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7267C73D" w:rsidR="00D00AE7" w:rsidRPr="007C1B33" w:rsidRDefault="00AA7466" w:rsidP="00AA7466">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w:t>
      </w:r>
      <w:r w:rsidR="00C8725C">
        <w:rPr>
          <w:rFonts w:eastAsia="Times New Roman" w:cs="Arial"/>
          <w:bCs/>
          <w:noProof/>
          <w:sz w:val="20"/>
          <w:szCs w:val="18"/>
          <w:lang w:val="en-US" w:eastAsia="zh-CN"/>
        </w:rPr>
        <w:t>TSG RAN WG1 Meeting #84</w:t>
      </w:r>
      <w:r w:rsidR="00B5100C">
        <w:rPr>
          <w:rFonts w:eastAsia="Times New Roman" w:cs="Arial"/>
          <w:bCs/>
          <w:noProof/>
          <w:sz w:val="20"/>
          <w:szCs w:val="18"/>
          <w:lang w:val="en-US" w:eastAsia="zh-CN"/>
        </w:rPr>
        <w:t xml:space="preserve"> </w:t>
      </w:r>
      <w:r w:rsidR="00263A3F">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9E7B23">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sidR="00263A3F">
        <w:rPr>
          <w:rFonts w:eastAsia="Times New Roman" w:cs="Arial"/>
          <w:bCs/>
          <w:noProof/>
          <w:sz w:val="20"/>
          <w:szCs w:val="18"/>
          <w:lang w:val="en-US" w:eastAsia="zh-CN"/>
        </w:rPr>
        <w:t>16</w:t>
      </w:r>
      <w:r w:rsidR="007B188B">
        <w:rPr>
          <w:rFonts w:eastAsia="Times New Roman" w:cs="Arial"/>
          <w:bCs/>
          <w:noProof/>
          <w:sz w:val="20"/>
          <w:szCs w:val="18"/>
          <w:lang w:val="en-US" w:eastAsia="zh-CN"/>
        </w:rPr>
        <w:t>3318</w:t>
      </w:r>
      <w:bookmarkStart w:id="2" w:name="_GoBack"/>
      <w:bookmarkEnd w:id="2"/>
    </w:p>
    <w:p w14:paraId="53AF47EE" w14:textId="70C459C1" w:rsidR="00F85CDA" w:rsidRDefault="00263A3F"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71A7F234"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40673A" w:rsidRPr="0040673A">
        <w:rPr>
          <w:sz w:val="20"/>
          <w:lang w:val="en-US"/>
        </w:rPr>
        <w:t>Physical layer aspects for PDSCH for short TTI</w:t>
      </w:r>
    </w:p>
    <w:p w14:paraId="0AF57746" w14:textId="2F8117A1"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40673A">
        <w:rPr>
          <w:sz w:val="20"/>
          <w:lang w:val="en-US"/>
        </w:rPr>
        <w:t>7.3.10</w:t>
      </w:r>
      <w:r w:rsidR="00142A99">
        <w:rPr>
          <w:sz w:val="20"/>
          <w:lang w:val="en-US"/>
        </w:rPr>
        <w:t>.2</w:t>
      </w:r>
    </w:p>
    <w:p w14:paraId="05ED6158" w14:textId="77777777" w:rsidR="00D00AE7" w:rsidRDefault="00D00AE7" w:rsidP="00D00AE7">
      <w:pPr>
        <w:pStyle w:val="TdocHeader2"/>
        <w:rPr>
          <w:sz w:val="20"/>
          <w:lang w:val="en-US"/>
        </w:rPr>
      </w:pPr>
      <w:r>
        <w:rPr>
          <w:sz w:val="20"/>
          <w:lang w:val="en-US"/>
        </w:rPr>
        <w:t>Document for:</w:t>
      </w:r>
      <w:r>
        <w:rPr>
          <w:sz w:val="20"/>
          <w:lang w:val="en-US"/>
        </w:rPr>
        <w:tab/>
        <w:t>Discussion and Decision</w:t>
      </w:r>
    </w:p>
    <w:p w14:paraId="2779BC3E" w14:textId="77777777" w:rsidR="00266F8A" w:rsidRDefault="00266F8A" w:rsidP="00D00AE7">
      <w:pPr>
        <w:pStyle w:val="TdocHeader2"/>
        <w:rPr>
          <w:sz w:val="20"/>
          <w:lang w:val="en-US"/>
        </w:rPr>
      </w:pPr>
    </w:p>
    <w:p w14:paraId="63BDB85A" w14:textId="77777777" w:rsidR="00BB1DDE" w:rsidRDefault="00BB1DDE" w:rsidP="00BB1DDE">
      <w:pPr>
        <w:pStyle w:val="Heading1"/>
        <w:numPr>
          <w:ilvl w:val="0"/>
          <w:numId w:val="43"/>
        </w:numPr>
        <w:textAlignment w:val="auto"/>
        <w:rPr>
          <w:lang w:val="en-US"/>
        </w:rPr>
      </w:pPr>
      <w:bookmarkStart w:id="4" w:name="_Ref298777854"/>
      <w:bookmarkEnd w:id="0"/>
      <w:bookmarkEnd w:id="1"/>
      <w:r>
        <w:rPr>
          <w:lang w:val="en-US"/>
        </w:rPr>
        <w:t>Introduction</w:t>
      </w:r>
      <w:bookmarkEnd w:id="4"/>
    </w:p>
    <w:p w14:paraId="09771F14" w14:textId="7BE9E5D2" w:rsidR="00BB1DDE" w:rsidRPr="009372D2" w:rsidRDefault="009372D2" w:rsidP="009372D2">
      <w:pPr>
        <w:rPr>
          <w:lang w:val="en-US"/>
        </w:rPr>
      </w:pPr>
      <w:r>
        <w:t>In this contribution, we provide our views on the physical layer design for TTI shortening for downlink transmissions. We describe how to extend the design for PDSCH with a shortened TTI length</w:t>
      </w:r>
      <w:r w:rsidR="0040673A">
        <w:t xml:space="preserve">, i.e. </w:t>
      </w:r>
      <w:proofErr w:type="spellStart"/>
      <w:r w:rsidR="0040673A">
        <w:t>sPDSCH</w:t>
      </w:r>
      <w:proofErr w:type="spellEnd"/>
      <w:r>
        <w:t xml:space="preserve">. </w:t>
      </w:r>
    </w:p>
    <w:p w14:paraId="39EFEE8D" w14:textId="77777777" w:rsidR="00BB1DDE" w:rsidRDefault="00BB1DDE" w:rsidP="00BB1DDE">
      <w:pPr>
        <w:pStyle w:val="Heading1"/>
        <w:numPr>
          <w:ilvl w:val="0"/>
          <w:numId w:val="43"/>
        </w:numPr>
        <w:textAlignment w:val="auto"/>
      </w:pPr>
      <w:r>
        <w:t>Discussion</w:t>
      </w:r>
    </w:p>
    <w:p w14:paraId="4D870D09" w14:textId="77777777" w:rsidR="009372D2" w:rsidRDefault="009372D2" w:rsidP="009372D2">
      <w:r>
        <w:t>The packet latency can be reduced with a reduction of transport time of data and control by addressing the length of a TTI. The length of TTI has an impact on both the time for transmitting over the air and the processing time at the transmitter and the receiver. The length of a downlink TTI can be reduced, as compared to the 1ms subframe in LTE pre-Release 14, by defining the TTI to be constructed of less than 14 OFDM symbols. In downlink, the shortened TTI spans from 0.5ms down to 1 OFDM symbol.</w:t>
      </w:r>
    </w:p>
    <w:p w14:paraId="3AD3A5AE" w14:textId="77777777" w:rsidR="009372D2" w:rsidRDefault="009372D2" w:rsidP="0040673A">
      <w:pPr>
        <w:pStyle w:val="Heading2"/>
      </w:pPr>
      <w:r>
        <w:t>Transmission modes</w:t>
      </w:r>
    </w:p>
    <w:p w14:paraId="6487EAC9" w14:textId="77777777" w:rsidR="009372D2" w:rsidRDefault="009372D2" w:rsidP="009372D2">
      <w:r>
        <w:t xml:space="preserve">Another aspect is what transmission mode can be supported for the DL shared channel with shortened TTI. The transmission modes currently defined for PDSCH can be categorized as CRS based TMs and DMRS based TMs depending on which reference signals are used for PDSCH demodulation. TMs 1-6 use CRS for PDSCH demodulation and TMs 7-10 use DMRS for demodulation. We here consider both CRS-based transmission using TM4 and DMRS-base, using TM9. </w:t>
      </w:r>
    </w:p>
    <w:p w14:paraId="0C1DADC8" w14:textId="2BDC564A" w:rsidR="00405D5F" w:rsidRPr="00405D5F" w:rsidRDefault="00405D5F" w:rsidP="00405D5F">
      <w:pPr>
        <w:pStyle w:val="Proposal"/>
        <w:numPr>
          <w:ilvl w:val="0"/>
          <w:numId w:val="44"/>
        </w:numPr>
      </w:pPr>
      <w:bookmarkStart w:id="5" w:name="_Toc447273178"/>
      <w:bookmarkStart w:id="6" w:name="_Toc447273192"/>
      <w:bookmarkStart w:id="7" w:name="_Toc447273251"/>
      <w:bookmarkStart w:id="8" w:name="_Toc447273257"/>
      <w:r w:rsidRPr="00405D5F">
        <w:t>Both CRS and DMRS are supported for shortened TTI</w:t>
      </w:r>
      <w:r>
        <w:t>.</w:t>
      </w:r>
      <w:bookmarkEnd w:id="5"/>
      <w:bookmarkEnd w:id="6"/>
      <w:bookmarkEnd w:id="7"/>
      <w:bookmarkEnd w:id="8"/>
    </w:p>
    <w:p w14:paraId="6FB3AD57" w14:textId="77777777" w:rsidR="00405D5F" w:rsidRPr="00405D5F" w:rsidRDefault="00405D5F" w:rsidP="009372D2"/>
    <w:p w14:paraId="4D471469" w14:textId="77777777" w:rsidR="009372D2" w:rsidRDefault="009372D2" w:rsidP="009372D2">
      <w:pPr>
        <w:pStyle w:val="Heading3"/>
        <w:numPr>
          <w:ilvl w:val="2"/>
          <w:numId w:val="43"/>
        </w:numPr>
        <w:textAlignment w:val="auto"/>
      </w:pPr>
      <w:r>
        <w:t>CRS-based transmission modes</w:t>
      </w:r>
    </w:p>
    <w:p w14:paraId="3AE6CF7F" w14:textId="6E45E969" w:rsidR="009372D2" w:rsidRDefault="009372D2" w:rsidP="009372D2">
      <w:r>
        <w:t xml:space="preserve">The existing CRS can be considered to be used also for shortened TTIs. As CRS is not </w:t>
      </w:r>
      <w:proofErr w:type="spellStart"/>
      <w:r>
        <w:t>precoded</w:t>
      </w:r>
      <w:proofErr w:type="spellEnd"/>
      <w:r>
        <w:t xml:space="preserve">, a UE may average the channel estimate also over legacy subframe borders, leading to channel estimation performance that is comparable with the legacy 1ms TTI. Channel estimation filtering typically includes buffering and filtering a certain amount forward in time. However, having tighter timing constraints, it can be expected that there is some performance degradation when limiting look-ahead in channel filtering. </w:t>
      </w:r>
      <w:r w:rsidR="000160E7">
        <w:t xml:space="preserve">CRS-based transmission is evaluated in </w:t>
      </w:r>
      <w:r w:rsidR="000160E7">
        <w:fldChar w:fldCharType="begin"/>
      </w:r>
      <w:r w:rsidR="000160E7">
        <w:instrText xml:space="preserve"> REF _Ref447017991 \r \h </w:instrText>
      </w:r>
      <w:r w:rsidR="000160E7">
        <w:fldChar w:fldCharType="separate"/>
      </w:r>
      <w:r w:rsidR="000160E7">
        <w:t>[2]</w:t>
      </w:r>
      <w:r w:rsidR="000160E7">
        <w:fldChar w:fldCharType="end"/>
      </w:r>
      <w:r w:rsidR="000160E7">
        <w:t>.</w:t>
      </w:r>
    </w:p>
    <w:p w14:paraId="43B2FC53" w14:textId="77777777" w:rsidR="009372D2" w:rsidRDefault="009372D2" w:rsidP="009372D2">
      <w:pPr>
        <w:pStyle w:val="Heading3"/>
        <w:numPr>
          <w:ilvl w:val="2"/>
          <w:numId w:val="43"/>
        </w:numPr>
        <w:textAlignment w:val="auto"/>
      </w:pPr>
      <w:r>
        <w:t>DMRS-based transmission modes</w:t>
      </w:r>
    </w:p>
    <w:p w14:paraId="4486D70A" w14:textId="081A25EA" w:rsidR="009372D2" w:rsidRDefault="009372D2" w:rsidP="009372D2">
      <w:r>
        <w:t xml:space="preserve">DMRS based transmission modes (TM7 and TM8) were introduced in Release 8 and Release 9 to support single-layer and dual-layer beamforming. In later releases, new enhanced DMRS based transmission modes (TM9 and TM10) have been introduced, and DMRS based transmission will be used for </w:t>
      </w:r>
      <w:r w:rsidR="0040673A">
        <w:t>EB</w:t>
      </w:r>
      <w:r>
        <w:t>/FD-MIMO, which is has defined in Rel-13</w:t>
      </w:r>
      <w:r w:rsidR="0040673A">
        <w:t xml:space="preserve"> and is continued to be standardised in a follow-up work item in Rel-14</w:t>
      </w:r>
      <w:r>
        <w:t>. DMRS based transmission does not only allow for downlink beamforming, its flexibility allows implementation of a large number of downlink transmission schemes, such as multi-user MIMO (MU-MIMO) and coordinated multipoint (</w:t>
      </w:r>
      <w:proofErr w:type="spellStart"/>
      <w:r>
        <w:t>CoMP</w:t>
      </w:r>
      <w:proofErr w:type="spellEnd"/>
      <w:r>
        <w:t>) transmission in addition to shared cell. In light of these features, DMRS based transmission modes should also be considered for shortened TTI. Furthermore, the benefit of the features enabled needs to be considered together with the additional DMRS overhead.</w:t>
      </w:r>
    </w:p>
    <w:p w14:paraId="03F48124" w14:textId="77777777" w:rsidR="009372D2" w:rsidRDefault="009372D2" w:rsidP="009372D2">
      <w:pPr>
        <w:pStyle w:val="Heading4"/>
        <w:numPr>
          <w:ilvl w:val="3"/>
          <w:numId w:val="43"/>
        </w:numPr>
        <w:textAlignment w:val="auto"/>
      </w:pPr>
      <w:r>
        <w:t>DMRS pattern</w:t>
      </w:r>
    </w:p>
    <w:p w14:paraId="560AE1C6" w14:textId="00E9B303" w:rsidR="009372D2" w:rsidRDefault="009372D2" w:rsidP="009372D2">
      <w:r>
        <w:t xml:space="preserve">The current DMRS density for the case of one or two reference signals supporting up to two layer transmission is 6 REs per resource block. These DMRS symbols are placed on 3 subcarriers in frequency and on the last 2 symbols of each time slot in time (for normal cyclic prefix). The DMRS overhead is </w:t>
      </w:r>
      <w:r>
        <w:lastRenderedPageBreak/>
        <w:t>therefore 7% of the radio resources. With release 10</w:t>
      </w:r>
      <w:r w:rsidR="004B3B03">
        <w:t xml:space="preserve"> and</w:t>
      </w:r>
      <w:r>
        <w:t xml:space="preserve"> support of up to 8 layers there is 12 DMRS REs per resource block, resulting in 14% overhead.</w:t>
      </w:r>
    </w:p>
    <w:p w14:paraId="6068AC38" w14:textId="2E3DE5E4" w:rsidR="007A0B6A" w:rsidRDefault="009372D2" w:rsidP="009372D2">
      <w:r>
        <w:t xml:space="preserve">Although it can be discussed how many layers the specification for short TTI transmission should support, the baseline assumption is likely one or two. For up to two layer transmission in current LTE there are DMRS resource elements in the last two symbols in each slot. Hence, it is in principle possible to reduce the TTI to a single slot and re-use existing DMRS resource elements, although the performance will suffer at higher speeds, as </w:t>
      </w:r>
      <w:r w:rsidR="007A0B6A">
        <w:t xml:space="preserve">seen in </w:t>
      </w:r>
      <w:r>
        <w:t xml:space="preserve">the evaluations in </w:t>
      </w:r>
      <w:r w:rsidR="007A0B6A">
        <w:fldChar w:fldCharType="begin"/>
      </w:r>
      <w:r w:rsidR="007A0B6A">
        <w:instrText xml:space="preserve"> REF _Ref447097875 \r \h </w:instrText>
      </w:r>
      <w:r w:rsidR="007A0B6A">
        <w:fldChar w:fldCharType="separate"/>
      </w:r>
      <w:r w:rsidR="007A0B6A">
        <w:t>[3]</w:t>
      </w:r>
      <w:r w:rsidR="007A0B6A">
        <w:fldChar w:fldCharType="end"/>
      </w:r>
      <w:r>
        <w:t xml:space="preserve">. </w:t>
      </w:r>
      <w:r w:rsidR="007A0B6A">
        <w:t xml:space="preserve">Due to this, it would be better to place the DMRS pairs more </w:t>
      </w:r>
      <w:proofErr w:type="spellStart"/>
      <w:r w:rsidR="007A0B6A">
        <w:t>centered</w:t>
      </w:r>
      <w:proofErr w:type="spellEnd"/>
      <w:r w:rsidR="007A0B6A">
        <w:t xml:space="preserve"> in the TTI, see </w:t>
      </w:r>
      <w:r w:rsidR="007A0B6A">
        <w:fldChar w:fldCharType="begin"/>
      </w:r>
      <w:r w:rsidR="007A0B6A">
        <w:instrText xml:space="preserve"> REF _Ref442270537 \h </w:instrText>
      </w:r>
      <w:r w:rsidR="007A0B6A">
        <w:fldChar w:fldCharType="separate"/>
      </w:r>
      <w:r w:rsidR="007A0B6A">
        <w:t xml:space="preserve">Figure </w:t>
      </w:r>
      <w:r w:rsidR="007A0B6A">
        <w:rPr>
          <w:noProof/>
        </w:rPr>
        <w:t>1</w:t>
      </w:r>
      <w:r w:rsidR="007A0B6A">
        <w:fldChar w:fldCharType="end"/>
      </w:r>
      <w:r w:rsidR="007A0B6A">
        <w:t>.</w:t>
      </w:r>
    </w:p>
    <w:p w14:paraId="2D2AFD4E" w14:textId="77777777" w:rsidR="0044314D" w:rsidRDefault="0044314D" w:rsidP="009372D2"/>
    <w:p w14:paraId="65446CE1" w14:textId="380750D0" w:rsidR="0044314D" w:rsidRDefault="0044314D" w:rsidP="009372D2">
      <w:r w:rsidRPr="0044314D">
        <w:rPr>
          <w:noProof/>
          <w:lang w:val="en-US" w:eastAsia="en-US"/>
        </w:rPr>
        <mc:AlternateContent>
          <mc:Choice Requires="wpg">
            <w:drawing>
              <wp:anchor distT="0" distB="0" distL="114300" distR="114300" simplePos="0" relativeHeight="251847680" behindDoc="0" locked="0" layoutInCell="1" allowOverlap="1" wp14:anchorId="57DA9E2F" wp14:editId="32B67E35">
                <wp:simplePos x="0" y="0"/>
                <wp:positionH relativeFrom="column">
                  <wp:posOffset>1544955</wp:posOffset>
                </wp:positionH>
                <wp:positionV relativeFrom="paragraph">
                  <wp:posOffset>104775</wp:posOffset>
                </wp:positionV>
                <wp:extent cx="1413510" cy="1211580"/>
                <wp:effectExtent l="57150" t="19050" r="72390" b="102870"/>
                <wp:wrapNone/>
                <wp:docPr id="250" name="Group 179"/>
                <wp:cNvGraphicFramePr/>
                <a:graphic xmlns:a="http://schemas.openxmlformats.org/drawingml/2006/main">
                  <a:graphicData uri="http://schemas.microsoft.com/office/word/2010/wordprocessingGroup">
                    <wpg:wgp>
                      <wpg:cNvGrpSpPr/>
                      <wpg:grpSpPr>
                        <a:xfrm>
                          <a:off x="0" y="0"/>
                          <a:ext cx="1413510" cy="1211580"/>
                          <a:chOff x="0" y="0"/>
                          <a:chExt cx="4032000" cy="3456000"/>
                        </a:xfrm>
                      </wpg:grpSpPr>
                      <wps:wsp>
                        <wps:cNvPr id="251" name="Rectangle 251"/>
                        <wps:cNvSpPr/>
                        <wps:spPr>
                          <a:xfrm>
                            <a:off x="0" y="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2" name="Rectangle 252"/>
                        <wps:cNvSpPr/>
                        <wps:spPr>
                          <a:xfrm>
                            <a:off x="288000" y="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3" name="Rectangle 253"/>
                        <wps:cNvSpPr/>
                        <wps:spPr>
                          <a:xfrm>
                            <a:off x="57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4" name="Rectangle 254"/>
                        <wps:cNvSpPr/>
                        <wps:spPr>
                          <a:xfrm>
                            <a:off x="86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5" name="Rectangle 255"/>
                        <wps:cNvSpPr/>
                        <wps:spPr>
                          <a:xfrm>
                            <a:off x="1152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86" name="Rectangle 1686"/>
                        <wps:cNvSpPr/>
                        <wps:spPr>
                          <a:xfrm>
                            <a:off x="1440000" y="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87" name="Rectangle 1687"/>
                        <wps:cNvSpPr/>
                        <wps:spPr>
                          <a:xfrm>
                            <a:off x="1728000" y="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88" name="Rectangle 1688"/>
                        <wps:cNvSpPr/>
                        <wps:spPr>
                          <a:xfrm>
                            <a:off x="201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89" name="Rectangle 1689"/>
                        <wps:cNvSpPr/>
                        <wps:spPr>
                          <a:xfrm>
                            <a:off x="230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90" name="Rectangle 1690"/>
                        <wps:cNvSpPr/>
                        <wps:spPr>
                          <a:xfrm>
                            <a:off x="2592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91" name="Rectangle 1691"/>
                        <wps:cNvSpPr/>
                        <wps:spPr>
                          <a:xfrm>
                            <a:off x="2880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92" name="Rectangle 1692"/>
                        <wps:cNvSpPr/>
                        <wps:spPr>
                          <a:xfrm>
                            <a:off x="3168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93" name="Rectangle 1693"/>
                        <wps:cNvSpPr/>
                        <wps:spPr>
                          <a:xfrm>
                            <a:off x="3456000" y="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94" name="Rectangle 1694"/>
                        <wps:cNvSpPr/>
                        <wps:spPr>
                          <a:xfrm>
                            <a:off x="3744000" y="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95" name="Rectangle 1695"/>
                        <wps:cNvSpPr/>
                        <wps:spPr>
                          <a:xfrm>
                            <a:off x="0" y="28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16" name="Rectangle 416"/>
                        <wps:cNvSpPr/>
                        <wps:spPr>
                          <a:xfrm>
                            <a:off x="288000" y="28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17" name="Rectangle 417"/>
                        <wps:cNvSpPr/>
                        <wps:spPr>
                          <a:xfrm>
                            <a:off x="576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18" name="Rectangle 418"/>
                        <wps:cNvSpPr/>
                        <wps:spPr>
                          <a:xfrm>
                            <a:off x="864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19" name="Rectangle 419"/>
                        <wps:cNvSpPr/>
                        <wps:spPr>
                          <a:xfrm>
                            <a:off x="1152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20" name="Rectangle 420"/>
                        <wps:cNvSpPr/>
                        <wps:spPr>
                          <a:xfrm>
                            <a:off x="1440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21" name="Rectangle 421"/>
                        <wps:cNvSpPr/>
                        <wps:spPr>
                          <a:xfrm>
                            <a:off x="1728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23" name="Rectangle 423"/>
                        <wps:cNvSpPr/>
                        <wps:spPr>
                          <a:xfrm>
                            <a:off x="2016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24" name="Rectangle 424"/>
                        <wps:cNvSpPr/>
                        <wps:spPr>
                          <a:xfrm>
                            <a:off x="2304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25" name="Rectangle 425"/>
                        <wps:cNvSpPr/>
                        <wps:spPr>
                          <a:xfrm>
                            <a:off x="2592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26" name="Rectangle 426"/>
                        <wps:cNvSpPr/>
                        <wps:spPr>
                          <a:xfrm>
                            <a:off x="2880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70" name="Rectangle 670"/>
                        <wps:cNvSpPr/>
                        <wps:spPr>
                          <a:xfrm>
                            <a:off x="3168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16" name="Rectangle 2016"/>
                        <wps:cNvSpPr/>
                        <wps:spPr>
                          <a:xfrm>
                            <a:off x="3456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17" name="Rectangle 2017"/>
                        <wps:cNvSpPr/>
                        <wps:spPr>
                          <a:xfrm>
                            <a:off x="3744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18" name="Rectangle 2018"/>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019" name="Rectangle 2019"/>
                        <wps:cNvSpPr/>
                        <wps:spPr>
                          <a:xfrm>
                            <a:off x="0" y="576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20" name="Rectangle 2020"/>
                        <wps:cNvSpPr/>
                        <wps:spPr>
                          <a:xfrm>
                            <a:off x="288000" y="57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21" name="Rectangle 2021"/>
                        <wps:cNvSpPr/>
                        <wps:spPr>
                          <a:xfrm>
                            <a:off x="576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22" name="Rectangle 2022"/>
                        <wps:cNvSpPr/>
                        <wps:spPr>
                          <a:xfrm>
                            <a:off x="86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23" name="Rectangle 2023"/>
                        <wps:cNvSpPr/>
                        <wps:spPr>
                          <a:xfrm>
                            <a:off x="1152000" y="576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24" name="Rectangle 2024"/>
                        <wps:cNvSpPr/>
                        <wps:spPr>
                          <a:xfrm>
                            <a:off x="1440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25" name="Rectangle 2025"/>
                        <wps:cNvSpPr/>
                        <wps:spPr>
                          <a:xfrm>
                            <a:off x="1728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26" name="Rectangle 2026"/>
                        <wps:cNvSpPr/>
                        <wps:spPr>
                          <a:xfrm>
                            <a:off x="2016000" y="576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27" name="Rectangle 2027"/>
                        <wps:cNvSpPr/>
                        <wps:spPr>
                          <a:xfrm>
                            <a:off x="230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28" name="Rectangle 2028"/>
                        <wps:cNvSpPr/>
                        <wps:spPr>
                          <a:xfrm>
                            <a:off x="2592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29" name="Rectangle 2029"/>
                        <wps:cNvSpPr/>
                        <wps:spPr>
                          <a:xfrm>
                            <a:off x="2880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30" name="Rectangle 2030"/>
                        <wps:cNvSpPr/>
                        <wps:spPr>
                          <a:xfrm>
                            <a:off x="3168000" y="576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31" name="Rectangle 2031"/>
                        <wps:cNvSpPr/>
                        <wps:spPr>
                          <a:xfrm>
                            <a:off x="3456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32" name="Rectangle 2032"/>
                        <wps:cNvSpPr/>
                        <wps:spPr>
                          <a:xfrm>
                            <a:off x="374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33" name="Rectangle 2033"/>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219" name="Rectangle 2219"/>
                        <wps:cNvSpPr/>
                        <wps:spPr>
                          <a:xfrm>
                            <a:off x="0" y="86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20" name="Rectangle 2220"/>
                        <wps:cNvSpPr/>
                        <wps:spPr>
                          <a:xfrm>
                            <a:off x="288000" y="86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21" name="Rectangle 2221"/>
                        <wps:cNvSpPr/>
                        <wps:spPr>
                          <a:xfrm>
                            <a:off x="57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22" name="Rectangle 2222"/>
                        <wps:cNvSpPr/>
                        <wps:spPr>
                          <a:xfrm>
                            <a:off x="86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23" name="Rectangle 2223"/>
                        <wps:cNvSpPr/>
                        <wps:spPr>
                          <a:xfrm>
                            <a:off x="1152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24" name="Rectangle 2224"/>
                        <wps:cNvSpPr/>
                        <wps:spPr>
                          <a:xfrm>
                            <a:off x="1440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25" name="Rectangle 2225"/>
                        <wps:cNvSpPr/>
                        <wps:spPr>
                          <a:xfrm>
                            <a:off x="1728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26" name="Rectangle 2226"/>
                        <wps:cNvSpPr/>
                        <wps:spPr>
                          <a:xfrm>
                            <a:off x="201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27" name="Rectangle 2227"/>
                        <wps:cNvSpPr/>
                        <wps:spPr>
                          <a:xfrm>
                            <a:off x="230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28" name="Rectangle 2228"/>
                        <wps:cNvSpPr/>
                        <wps:spPr>
                          <a:xfrm>
                            <a:off x="2592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29" name="Rectangle 2229"/>
                        <wps:cNvSpPr/>
                        <wps:spPr>
                          <a:xfrm>
                            <a:off x="2880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30" name="Rectangle 2230"/>
                        <wps:cNvSpPr/>
                        <wps:spPr>
                          <a:xfrm>
                            <a:off x="3168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31" name="Rectangle 2231"/>
                        <wps:cNvSpPr/>
                        <wps:spPr>
                          <a:xfrm>
                            <a:off x="345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32" name="Rectangle 2232"/>
                        <wps:cNvSpPr/>
                        <wps:spPr>
                          <a:xfrm>
                            <a:off x="374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33" name="Rectangle 2233"/>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234" name="Rectangle 2234"/>
                        <wps:cNvSpPr/>
                        <wps:spPr>
                          <a:xfrm>
                            <a:off x="0" y="115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35" name="Rectangle 2235"/>
                        <wps:cNvSpPr/>
                        <wps:spPr>
                          <a:xfrm>
                            <a:off x="288000" y="115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36" name="Rectangle 2236"/>
                        <wps:cNvSpPr/>
                        <wps:spPr>
                          <a:xfrm>
                            <a:off x="57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37" name="Rectangle 2237"/>
                        <wps:cNvSpPr/>
                        <wps:spPr>
                          <a:xfrm>
                            <a:off x="86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38" name="Rectangle 2238"/>
                        <wps:cNvSpPr/>
                        <wps:spPr>
                          <a:xfrm>
                            <a:off x="1152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39" name="Rectangle 2239"/>
                        <wps:cNvSpPr/>
                        <wps:spPr>
                          <a:xfrm>
                            <a:off x="1440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40" name="Rectangle 2240"/>
                        <wps:cNvSpPr/>
                        <wps:spPr>
                          <a:xfrm>
                            <a:off x="1728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41" name="Rectangle 2241"/>
                        <wps:cNvSpPr/>
                        <wps:spPr>
                          <a:xfrm>
                            <a:off x="201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42" name="Rectangle 2242"/>
                        <wps:cNvSpPr/>
                        <wps:spPr>
                          <a:xfrm>
                            <a:off x="230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43" name="Rectangle 2243"/>
                        <wps:cNvSpPr/>
                        <wps:spPr>
                          <a:xfrm>
                            <a:off x="2592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44" name="Rectangle 2244"/>
                        <wps:cNvSpPr/>
                        <wps:spPr>
                          <a:xfrm>
                            <a:off x="2880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45" name="Rectangle 2245"/>
                        <wps:cNvSpPr/>
                        <wps:spPr>
                          <a:xfrm>
                            <a:off x="3168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46" name="Rectangle 2246"/>
                        <wps:cNvSpPr/>
                        <wps:spPr>
                          <a:xfrm>
                            <a:off x="345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47" name="Rectangle 2247"/>
                        <wps:cNvSpPr/>
                        <wps:spPr>
                          <a:xfrm>
                            <a:off x="374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48" name="Rectangle 2248"/>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249" name="Rectangle 2249"/>
                        <wps:cNvSpPr/>
                        <wps:spPr>
                          <a:xfrm>
                            <a:off x="0" y="1440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50" name="Rectangle 2250"/>
                        <wps:cNvSpPr/>
                        <wps:spPr>
                          <a:xfrm>
                            <a:off x="288000" y="144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51" name="Rectangle 2251"/>
                        <wps:cNvSpPr/>
                        <wps:spPr>
                          <a:xfrm>
                            <a:off x="576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52" name="Rectangle 2252"/>
                        <wps:cNvSpPr/>
                        <wps:spPr>
                          <a:xfrm>
                            <a:off x="86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53" name="Rectangle 2253"/>
                        <wps:cNvSpPr/>
                        <wps:spPr>
                          <a:xfrm>
                            <a:off x="1152000" y="1440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54" name="Rectangle 2254"/>
                        <wps:cNvSpPr/>
                        <wps:spPr>
                          <a:xfrm>
                            <a:off x="1440000" y="144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55" name="Rectangle 2255"/>
                        <wps:cNvSpPr/>
                        <wps:spPr>
                          <a:xfrm>
                            <a:off x="1728000" y="144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56" name="Rectangle 2256"/>
                        <wps:cNvSpPr/>
                        <wps:spPr>
                          <a:xfrm>
                            <a:off x="2016000" y="1440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57" name="Rectangle 2257"/>
                        <wps:cNvSpPr/>
                        <wps:spPr>
                          <a:xfrm>
                            <a:off x="230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58" name="Rectangle 2258"/>
                        <wps:cNvSpPr/>
                        <wps:spPr>
                          <a:xfrm>
                            <a:off x="2592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59" name="Rectangle 2259"/>
                        <wps:cNvSpPr/>
                        <wps:spPr>
                          <a:xfrm>
                            <a:off x="2880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60" name="Rectangle 2260"/>
                        <wps:cNvSpPr/>
                        <wps:spPr>
                          <a:xfrm>
                            <a:off x="3168000" y="1440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61" name="Rectangle 2261"/>
                        <wps:cNvSpPr/>
                        <wps:spPr>
                          <a:xfrm>
                            <a:off x="3456000" y="144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62" name="Rectangle 2262"/>
                        <wps:cNvSpPr/>
                        <wps:spPr>
                          <a:xfrm>
                            <a:off x="3744000" y="144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63" name="Rectangle 2263"/>
                        <wps:cNvSpPr/>
                        <wps:spPr>
                          <a:xfrm>
                            <a:off x="0" y="172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64" name="Rectangle 2264"/>
                        <wps:cNvSpPr/>
                        <wps:spPr>
                          <a:xfrm>
                            <a:off x="288000" y="172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65" name="Rectangle 2265"/>
                        <wps:cNvSpPr/>
                        <wps:spPr>
                          <a:xfrm>
                            <a:off x="576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66" name="Rectangle 2266"/>
                        <wps:cNvSpPr/>
                        <wps:spPr>
                          <a:xfrm>
                            <a:off x="864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67" name="Rectangle 2267"/>
                        <wps:cNvSpPr/>
                        <wps:spPr>
                          <a:xfrm>
                            <a:off x="1152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68" name="Rectangle 2268"/>
                        <wps:cNvSpPr/>
                        <wps:spPr>
                          <a:xfrm>
                            <a:off x="1440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69" name="Rectangle 2269"/>
                        <wps:cNvSpPr/>
                        <wps:spPr>
                          <a:xfrm>
                            <a:off x="1728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70" name="Rectangle 2270"/>
                        <wps:cNvSpPr/>
                        <wps:spPr>
                          <a:xfrm>
                            <a:off x="2016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71" name="Rectangle 2271"/>
                        <wps:cNvSpPr/>
                        <wps:spPr>
                          <a:xfrm>
                            <a:off x="2304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72" name="Rectangle 2272"/>
                        <wps:cNvSpPr/>
                        <wps:spPr>
                          <a:xfrm>
                            <a:off x="2592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73" name="Rectangle 2273"/>
                        <wps:cNvSpPr/>
                        <wps:spPr>
                          <a:xfrm>
                            <a:off x="2880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74" name="Rectangle 2274"/>
                        <wps:cNvSpPr/>
                        <wps:spPr>
                          <a:xfrm>
                            <a:off x="3168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75" name="Rectangle 2275"/>
                        <wps:cNvSpPr/>
                        <wps:spPr>
                          <a:xfrm>
                            <a:off x="3456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76" name="Rectangle 2276"/>
                        <wps:cNvSpPr/>
                        <wps:spPr>
                          <a:xfrm>
                            <a:off x="3744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77" name="Rectangle 2277"/>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278" name="Rectangle 2278"/>
                        <wps:cNvSpPr/>
                        <wps:spPr>
                          <a:xfrm>
                            <a:off x="0" y="201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79" name="Rectangle 2279"/>
                        <wps:cNvSpPr/>
                        <wps:spPr>
                          <a:xfrm>
                            <a:off x="288000" y="201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80" name="Rectangle 2280"/>
                        <wps:cNvSpPr/>
                        <wps:spPr>
                          <a:xfrm>
                            <a:off x="57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81" name="Rectangle 2281"/>
                        <wps:cNvSpPr/>
                        <wps:spPr>
                          <a:xfrm>
                            <a:off x="86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82" name="Rectangle 2282"/>
                        <wps:cNvSpPr/>
                        <wps:spPr>
                          <a:xfrm>
                            <a:off x="1152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83" name="Rectangle 2283"/>
                        <wps:cNvSpPr/>
                        <wps:spPr>
                          <a:xfrm>
                            <a:off x="1440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84" name="Rectangle 2284"/>
                        <wps:cNvSpPr/>
                        <wps:spPr>
                          <a:xfrm>
                            <a:off x="1728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85" name="Rectangle 2285"/>
                        <wps:cNvSpPr/>
                        <wps:spPr>
                          <a:xfrm>
                            <a:off x="201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86" name="Rectangle 2286"/>
                        <wps:cNvSpPr/>
                        <wps:spPr>
                          <a:xfrm>
                            <a:off x="230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87" name="Rectangle 2287"/>
                        <wps:cNvSpPr/>
                        <wps:spPr>
                          <a:xfrm>
                            <a:off x="2592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88" name="Rectangle 2288"/>
                        <wps:cNvSpPr/>
                        <wps:spPr>
                          <a:xfrm>
                            <a:off x="2880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89" name="Rectangle 2289"/>
                        <wps:cNvSpPr/>
                        <wps:spPr>
                          <a:xfrm>
                            <a:off x="3168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90" name="Rectangle 2290"/>
                        <wps:cNvSpPr/>
                        <wps:spPr>
                          <a:xfrm>
                            <a:off x="345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91" name="Rectangle 2291"/>
                        <wps:cNvSpPr/>
                        <wps:spPr>
                          <a:xfrm>
                            <a:off x="374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92" name="Rectangle 2292"/>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293" name="Rectangle 2293"/>
                        <wps:cNvSpPr/>
                        <wps:spPr>
                          <a:xfrm>
                            <a:off x="0" y="2304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94" name="Rectangle 2294"/>
                        <wps:cNvSpPr/>
                        <wps:spPr>
                          <a:xfrm>
                            <a:off x="288000" y="230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95" name="Rectangle 2295"/>
                        <wps:cNvSpPr/>
                        <wps:spPr>
                          <a:xfrm>
                            <a:off x="576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96" name="Rectangle 2296"/>
                        <wps:cNvSpPr/>
                        <wps:spPr>
                          <a:xfrm>
                            <a:off x="86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97" name="Rectangle 2297"/>
                        <wps:cNvSpPr/>
                        <wps:spPr>
                          <a:xfrm>
                            <a:off x="1152000" y="2304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98" name="Rectangle 2298"/>
                        <wps:cNvSpPr/>
                        <wps:spPr>
                          <a:xfrm>
                            <a:off x="1440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99" name="Rectangle 2299"/>
                        <wps:cNvSpPr/>
                        <wps:spPr>
                          <a:xfrm>
                            <a:off x="1728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00" name="Rectangle 2300"/>
                        <wps:cNvSpPr/>
                        <wps:spPr>
                          <a:xfrm>
                            <a:off x="2016000" y="2304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01" name="Rectangle 2301"/>
                        <wps:cNvSpPr/>
                        <wps:spPr>
                          <a:xfrm>
                            <a:off x="230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02" name="Rectangle 2302"/>
                        <wps:cNvSpPr/>
                        <wps:spPr>
                          <a:xfrm>
                            <a:off x="2592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03" name="Rectangle 2303"/>
                        <wps:cNvSpPr/>
                        <wps:spPr>
                          <a:xfrm>
                            <a:off x="2880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04" name="Rectangle 2304"/>
                        <wps:cNvSpPr/>
                        <wps:spPr>
                          <a:xfrm>
                            <a:off x="3168000" y="2304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05" name="Rectangle 2305"/>
                        <wps:cNvSpPr/>
                        <wps:spPr>
                          <a:xfrm>
                            <a:off x="3456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06" name="Rectangle 2306"/>
                        <wps:cNvSpPr/>
                        <wps:spPr>
                          <a:xfrm>
                            <a:off x="374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07" name="Rectangle 2307"/>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308" name="Rectangle 2308"/>
                        <wps:cNvSpPr/>
                        <wps:spPr>
                          <a:xfrm>
                            <a:off x="0" y="259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09" name="Rectangle 2309"/>
                        <wps:cNvSpPr/>
                        <wps:spPr>
                          <a:xfrm>
                            <a:off x="288000" y="259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10" name="Rectangle 2310"/>
                        <wps:cNvSpPr/>
                        <wps:spPr>
                          <a:xfrm>
                            <a:off x="57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11" name="Rectangle 2311"/>
                        <wps:cNvSpPr/>
                        <wps:spPr>
                          <a:xfrm>
                            <a:off x="86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12" name="Rectangle 2312"/>
                        <wps:cNvSpPr/>
                        <wps:spPr>
                          <a:xfrm>
                            <a:off x="1152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13" name="Rectangle 2313"/>
                        <wps:cNvSpPr/>
                        <wps:spPr>
                          <a:xfrm>
                            <a:off x="1440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14" name="Rectangle 2314"/>
                        <wps:cNvSpPr/>
                        <wps:spPr>
                          <a:xfrm>
                            <a:off x="1728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15" name="Rectangle 2315"/>
                        <wps:cNvSpPr/>
                        <wps:spPr>
                          <a:xfrm>
                            <a:off x="201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16" name="Rectangle 2316"/>
                        <wps:cNvSpPr/>
                        <wps:spPr>
                          <a:xfrm>
                            <a:off x="230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17" name="Rectangle 2317"/>
                        <wps:cNvSpPr/>
                        <wps:spPr>
                          <a:xfrm>
                            <a:off x="2592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18" name="Rectangle 2318"/>
                        <wps:cNvSpPr/>
                        <wps:spPr>
                          <a:xfrm>
                            <a:off x="2880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19" name="Rectangle 2319"/>
                        <wps:cNvSpPr/>
                        <wps:spPr>
                          <a:xfrm>
                            <a:off x="3168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20" name="Rectangle 2320"/>
                        <wps:cNvSpPr/>
                        <wps:spPr>
                          <a:xfrm>
                            <a:off x="345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21" name="Rectangle 2321"/>
                        <wps:cNvSpPr/>
                        <wps:spPr>
                          <a:xfrm>
                            <a:off x="374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22" name="Rectangle 2322"/>
                        <wps:cNvSpPr/>
                        <wps:spPr>
                          <a:xfrm>
                            <a:off x="0" y="288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23" name="Rectangle 2323"/>
                        <wps:cNvSpPr/>
                        <wps:spPr>
                          <a:xfrm>
                            <a:off x="288000" y="288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24" name="Rectangle 2324"/>
                        <wps:cNvSpPr/>
                        <wps:spPr>
                          <a:xfrm>
                            <a:off x="576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25" name="Rectangle 2325"/>
                        <wps:cNvSpPr/>
                        <wps:spPr>
                          <a:xfrm>
                            <a:off x="864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26" name="Rectangle 2326"/>
                        <wps:cNvSpPr/>
                        <wps:spPr>
                          <a:xfrm>
                            <a:off x="1152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27" name="Rectangle 2327"/>
                        <wps:cNvSpPr/>
                        <wps:spPr>
                          <a:xfrm>
                            <a:off x="1440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28" name="Rectangle 2328"/>
                        <wps:cNvSpPr/>
                        <wps:spPr>
                          <a:xfrm>
                            <a:off x="1728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29" name="Rectangle 2329"/>
                        <wps:cNvSpPr/>
                        <wps:spPr>
                          <a:xfrm>
                            <a:off x="2016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30" name="Rectangle 2330"/>
                        <wps:cNvSpPr/>
                        <wps:spPr>
                          <a:xfrm>
                            <a:off x="2304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31" name="Rectangle 2331"/>
                        <wps:cNvSpPr/>
                        <wps:spPr>
                          <a:xfrm>
                            <a:off x="2592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32" name="Rectangle 2332"/>
                        <wps:cNvSpPr/>
                        <wps:spPr>
                          <a:xfrm>
                            <a:off x="2880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33" name="Rectangle 2333"/>
                        <wps:cNvSpPr/>
                        <wps:spPr>
                          <a:xfrm>
                            <a:off x="3168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34" name="Rectangle 2334"/>
                        <wps:cNvSpPr/>
                        <wps:spPr>
                          <a:xfrm>
                            <a:off x="3456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35" name="Rectangle 2335"/>
                        <wps:cNvSpPr/>
                        <wps:spPr>
                          <a:xfrm>
                            <a:off x="3744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36" name="Rectangle 2336"/>
                        <wps:cNvSpPr/>
                        <wps:spPr>
                          <a:xfrm>
                            <a:off x="0" y="3168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37" name="Rectangle 2337"/>
                        <wps:cNvSpPr/>
                        <wps:spPr>
                          <a:xfrm>
                            <a:off x="288000" y="316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38" name="Rectangle 2338"/>
                        <wps:cNvSpPr/>
                        <wps:spPr>
                          <a:xfrm>
                            <a:off x="576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39" name="Rectangle 2339"/>
                        <wps:cNvSpPr/>
                        <wps:spPr>
                          <a:xfrm>
                            <a:off x="86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40" name="Rectangle 2340"/>
                        <wps:cNvSpPr/>
                        <wps:spPr>
                          <a:xfrm>
                            <a:off x="1152000" y="3168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41" name="Rectangle 2341"/>
                        <wps:cNvSpPr/>
                        <wps:spPr>
                          <a:xfrm>
                            <a:off x="1440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42" name="Rectangle 2342"/>
                        <wps:cNvSpPr/>
                        <wps:spPr>
                          <a:xfrm>
                            <a:off x="1728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43" name="Rectangle 2343"/>
                        <wps:cNvSpPr/>
                        <wps:spPr>
                          <a:xfrm>
                            <a:off x="2016000" y="3168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44" name="Rectangle 2344"/>
                        <wps:cNvSpPr/>
                        <wps:spPr>
                          <a:xfrm>
                            <a:off x="230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45" name="Rectangle 2345"/>
                        <wps:cNvSpPr/>
                        <wps:spPr>
                          <a:xfrm>
                            <a:off x="2592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46" name="Rectangle 2346"/>
                        <wps:cNvSpPr/>
                        <wps:spPr>
                          <a:xfrm>
                            <a:off x="2880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47" name="Rectangle 2347"/>
                        <wps:cNvSpPr/>
                        <wps:spPr>
                          <a:xfrm>
                            <a:off x="3168000" y="3168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48" name="Rectangle 2348"/>
                        <wps:cNvSpPr/>
                        <wps:spPr>
                          <a:xfrm>
                            <a:off x="3456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49" name="Rectangle 2349"/>
                        <wps:cNvSpPr/>
                        <wps:spPr>
                          <a:xfrm>
                            <a:off x="374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50" name="Rectangle 2350"/>
                        <wps:cNvSpPr/>
                        <wps:spPr>
                          <a:xfrm>
                            <a:off x="2015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id="Group 179" o:spid="_x0000_s1026" style="position:absolute;margin-left:121.65pt;margin-top:8.25pt;width:111.3pt;height:95.4pt;z-index:251847680;mso-width-relative:margin;mso-height-relative:margin" coordsize="40320,3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">
                <v:rect id="Rectangle 251" o:spid="_x0000_s1027" style="position:absolute;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0aJsMA&#10;AADcAAAADwAAAGRycy9kb3ducmV2LnhtbESPUWvCQBCE3wv+h2OFvtWLglKip4hgsYJCtX1fc9sk&#10;NLcXcqtJ/fWeIPg4zMw3zGzRuUpdqAmlZwPDQQKKOPO25NzA93H99g4qCLLFyjMZ+KcAi3nvZYap&#10;9S1/0eUguYoQDikaKETqVOuQFeQwDHxNHL1f3ziUKJtc2wbbCHeVHiXJRDssOS4UWNOqoOzvcHYG&#10;ZPLB3S5sx9vwud+cxS9/TtfWmNd+t5yCEurkGX60N9bAaDyE+5l4BP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0aJsMAAADcAAAADwAAAAAAAAAAAAAAAACYAgAAZHJzL2Rv&#10;d25yZXYueG1sUEsFBgAAAAAEAAQA9QAAAIgDAAAAAA==&#10;" fillcolor="#84a6d1 [2260]" strokecolor="#4579b8 [3044]">
                  <v:shadow on="t" color="black" opacity="22937f" origin=",.5" offset="0,.63889mm"/>
                </v:rect>
                <v:rect id="Rectangle 252" o:spid="_x0000_s1028" style="position:absolute;left: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EUcQA&#10;AADcAAAADwAAAGRycy9kb3ducmV2LnhtbESPX2vCQBDE34V+h2OFvpmLAUVST5FCixUq+Kfv29w2&#10;Cc3thdxq0n56r1DwcZiZ3zDL9eAadaUu1J4NTJMUFHHhbc2lgfPpZbIAFQTZYuOZDPxQgPXqYbTE&#10;3PqeD3Q9SqkihEOOBiqRNtc6FBU5DIlviaP35TuHEmVXatthH+Gu0VmazrXDmuNChS09V1R8Hy/O&#10;gMxfeXgPu9kuvO23F/Gbj8/f3pjH8bB5AiU0yD38395aA9ksg78z8Qjo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fhFHEAAAA3AAAAA8AAAAAAAAAAAAAAAAAmAIAAGRycy9k&#10;b3ducmV2LnhtbFBLBQYAAAAABAAEAPUAAACJAwAAAAA=&#10;" fillcolor="#84a6d1 [2260]" strokecolor="#4579b8 [3044]">
                  <v:shadow on="t" color="black" opacity="22937f" origin=",.5" offset="0,.63889mm"/>
                </v:rect>
                <v:rect id="Rectangle 253" o:spid="_x0000_s1029" style="position:absolute;left: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iBwcYA&#10;AADcAAAADwAAAGRycy9kb3ducmV2LnhtbESPQWvCQBSE74X+h+UJ3upGpUWiq4RQtQeh1RbPj+wz&#10;icm+DdnVRH+9Wyj0OMzMN8xi1ZtaXKl1pWUF41EEgjizuuRcwc/3+mUGwnlkjbVlUnAjB6vl89MC&#10;Y2073tP14HMRIOxiVFB438RSuqwgg25kG+LgnWxr0AfZ5lK32AW4qeUkit6kwZLDQoENpQVl1eFi&#10;FCRfn0fXzLp0sz/vtlVSV/csfVdqOOiTOQhPvf8P/7U/tILJ6xR+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iBwcYAAADcAAAADwAAAAAAAAAAAAAAAACYAgAAZHJz&#10;L2Rvd25yZXYueG1sUEsFBgAAAAAEAAQA9QAAAIsDAAAAAA==&#10;" fillcolor="white [3212]" strokecolor="#4579b8 [3044]">
                  <v:shadow on="t" color="black" opacity="22937f" origin=",.5" offset="0,.63889mm"/>
                </v:rect>
                <v:rect id="Rectangle 254" o:spid="_x0000_s1030" style="position:absolute;left: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EZtcYA&#10;AADcAAAADwAAAGRycy9kb3ducmV2LnhtbESPQWvCQBSE74X+h+UJ3upGsUWiq4RQtQeh1RbPj+wz&#10;icm+DdnVRH+9Wyj0OMzMN8xi1ZtaXKl1pWUF41EEgjizuuRcwc/3+mUGwnlkjbVlUnAjB6vl89MC&#10;Y2073tP14HMRIOxiVFB438RSuqwgg25kG+LgnWxr0AfZ5lK32AW4qeUkit6kwZLDQoENpQVl1eFi&#10;FCRfn0fXzLp0sz/vtlVSV/csfVdqOOiTOQhPvf8P/7U/tILJ6xR+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3EZtcYAAADcAAAADwAAAAAAAAAAAAAAAACYAgAAZHJz&#10;L2Rvd25yZXYueG1sUEsFBgAAAAAEAAQA9QAAAIsDAAAAAA==&#10;" fillcolor="white [3212]" strokecolor="#4579b8 [3044]">
                  <v:shadow on="t" color="black" opacity="22937f" origin=",.5" offset="0,.63889mm"/>
                </v:rect>
                <v:rect id="Rectangle 255" o:spid="_x0000_s1031" style="position:absolute;left: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28LsYA&#10;AADcAAAADwAAAGRycy9kb3ducmV2LnhtbESPzWrDMBCE74W8g9hAbo0cQ0pwoxhj0iaHQJsfel6s&#10;re3aWhlLiZ0+fVUo9DjMzDfMOh1NK27Uu9qygsU8AkFcWF1zqeByfnlcgXAeWWNrmRTcyUG6mTys&#10;MdF24CPdTr4UAcIuQQWV910ipSsqMujmtiMO3qftDfog+1LqHocAN62Mo+hJGqw5LFTYUV5R0Zyu&#10;RkH2/vbhutWQvx6/Drsma5vvIt8qNZuO2TMIT6P/D/+191pBvFzC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28LsYAAADcAAAADwAAAAAAAAAAAAAAAACYAgAAZHJz&#10;L2Rvd25yZXYueG1sUEsFBgAAAAAEAAQA9QAAAIsDAAAAAA==&#10;" fillcolor="white [3212]" strokecolor="#4579b8 [3044]">
                  <v:shadow on="t" color="black" opacity="22937f" origin=",.5" offset="0,.63889mm"/>
                </v:rect>
                <v:rect id="Rectangle 1686" o:spid="_x0000_s1032" style="position:absolute;left: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c1sMA&#10;AADdAAAADwAAAGRycy9kb3ducmV2LnhtbERPS2sCMRC+C/0PYQq9uUmlLLo1SlsUitCDr56HzXSz&#10;dDNZNqm7+utNQfA2H99z5svBNeJEXag9a3jOFAji0puaKw2H/Xo8BREissHGM2k4U4Dl4mE0x8L4&#10;nrd02sVKpBAOBWqwMbaFlKG05DBkviVO3I/vHMYEu0qaDvsU7ho5USqXDmtODRZb+rBU/u7+nAZl&#10;3/MjXTarSVDfL1+r9aw/HqLWT4/D2yuISEO8i2/uT5Pm59Mc/r9JJ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c1sMAAADdAAAADwAAAAAAAAAAAAAAAACYAgAAZHJzL2Rv&#10;d25yZXYueG1sUEsFBgAAAAAEAAQA9QAAAIgDAAAAAA==&#10;" fillcolor="#1f497d [3215]" strokecolor="#4579b8 [3044]">
                  <v:shadow on="t" color="black" opacity="22937f" origin=",.5" offset="0,.63889mm"/>
                </v:rect>
                <v:rect id="Rectangle 1687" o:spid="_x0000_s1033" style="position:absolute;left: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N5TcQA&#10;AADdAAAADwAAAGRycy9kb3ducmV2LnhtbERPTWsCMRC9F/wPYQRvNVHK1m6NoqIghR602vOwmW6W&#10;bibLJnVXf31TKHibx/uc+bJ3tbhQGyrPGiZjBYK48KbiUsPpY/c4AxEissHaM2m4UoDlYvAwx9z4&#10;jg90OcZSpBAOOWqwMTa5lKGw5DCMfUOcuC/fOowJtqU0LXYp3NVyqlQmHVacGiw2tLFUfB9/nAZl&#10;19mZbm/baVCfT+/b3Ut3PkWtR8N+9QoiUh/v4n/33qT52ewZ/r5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TeU3EAAAA3QAAAA8AAAAAAAAAAAAAAAAAmAIAAGRycy9k&#10;b3ducmV2LnhtbFBLBQYAAAAABAAEAPUAAACJAwAAAAA=&#10;" fillcolor="#1f497d [3215]" strokecolor="#4579b8 [3044]">
                  <v:shadow on="t" color="black" opacity="22937f" origin=",.5" offset="0,.63889mm"/>
                </v:rect>
                <v:rect id="Rectangle 1688" o:spid="_x0000_s1034" style="position:absolute;left: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mdj8cA&#10;AADdAAAADwAAAGRycy9kb3ducmV2LnhtbESPQUvDQBCF7wX/wzKCt3ajhxJityUEtR4Kta14HrJj&#10;EpOdDdltk/bXOwfB2wzvzXvfrDaT69SFhtB4NvC4SEARl942XBn4PL3OU1AhIlvsPJOBKwXYrO9m&#10;K8ysH/lAl2OslIRwyNBAHWOfaR3KmhyGhe+JRfv2g8Mo61BpO+Ao4a7TT0my1A4bloYaeypqKtvj&#10;2RnIP/ZfoU/H4u3ws9u2edfeyuLFmIf7KX8GFWmK/+a/63cr+MtUcOUbGUG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mJnY/HAAAA3QAAAA8AAAAAAAAAAAAAAAAAmAIAAGRy&#10;cy9kb3ducmV2LnhtbFBLBQYAAAAABAAEAPUAAACMAwAAAAA=&#10;" fillcolor="white [3212]" strokecolor="#4579b8 [3044]">
                  <v:shadow on="t" color="black" opacity="22937f" origin=",.5" offset="0,.63889mm"/>
                </v:rect>
                <v:rect id="Rectangle 1689" o:spid="_x0000_s1035" style="position:absolute;left: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4FMQA&#10;AADdAAAADwAAAGRycy9kb3ducmV2LnhtbERPS2vCQBC+F/wPywi91U17kJi6Sgja9iD4Kp6H7Jik&#10;yc6G7NbE/vquIHibj+858+VgGnGhzlWWFbxOIhDEudUVFwq+j+uXGITzyBoby6TgSg6Wi9HTHBNt&#10;e97T5eALEULYJaig9L5NpHR5SQbdxLbEgTvbzqAPsCuk7rAP4aaRb1E0lQYrDg0ltpSVlNeHX6Mg&#10;3W1Pro377GP/s/ms06b+y7OVUs/jIX0H4WnwD/Hd/aXD/Gk8g9s34QS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FOBTEAAAA3QAAAA8AAAAAAAAAAAAAAAAAmAIAAGRycy9k&#10;b3ducmV2LnhtbFBLBQYAAAAABAAEAPUAAACJAwAAAAA=&#10;" fillcolor="white [3212]" strokecolor="#4579b8 [3044]">
                  <v:shadow on="t" color="black" opacity="22937f" origin=",.5" offset="0,.63889mm"/>
                </v:rect>
                <v:rect id="Rectangle 1690" o:spid="_x0000_s1036" style="position:absolute;left: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YHVMcA&#10;AADdAAAADwAAAGRycy9kb3ducmV2LnhtbESPQU/CQBCF7yb8h82QeJMtHggWFtI0oB5MFCScJ92h&#10;Le3ONt2VVn+9czDxNpP35r1v1tvRtepGfag9G5jPElDEhbc1lwZOn/uHJagQkS22nsnANwXYbiZ3&#10;a0ytH/hAt2MslYRwSNFAFWOXah2KihyGme+IRbv43mGUtS+17XGQcNfqxyRZaIc1S0OFHeUVFc3x&#10;yxnIPt7PoVsO+fPh+vbSZG3zU+Q7Y+6nY7YCFWmM/+a/61cr+Isn4ZdvZAS9+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mB1THAAAA3QAAAA8AAAAAAAAAAAAAAAAAmAIAAGRy&#10;cy9kb3ducmV2LnhtbFBLBQYAAAAABAAEAPUAAACMAwAAAAA=&#10;" fillcolor="white [3212]" strokecolor="#4579b8 [3044]">
                  <v:shadow on="t" color="black" opacity="22937f" origin=",.5" offset="0,.63889mm"/>
                </v:rect>
                <v:rect id="Rectangle 1691" o:spid="_x0000_s1037" style="position:absolute;left: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qiz8QA&#10;AADdAAAADwAAAGRycy9kb3ducmV2LnhtbERPS2vCQBC+F/wPywje6kYPYqOrhKDWg9D6wPOQHZOY&#10;7GzIbk3sr+8WCr3Nx/ec5bo3tXhQ60rLCibjCARxZnXJuYLLefs6B+E8ssbaMil4koP1avCyxFjb&#10;jo/0OPlchBB2MSoovG9iKV1WkEE3tg1x4G62NegDbHOpW+xCuKnlNIpm0mDJoaHAhtKCsur0ZRQk&#10;nx9X18y7dHe8H96rpK6+s3Sj1GjYJwsQnnr/L/5z73WYP3ubwO834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qos/EAAAA3QAAAA8AAAAAAAAAAAAAAAAAmAIAAGRycy9k&#10;b3ducmV2LnhtbFBLBQYAAAAABAAEAPUAAACJAwAAAAA=&#10;" fillcolor="white [3212]" strokecolor="#4579b8 [3044]">
                  <v:shadow on="t" color="black" opacity="22937f" origin=",.5" offset="0,.63889mm"/>
                </v:rect>
                <v:rect id="Rectangle 1692" o:spid="_x0000_s1038" style="position:absolute;left: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8uMQA&#10;AADdAAAADwAAAGRycy9kb3ducmV2LnhtbERPTWvCQBC9C/0PyxS86aYeRKOrhFCth0LVFs9Ddkxi&#10;srMhuzWpv94tCN7m8T5nue5NLa7UutKygrdxBII4s7rkXMHP92Y0A+E8ssbaMin4Iwfr1ctgibG2&#10;HR/oevS5CCHsYlRQeN/EUrqsIINubBviwJ1ta9AH2OZSt9iFcFPLSRRNpcGSQ0OBDaUFZdXx1yhI&#10;9l8n18y6dHu4fH5USV3dsvRdqeFrnyxAeOr9U/xw73SYP51P4P+bcIJ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4PLjEAAAA3QAAAA8AAAAAAAAAAAAAAAAAmAIAAGRycy9k&#10;b3ducmV2LnhtbFBLBQYAAAAABAAEAPUAAACJAwAAAAA=&#10;" fillcolor="white [3212]" strokecolor="#4579b8 [3044]">
                  <v:shadow on="t" color="black" opacity="22937f" origin=",.5" offset="0,.63889mm"/>
                </v:rect>
                <v:rect id="Rectangle 1693" o:spid="_x0000_s1039" style="position:absolute;left:345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Hpk8QA&#10;AADdAAAADwAAAGRycy9kb3ducmV2LnhtbERPTWsCMRC9F/ofwhS8aVIti26NokVBCh602vOwmW6W&#10;bibLJnXX/vpGEHqbx/uc+bJ3tbhQGyrPGp5HCgRx4U3FpYbTx3Y4BREissHaM2m4UoDl4vFhjrnx&#10;HR/ocoylSCEcctRgY2xyKUNhyWEY+YY4cV++dRgTbEtpWuxSuKvlWKlMOqw4NVhs6M1S8X38cRqU&#10;XWdn+n3fjIP6fNlvtrPufIpaD5761SuISH38F9/dO5PmZ7MJ3L5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x6ZPEAAAA3QAAAA8AAAAAAAAAAAAAAAAAmAIAAGRycy9k&#10;b3ducmV2LnhtbFBLBQYAAAAABAAEAPUAAACJAwAAAAA=&#10;" fillcolor="#1f497d [3215]" strokecolor="#4579b8 [3044]">
                  <v:shadow on="t" color="black" opacity="22937f" origin=",.5" offset="0,.63889mm"/>
                </v:rect>
                <v:rect id="Rectangle 1694" o:spid="_x0000_s1040" style="position:absolute;left:374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hx58MA&#10;AADdAAAADwAAAGRycy9kb3ducmV2LnhtbERPS2sCMRC+F/wPYYTealKRpa5GaYuCFDzU13nYTDdL&#10;N5Nlk7prf70RBG/z8T1nvuxdLc7UhsqzhteRAkFceFNxqeGwX7+8gQgR2WDtmTRcKMByMXiaY258&#10;x9903sVSpBAOOWqwMTa5lKGw5DCMfEOcuB/fOowJtqU0LXYp3NVyrFQmHVacGiw29Gmp+N39OQ3K&#10;fmRH+v9ajYM6Tbar9bQ7HqLWz8P+fQYiUh8f4rt7Y9L8bDqB2zfpBL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hx58MAAADdAAAADwAAAAAAAAAAAAAAAACYAgAAZHJzL2Rv&#10;d25yZXYueG1sUEsFBgAAAAAEAAQA9QAAAIgDAAAAAA==&#10;" fillcolor="#1f497d [3215]" strokecolor="#4579b8 [3044]">
                  <v:shadow on="t" color="black" opacity="22937f" origin=",.5" offset="0,.63889mm"/>
                </v:rect>
                <v:rect id="Rectangle 1695" o:spid="_x0000_s1041" style="position:absolute;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SdMMA&#10;AADdAAAADwAAAGRycy9kb3ducmV2LnhtbERPTWvCQBC9F/wPywje6saCoY2uIkLFCi1o9T5mp0lo&#10;djZkR5P6691Cobd5vM+ZL3tXqyu1ofJsYDJOQBHn3lZcGDh+vj4+gwqCbLH2TAZ+KMByMXiYY2Z9&#10;x3u6HqRQMYRDhgZKkSbTOuQlOQxj3xBH7su3DiXCttC2xS6Gu1o/JUmqHVYcG0psaF1S/n24OAOS&#10;brh/D7vpLrx9bC/iV6fzrTNmNOxXM1BCvfyL/9xbG+enL1P4/Saeo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QSdMMAAADdAAAADwAAAAAAAAAAAAAAAACYAgAAZHJzL2Rv&#10;d25yZXYueG1sUEsFBgAAAAAEAAQA9QAAAIgDAAAAAA==&#10;" fillcolor="#84a6d1 [2260]" strokecolor="#4579b8 [3044]">
                  <v:shadow on="t" color="black" opacity="22937f" origin=",.5" offset="0,.63889mm"/>
                </v:rect>
                <v:rect id="Rectangle 416" o:spid="_x0000_s1042" style="position:absolute;left:28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X5asQA&#10;AADcAAAADwAAAGRycy9kb3ducmV2LnhtbESPX2vCQBDE3wv9DscW+lYvlhokeooIFitY8N/7mtsm&#10;obm9kFtN6qf3CoU+DjPzG2Y6712trtSGyrOB4SABRZx7W3Fh4HhYvYxBBUG2WHsmAz8UYD57fJhi&#10;Zn3HO7rupVARwiFDA6VIk2kd8pIchoFviKP35VuHEmVbaNtiF+Gu1q9JkmqHFceFEhtalpR/7y/O&#10;gKTv3G/DZrQJH5/ri/jF6XzrjHl+6hcTUEK9/If/2mtr4G2Ywu+ZeAT0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WrEAAAA3AAAAA8AAAAAAAAAAAAAAAAAmAIAAGRycy9k&#10;b3ducmV2LnhtbFBLBQYAAAAABAAEAPUAAACJAwAAAAA=&#10;" fillcolor="#84a6d1 [2260]" strokecolor="#4579b8 [3044]">
                  <v:shadow on="t" color="black" opacity="22937f" origin=",.5" offset="0,.63889mm"/>
                </v:rect>
                <v:rect id="Rectangle 417" o:spid="_x0000_s1043" style="position:absolute;left:57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L8+sYA&#10;AADcAAAADwAAAGRycy9kb3ducmV2LnhtbESPW2vCQBSE3wv+h+UIvtWNIq1EVwnBXh6E1gs+H7LH&#10;JCZ7NmS3Jvrr3UKhj8PMfMMs172pxZVaV1pWMBlHIIgzq0vOFRwPb89zEM4ja6wtk4IbOVivBk9L&#10;jLXteEfXvc9FgLCLUUHhfRNL6bKCDLqxbYiDd7atQR9km0vdYhfgppbTKHqRBksOCwU2lBaUVfsf&#10;oyD5/jq5Zt6l77vL9qNK6uqepRulRsM+WYDw1Pv/8F/7UyuYTV7h90w4AnL1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4L8+sYAAADcAAAADwAAAAAAAAAAAAAAAACYAgAAZHJz&#10;L2Rvd25yZXYueG1sUEsFBgAAAAAEAAQA9QAAAIsDAAAAAA==&#10;" fillcolor="white [3212]" strokecolor="#4579b8 [3044]">
                  <v:shadow on="t" color="black" opacity="22937f" origin=",.5" offset="0,.63889mm"/>
                </v:rect>
                <v:rect id="Rectangle 418" o:spid="_x0000_s1044" style="position:absolute;left:86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oiMMA&#10;AADcAAAADwAAAGRycy9kb3ducmV2LnhtbERPTWvCQBC9F/wPywje6iZFikTXEIJVD4VWK56H7JjE&#10;ZGdDdjVpf333UOjx8b7X6Wha8aDe1ZYVxPMIBHFhdc2lgvPX2/MShPPIGlvLpOCbHKSbydMaE20H&#10;PtLj5EsRQtglqKDyvkukdEVFBt3cdsSBu9reoA+wL6XucQjhppUvUfQqDdYcGirsKK+oaE53oyD7&#10;/Li4bjnku+Ptfd9kbfNT5FulZtMxW4HwNPp/8Z/7oBUs4rA2nAlH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oiMMAAADcAAAADwAAAAAAAAAAAAAAAACYAgAAZHJzL2Rv&#10;d25yZXYueG1sUEsFBgAAAAAEAAQA9QAAAIgDAAAAAA==&#10;" fillcolor="white [3212]" strokecolor="#4579b8 [3044]">
                  <v:shadow on="t" color="black" opacity="22937f" origin=",.5" offset="0,.63889mm"/>
                </v:rect>
                <v:rect id="Rectangle 419" o:spid="_x0000_s1045" style="position:absolute;left:1152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HNE8YA&#10;AADcAAAADwAAAGRycy9kb3ducmV2LnhtbESPQWvCQBSE7wX/w/KE3upGKUVTVwlB2x4Eayw9P7Kv&#10;SUz2bchuTeqvdwWhx2FmvmGW68E04kydqywrmE4iEMS51RUXCr6O26c5COeRNTaWScEfOVivRg9L&#10;jLXt+UDnzBciQNjFqKD0vo2ldHlJBt3EtsTB+7GdQR9kV0jdYR/gppGzKHqRBisOCyW2lJaU19mv&#10;UZB87r9dO+/Tt8Np914nTX3J041Sj+MheQXhafD/4Xv7Qyt4ni7gdiYcAb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HNE8YAAADcAAAADwAAAAAAAAAAAAAAAACYAgAAZHJz&#10;L2Rvd25yZXYueG1sUEsFBgAAAAAEAAQA9QAAAIsDAAAAAA==&#10;" fillcolor="white [3212]" strokecolor="#4579b8 [3044]">
                  <v:shadow on="t" color="black" opacity="22937f" origin=",.5" offset="0,.63889mm"/>
                </v:rect>
                <v:rect id="Rectangle 420" o:spid="_x0000_s1046" style="position:absolute;left:1440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euM8MA&#10;AADcAAAADwAAAGRycy9kb3ducmV2LnhtbERPy2rCQBTdC/2H4Rbc6aShFEkdQwh9uBBqtLi+ZK5J&#10;msydkJma2K/vLASXh/Nep5PpxIUG11hW8LSMQBCXVjdcKfg+vi9WIJxH1thZJgVXcpBuHmZrTLQd&#10;uaDLwVcihLBLUEHtfZ9I6cqaDLql7YkDd7aDQR/gUEk94BjCTSfjKHqRBhsODTX2lNdUtodfoyDb&#10;f51cvxrzj+Jn99lmXftX5m9KzR+n7BWEp8nfxTf3Vit4jsP8cCYc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euM8MAAADcAAAADwAAAAAAAAAAAAAAAACYAgAAZHJzL2Rv&#10;d25yZXYueG1sUEsFBgAAAAAEAAQA9QAAAIgDAAAAAA==&#10;" fillcolor="white [3212]" strokecolor="#4579b8 [3044]">
                  <v:shadow on="t" color="black" opacity="22937f" origin=",.5" offset="0,.63889mm"/>
                </v:rect>
                <v:rect id="Rectangle 421" o:spid="_x0000_s1047" style="position:absolute;left:172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sLqMYA&#10;AADcAAAADwAAAGRycy9kb3ducmV2LnhtbESPS2vDMBCE74X8B7GB3BrZIZTgRjHG5HUotHnQ82Jt&#10;bdfWylhK7PbXV4VCj8PMfMOs09G04k69qy0riOcRCOLC6ppLBdfL7nEFwnlkja1lUvBFDtLN5GGN&#10;ibYDn+h+9qUIEHYJKqi87xIpXVGRQTe3HXHwPmxv0AfZl1L3OAS4aeUiip6kwZrDQoUd5RUVzflm&#10;FGRvr++uWw35/vT5cmiytvku8q1Ss+mYPYPwNPr/8F/7qBUsFzH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sLqMYAAADcAAAADwAAAAAAAAAAAAAAAACYAgAAZHJz&#10;L2Rvd25yZXYueG1sUEsFBgAAAAAEAAQA9QAAAIsDAAAAAA==&#10;" fillcolor="white [3212]" strokecolor="#4579b8 [3044]">
                  <v:shadow on="t" color="black" opacity="22937f" origin=",.5" offset="0,.63889mm"/>
                </v:rect>
                <v:rect id="Rectangle 423" o:spid="_x0000_s1048" style="position:absolute;left:201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wRMYA&#10;AADcAAAADwAAAGRycy9kb3ducmV2LnhtbESPQWvCQBSE74X+h+UJ3upGLUWiq4RQtQeh1RbPj+wz&#10;icm+DdnVRH+9Wyj0OMzMN8xi1ZtaXKl1pWUF41EEgjizuuRcwc/3+mUGwnlkjbVlUnAjB6vl89MC&#10;Y2073tP14HMRIOxiVFB438RSuqwgg25kG+LgnWxr0AfZ5lK32AW4qeUkit6kwZLDQoENpQVl1eFi&#10;FCRfn0fXzLp0sz/vtlVSV/csfVdqOOiTOQhPvf8P/7U/tILXyRR+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wRMYAAADcAAAADwAAAAAAAAAAAAAAAACYAgAAZHJz&#10;L2Rvd25yZXYueG1sUEsFBgAAAAAEAAQA9QAAAIsDAAAAAA==&#10;" fillcolor="white [3212]" strokecolor="#4579b8 [3044]">
                  <v:shadow on="t" color="black" opacity="22937f" origin=",.5" offset="0,.63889mm"/>
                </v:rect>
                <v:rect id="Rectangle 424" o:spid="_x0000_s1049" style="position:absolute;left:230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yoMMYA&#10;AADcAAAADwAAAGRycy9kb3ducmV2LnhtbESPzWrDMBCE74W8g9hAbo0cE0pwoxhj0iaHQJsfel6s&#10;re3aWhlLiZ0+fVUo9DjMzDfMOh1NK27Uu9qygsU8AkFcWF1zqeByfnlcgXAeWWNrmRTcyUG6mTys&#10;MdF24CPdTr4UAcIuQQWV910ipSsqMujmtiMO3qftDfog+1LqHocAN62Mo+hJGqw5LFTYUV5R0Zyu&#10;RkH2/vbhutWQvx6/Drsma5vvIt8qNZuO2TMIT6P/D/+191rBMl7C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yoMMYAAADcAAAADwAAAAAAAAAAAAAAAACYAgAAZHJz&#10;L2Rvd25yZXYueG1sUEsFBgAAAAAEAAQA9QAAAIsDAAAAAA==&#10;" fillcolor="white [3212]" strokecolor="#4579b8 [3044]">
                  <v:shadow on="t" color="black" opacity="22937f" origin=",.5" offset="0,.63889mm"/>
                </v:rect>
                <v:rect id="Rectangle 425" o:spid="_x0000_s1050" style="position:absolute;left:2592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ANq8YA&#10;AADcAAAADwAAAGRycy9kb3ducmV2LnhtbESPQWvCQBSE74X+h+UJ3upGsUWiq4RQtQeh1RbPj+wz&#10;icm+DdnVRH+9Wyj0OMzMN8xi1ZtaXKl1pWUF41EEgjizuuRcwc/3+mUGwnlkjbVlUnAjB6vl89MC&#10;Y2073tP14HMRIOxiVFB438RSuqwgg25kG+LgnWxr0AfZ5lK32AW4qeUkit6kwZLDQoENpQVl1eFi&#10;FCRfn0fXzLp0sz/vtlVSV/csfVdqOOiTOQhPvf8P/7U/tILp5BV+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nANq8YAAADcAAAADwAAAAAAAAAAAAAAAACYAgAAZHJz&#10;L2Rvd25yZXYueG1sUEsFBgAAAAAEAAQA9QAAAIsDAAAAAA==&#10;" fillcolor="white [3212]" strokecolor="#4579b8 [3044]">
                  <v:shadow on="t" color="black" opacity="22937f" origin=",.5" offset="0,.63889mm"/>
                </v:rect>
                <v:rect id="Rectangle 426" o:spid="_x0000_s1051" style="position:absolute;left:2880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KT3MYA&#10;AADcAAAADwAAAGRycy9kb3ducmV2LnhtbESPzWrDMBCE74W8g9hAb40cU0JwoxhjkrSHQn7pebG2&#10;tmtrZSw1dvv0UaDQ4zAz3zCrdDStuFLvassK5rMIBHFhdc2lgst5+7QE4TyyxtYyKfghB+l68rDC&#10;RNuBj3Q9+VIECLsEFVTed4mUrqjIoJvZjjh4n7Y36IPsS6l7HALctDKOooU0WHNYqLCjvKKiOX0b&#10;Bdlh/+G65ZDvjl/vr03WNr9FvlHqcTpmLyA8jf4//Nd+0wqe4wXcz4Qj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qKT3MYAAADcAAAADwAAAAAAAAAAAAAAAACYAgAAZHJz&#10;L2Rvd25yZXYueG1sUEsFBgAAAAAEAAQA9QAAAIsDAAAAAA==&#10;" fillcolor="white [3212]" strokecolor="#4579b8 [3044]">
                  <v:shadow on="t" color="black" opacity="22937f" origin=",.5" offset="0,.63889mm"/>
                </v:rect>
                <v:rect id="Rectangle 670" o:spid="_x0000_s1052" style="position:absolute;left:316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Dvz8IA&#10;AADcAAAADwAAAGRycy9kb3ducmV2LnhtbERPTWvCQBC9F/wPywi91Y09qERXCUFrD4LViuchOyYx&#10;2dmQXU3017uHQo+P971Y9aYWd2pdaVnBeBSBIM6sLjlXcPrdfMxAOI+ssbZMCh7kYLUcvC0w1rbj&#10;A92PPhchhF2MCgrvm1hKlxVk0I1sQxy4i20N+gDbXOoWuxBuavkZRRNpsOTQUGBDaUFZdbwZBcnP&#10;/uyaWZd+Ha67bZXU1TNL10q9D/tkDsJT7//Ff+5vrWAyDfPDmXA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cO/PwgAAANwAAAAPAAAAAAAAAAAAAAAAAJgCAABkcnMvZG93&#10;bnJldi54bWxQSwUGAAAAAAQABAD1AAAAhwMAAAAA&#10;" fillcolor="white [3212]" strokecolor="#4579b8 [3044]">
                  <v:shadow on="t" color="black" opacity="22937f" origin=",.5" offset="0,.63889mm"/>
                </v:rect>
                <v:rect id="Rectangle 2016" o:spid="_x0000_s1053" style="position:absolute;left:345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GGCMcA&#10;AADdAAAADwAAAGRycy9kb3ducmV2LnhtbESPT2vCQBTE74V+h+UVems28SCSuoYQ7J9DwarF8yP7&#10;TGKyb0N2a1I/fVcQPA4z8xtmmU2mE2caXGNZQRLFIIhLqxuuFPzs314WIJxH1thZJgV/5CBbPT4s&#10;MdV25C2dd74SAcIuRQW1930qpStrMugi2xMH72gHgz7IoZJ6wDHATSdncTyXBhsOCzX2VNRUtrtf&#10;oyD/3hxcvxiL9+3p66PNu/ZSFmulnp+m/BWEp8nfw7f2p1Ywi5M5XN+EJy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BxhgjHAAAA3QAAAA8AAAAAAAAAAAAAAAAAmAIAAGRy&#10;cy9kb3ducmV2LnhtbFBLBQYAAAAABAAEAPUAAACMAwAAAAA=&#10;" fillcolor="white [3212]" strokecolor="#4579b8 [3044]">
                  <v:shadow on="t" color="black" opacity="22937f" origin=",.5" offset="0,.63889mm"/>
                </v:rect>
                <v:rect id="Rectangle 2017" o:spid="_x0000_s1054" style="position:absolute;left:374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0jk8cA&#10;AADdAAAADwAAAGRycy9kb3ducmV2LnhtbESPS2vDMBCE74X8B7GB3BrZOaTBjWKMyetQaPOg58Xa&#10;2q6tlbGU2O2vrwqFHoeZ+YZZp6NpxZ16V1tWEM8jEMSF1TWXCq6X3eMKhPPIGlvLpOCLHKSbycMa&#10;E20HPtH97EsRIOwSVFB53yVSuqIig25uO+LgfdjeoA+yL6XucQhw08pFFC2lwZrDQoUd5RUVzflm&#10;FGRvr++uWw35/vT5cmiytvku8q1Ss+mYPYPwNPr/8F/7qBUsovgJft+EJyA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89I5PHAAAA3QAAAA8AAAAAAAAAAAAAAAAAmAIAAGRy&#10;cy9kb3ducmV2LnhtbFBLBQYAAAAABAAEAPUAAACMAwAAAAA=&#10;" fillcolor="white [3212]" strokecolor="#4579b8 [3044]">
                  <v:shadow on="t" color="black" opacity="22937f" origin=",.5" offset="0,.63889mm"/>
                </v:rect>
                <v:rect id="Rectangle 2018" o:spid="_x0000_s1055"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LRMUA&#10;AADdAAAADwAAAGRycy9kb3ducmV2LnhtbERPTWvCQBC9C/6HZYReim601ErqKlIttHix0YPHMTtN&#10;YrKzIbvG1F/vHgoeH+97vuxMJVpqXGFZwXgUgSBOrS44U3DYfw5nIJxH1lhZJgV/5GC56PfmGGt7&#10;5R9qE5+JEMIuRgW593UspUtzMuhGtiYO3K9tDPoAm0zqBq8h3FRyEkVTabDg0JBjTR85pWVyMQpm&#10;x++0fNscnl/Wu9dsfS63tzY5KfU06FbvIDx1/iH+d39pBZNoHOaG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70tExQAAAN0AAAAPAAAAAAAAAAAAAAAAAJgCAABkcnMv&#10;ZG93bnJldi54bWxQSwUGAAAAAAQABAD1AAAAigMAAAAA&#10;" fillcolor="#ccc [669]" strokecolor="#4579b8 [3044]">
                  <v:shadow on="t" color="black" opacity="22937f" origin=",.5" offset="0,.63889mm"/>
                </v:rect>
                <v:rect id="Rectangle 2019" o:spid="_x0000_s1056" style="position:absolute;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aTl8UA&#10;AADdAAAADwAAAGRycy9kb3ducmV2LnhtbESPX2vCMBTF34V9h3AHe5uJMqZWo4jMseGLVvH50lzb&#10;YnNTmqxm+/TLYODj4fz5cRaraBvRU+drxxpGQwWCuHCm5lLD6bh9noLwAdlg45g0fJOH1fJhsMDM&#10;uBsfqM9DKdII+ww1VCG0mZS+qMiiH7qWOHkX11kMSXalNB3e0rht5FipV2mx5kSosKVNRcU1/7IJ&#10;0vfH83sed3Tefv7sJy9R1W8HrZ8e43oOIlAM9/B/+8NoGKvRDP7epCc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pOXxQAAAN0AAAAPAAAAAAAAAAAAAAAAAJgCAABkcnMv&#10;ZG93bnJldi54bWxQSwUGAAAAAAQABAD1AAAAigMAAAAA&#10;" fillcolor="#d38482 [2261]" strokecolor="#4579b8 [3044]">
                  <v:shadow on="t" color="black" opacity="22937f" origin=",.5" offset="0,.63889mm"/>
                </v:rect>
                <v:rect id="Rectangle 2020" o:spid="_x0000_s1057" style="position:absolute;left:28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3H4sIA&#10;AADdAAAADwAAAGRycy9kb3ducmV2LnhtbERPS2vCQBC+F/wPywi91U0DlRJdQyi0WKGF+riP2TEJ&#10;ZmdDdjRpf333IHj8+N7LfHStulIfGs8GnmcJKOLS24YrA/vd+9MrqCDIFlvPZOCXAuSrycMSM+sH&#10;/qHrVioVQzhkaKAW6TKtQ1mTwzDzHXHkTr53KBH2lbY9DjHctTpNkrl22HBsqLGjt5rK8/biDMj8&#10;g8evsHnZhM/v9UV8cTj+DcY8TsdiAUpolLv45l5bA2mSxv3xTXwCe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vcfiwgAAAN0AAAAPAAAAAAAAAAAAAAAAAJgCAABkcnMvZG93&#10;bnJldi54bWxQSwUGAAAAAAQABAD1AAAAhwMAAAAA&#10;" fillcolor="#84a6d1 [2260]" strokecolor="#4579b8 [3044]">
                  <v:shadow on="t" color="black" opacity="22937f" origin=",.5" offset="0,.63889mm"/>
                </v:rect>
                <v:rect id="Rectangle 2021" o:spid="_x0000_s1058" style="position:absolute;left:57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TUwcYA&#10;AADdAAAADwAAAGRycy9kb3ducmV2LnhtbESPT2vCQBTE74LfYXlCb7oxhyLRVULQ1kOh9Q+eH9ln&#10;EpN9G7KrSfvpu4WCx2FmfsOsNoNpxIM6V1lWMJ9FIIhzqysuFJxPu+kChPPIGhvLpOCbHGzW49EK&#10;E217PtDj6AsRIOwSVFB63yZSurwkg25mW+LgXW1n0AfZFVJ32Ae4aWQcRa/SYMVhocSWspLy+ng3&#10;CtKvz4trF332drh9vNdpU//k2Vapl8mQLkF4Gvwz/N/eawVxFM/h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TUwcYAAADdAAAADwAAAAAAAAAAAAAAAACYAgAAZHJz&#10;L2Rvd25yZXYueG1sUEsFBgAAAAAEAAQA9QAAAIsDAAAAAA==&#10;" fillcolor="white [3212]" strokecolor="#4579b8 [3044]">
                  <v:shadow on="t" color="black" opacity="22937f" origin=",.5" offset="0,.63889mm"/>
                </v:rect>
                <v:rect id="Rectangle 2022" o:spid="_x0000_s1059" style="position:absolute;left:86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ZKtsYA&#10;AADdAAAADwAAAGRycy9kb3ducmV2LnhtbESPQWvCQBSE74X+h+UVvNVNc5CQukoItvUgVG3x/Mg+&#10;k5js25Bdk9hf7xYKPQ4z8w2zXE+mFQP1rras4GUegSAurK65VPD99facgHAeWWNrmRTcyMF69fiw&#10;xFTbkQ80HH0pAoRdigoq77tUSldUZNDNbUccvLPtDfog+1LqHscAN62Mo2ghDdYcFirsKK+oaI5X&#10;oyDbf55cl4z5++Gy+2iytvkp8o1Ss6cpewXhafL/4b/2ViuIoziG3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ZKtsYAAADdAAAADwAAAAAAAAAAAAAAAACYAgAAZHJz&#10;L2Rvd25yZXYueG1sUEsFBgAAAAAEAAQA9QAAAIsDAAAAAA==&#10;" fillcolor="white [3212]" strokecolor="#4579b8 [3044]">
                  <v:shadow on="t" color="black" opacity="22937f" origin=",.5" offset="0,.63889mm"/>
                </v:rect>
                <v:rect id="Rectangle 2023" o:spid="_x0000_s1060" style="position:absolute;left:1152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Mw+cMA&#10;AADdAAAADwAAAGRycy9kb3ducmV2LnhtbESPS6vCMBSE94L/IRzh7jS1XkSrUVQQ7sIHvvaH5tgW&#10;m5PSRO3990YQXA4z8w0znTemFA+qXWFZQb8XgSBOrS44U3A+rbsjEM4jaywtk4J/cjCftVtTTLR9&#10;8oEeR5+JAGGXoILc+yqR0qU5GXQ9WxEH72prgz7IOpO6xmeAm1LGUTSUBgsOCzlWtMopvR3vRsF+&#10;tzhU59/Yjse0vew2l+YmN0ulfjrNYgLCU+O/4U/7TyuIo3gA7zfhCc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5Mw+cMAAADdAAAADwAAAAAAAAAAAAAAAACYAgAAZHJzL2Rv&#10;d25yZXYueG1sUEsFBgAAAAAEAAQA9QAAAIgDAAAAAA==&#10;" fillcolor="#c6615e [2901]" strokecolor="#4579b8 [3044]">
                  <v:shadow on="t" color="black" opacity="22937f" origin=",.5" offset="0,.63889mm"/>
                </v:rect>
                <v:rect id="Rectangle 2024" o:spid="_x0000_s1061" style="position:absolute;left:1440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N3WccA&#10;AADdAAAADwAAAGRycy9kb3ducmV2LnhtbESPT2vCQBTE7wW/w/KE3urGIEWiq4SgtYdC6x88P7LP&#10;JCb7NmS3Ju2n7xYEj8PM/IZZrgfTiBt1rrKsYDqJQBDnVldcKDgdty9zEM4ja2wsk4IfcrBejZ6W&#10;mGjb855uB1+IAGGXoILS+zaR0uUlGXQT2xIH72I7gz7IrpC6wz7ATSPjKHqVBisOCyW2lJWU14dv&#10;oyD9+jy7dt5nb/vrx65Om/o3zzZKPY+HdAHC0+Af4Xv7XSuIo3gG/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Dd1nHAAAA3QAAAA8AAAAAAAAAAAAAAAAAmAIAAGRy&#10;cy9kb3ducmV2LnhtbFBLBQYAAAAABAAEAPUAAACMAwAAAAA=&#10;" fillcolor="white [3212]" strokecolor="#4579b8 [3044]">
                  <v:shadow on="t" color="black" opacity="22937f" origin=",.5" offset="0,.63889mm"/>
                </v:rect>
                <v:rect id="Rectangle 2025" o:spid="_x0000_s1062" style="position:absolute;left:172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SwscA&#10;AADdAAAADwAAAGRycy9kb3ducmV2LnhtbESPT2vCQBTE7wW/w/KE3urGgEWiq4SgtYdC6x88P7LP&#10;JCb7NmS3Ju2n7xYEj8PM/IZZrgfTiBt1rrKsYDqJQBDnVldcKDgdty9zEM4ja2wsk4IfcrBejZ6W&#10;mGjb855uB1+IAGGXoILS+zaR0uUlGXQT2xIH72I7gz7IrpC6wz7ATSPjKHqVBisOCyW2lJWU14dv&#10;oyD9+jy7dt5nb/vrx65Om/o3zzZKPY+HdAHC0+Af4Xv7XSuIo3gG/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7P0sLHAAAA3QAAAA8AAAAAAAAAAAAAAAAAmAIAAGRy&#10;cy9kb3ducmV2LnhtbFBLBQYAAAAABAAEAPUAAACMAwAAAAA=&#10;" fillcolor="white [3212]" strokecolor="#4579b8 [3044]">
                  <v:shadow on="t" color="black" opacity="22937f" origin=",.5" offset="0,.63889mm"/>
                </v:rect>
                <v:rect id="Rectangle 2026" o:spid="_x0000_s1063" style="position:absolute;left:201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XNWMUA&#10;AADdAAAADwAAAGRycy9kb3ducmV2LnhtbESPX2vCMBTF3wd+h3CFvc1kZah0Rhmi4tiL1uHzpblr&#10;y5qb0sQa9+mXwcDHw/nz4yxW0bZioN43jjU8TxQI4tKZhisNn6ft0xyED8gGW8ek4UYeVsvRwwJz&#10;4658pKEIlUgj7HPUUIfQ5VL6siaLfuI64uR9ud5iSLKvpOnxmsZtKzOlptJiw4lQY0frmsrv4mIT&#10;ZBhO510RP+i8ff85zF6iajZHrR/H8e0VRKAY7uH/9t5oyFQ2hb836Qn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Rc1YxQAAAN0AAAAPAAAAAAAAAAAAAAAAAJgCAABkcnMv&#10;ZG93bnJldi54bWxQSwUGAAAAAAQABAD1AAAAigMAAAAA&#10;" fillcolor="#d38482 [2261]" strokecolor="#4579b8 [3044]">
                  <v:shadow on="t" color="black" opacity="22937f" origin=",.5" offset="0,.63889mm"/>
                </v:rect>
                <v:rect id="Rectangle 2027" o:spid="_x0000_s1064" style="position:absolute;left:230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HpLscA&#10;AADdAAAADwAAAGRycy9kb3ducmV2LnhtbESPT2vCQBTE7wW/w/KE3urGHKxEVwlBaw+F1j94fmSf&#10;SUz2bchuTdpP3y0IHoeZ+Q2zXA+mETfqXGVZwXQSgSDOra64UHA6bl/mIJxH1thYJgU/5GC9Gj0t&#10;MdG25z3dDr4QAcIuQQWl920ipctLMugmtiUO3sV2Bn2QXSF1h32Am0bGUTSTBisOCyW2lJWU14dv&#10;oyD9+jy7dt5nb/vrx65Om/o3zzZKPY+HdAHC0+Af4Xv7XSuIo/g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R6S7HAAAA3QAAAA8AAAAAAAAAAAAAAAAAmAIAAGRy&#10;cy9kb3ducmV2LnhtbFBLBQYAAAAABAAEAPUAAACMAwAAAAA=&#10;" fillcolor="white [3212]" strokecolor="#4579b8 [3044]">
                  <v:shadow on="t" color="black" opacity="22937f" origin=",.5" offset="0,.63889mm"/>
                </v:rect>
                <v:rect id="Rectangle 2028" o:spid="_x0000_s1065" style="position:absolute;left:2592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59XMMA&#10;AADdAAAADwAAAGRycy9kb3ducmV2LnhtbERPTWvCQBC9C/0PyxR6001zKJK6SghWeyiosXgesmMS&#10;k50N2a1J/fXuQfD4eN+L1WhacaXe1ZYVvM8iEMSF1TWXCn6PX9M5COeRNbaWScE/OVgtXyYLTLQd&#10;+EDX3JcihLBLUEHlfZdI6YqKDLqZ7YgDd7a9QR9gX0rd4xDCTSvjKPqQBmsODRV2lFVUNPmfUZDu&#10;dyfXzYdsc7j8bJu0bW5Ftlbq7XVMP0F4Gv1T/HB/awVxFIe54U14An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M59XMMAAADdAAAADwAAAAAAAAAAAAAAAACYAgAAZHJzL2Rv&#10;d25yZXYueG1sUEsFBgAAAAAEAAQA9QAAAIgDAAAAAA==&#10;" fillcolor="white [3212]" strokecolor="#4579b8 [3044]">
                  <v:shadow on="t" color="black" opacity="22937f" origin=",.5" offset="0,.63889mm"/>
                </v:rect>
                <v:rect id="Rectangle 2029" o:spid="_x0000_s1066" style="position:absolute;left:2880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LYx8cA&#10;AADdAAAADwAAAGRycy9kb3ducmV2LnhtbESPT2vCQBTE7wW/w/KE3urGHMRGVwlBaw+F1j94fmSf&#10;SUz2bchuTdpP3y0IHoeZ+Q2zXA+mETfqXGVZwXQSgSDOra64UHA6bl/mIJxH1thYJgU/5GC9Gj0t&#10;MdG25z3dDr4QAcIuQQWl920ipctLMugmtiUO3sV2Bn2QXSF1h32Am0bGUTSTBisOCyW2lJWU14dv&#10;oyD9+jy7dt5nb/vrx65Om/o3zzZKPY+HdAHC0+Af4Xv7XSuIo/g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2MfHAAAA3QAAAA8AAAAAAAAAAAAAAAAAmAIAAGRy&#10;cy9kb3ducmV2LnhtbFBLBQYAAAAABAAEAPUAAACMAwAAAAA=&#10;" fillcolor="white [3212]" strokecolor="#4579b8 [3044]">
                  <v:shadow on="t" color="black" opacity="22937f" origin=",.5" offset="0,.63889mm"/>
                </v:rect>
                <v:rect id="Rectangle 2030" o:spid="_x0000_s1067" style="position:absolute;left:316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4U8AA&#10;AADdAAAADwAAAGRycy9kb3ducmV2LnhtbERPy6rCMBDdC/5DGMGdptaLaDWKCoILH/jaD83YFptJ&#10;aaLWv79ZCC4P5z1bNKYUL6pdYVnBoB+BIE6tLjhTcL1semMQziNrLC2Tgg85WMzbrRkm2r75RK+z&#10;z0QIYZeggtz7KpHSpTkZdH1bEQfubmuDPsA6k7rGdwg3pYyjaCQNFhwacqxonVP6OD+NguNheaqu&#10;f7GdTGh/O+xuzUPuVkp1O81yCsJT43/ir3urFcTRMOwPb8ITkP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pg4U8AAAADdAAAADwAAAAAAAAAAAAAAAACYAgAAZHJzL2Rvd25y&#10;ZXYueG1sUEsFBgAAAAAEAAQA9QAAAIUDAAAAAA==&#10;" fillcolor="#c6615e [2901]" strokecolor="#4579b8 [3044]">
                  <v:shadow on="t" color="black" opacity="22937f" origin=",.5" offset="0,.63889mm"/>
                </v:rect>
                <v:rect id="Rectangle 2031" o:spid="_x0000_s1068" style="position:absolute;left:345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1CHMcA&#10;AADdAAAADwAAAGRycy9kb3ducmV2LnhtbESPS2vDMBCE74X8B7GB3BrZCZTgRjHG5HUotHnQ82Jt&#10;bdfWylhK7PbXV4VCj8PMfMOs09G04k69qy0riOcRCOLC6ppLBdfL7nEFwnlkja1lUvBFDtLN5GGN&#10;ibYDn+h+9qUIEHYJKqi87xIpXVGRQTe3HXHwPmxv0AfZl1L3OAS4aeUiip6kwZrDQoUd5RUVzflm&#10;FGRvr++uWw35/vT5cmiytvku8q1Ss+mYPYPwNPr/8F/7qBUsomUM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tQhzHAAAA3QAAAA8AAAAAAAAAAAAAAAAAmAIAAGRy&#10;cy9kb3ducmV2LnhtbFBLBQYAAAAABAAEAPUAAACMAwAAAAA=&#10;" fillcolor="white [3212]" strokecolor="#4579b8 [3044]">
                  <v:shadow on="t" color="black" opacity="22937f" origin=",.5" offset="0,.63889mm"/>
                </v:rect>
                <v:rect id="Rectangle 2032" o:spid="_x0000_s1069" style="position:absolute;left:374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ca8cA&#10;AADdAAAADwAAAGRycy9kb3ducmV2LnhtbESPT2vCQBTE7wW/w/KE3urGCEWiq4SgtYdC6x88P7LP&#10;JCb7NmS3Ju2n7xYEj8PM/IZZrgfTiBt1rrKsYDqJQBDnVldcKDgdty9zEM4ja2wsk4IfcrBejZ6W&#10;mGjb855uB1+IAGGXoILS+zaR0uUlGXQT2xIH72I7gz7IrpC6wz7ATSPjKHqVBisOCyW2lJWU14dv&#10;oyD9+jy7dt5nb/vrx65Om/o3zzZKPY+HdAHC0+Af4Xv7XSuIo1kM/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3GvHAAAA3QAAAA8AAAAAAAAAAAAAAAAAmAIAAGRy&#10;cy9kb3ducmV2LnhtbFBLBQYAAAAABAAEAPUAAACMAwAAAAA=&#10;" fillcolor="white [3212]" strokecolor="#4579b8 [3044]">
                  <v:shadow on="t" color="black" opacity="22937f" origin=",.5" offset="0,.63889mm"/>
                </v:rect>
                <v:rect id="Rectangle 2033" o:spid="_x0000_s1070"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6FVckA&#10;AADdAAAADwAAAGRycy9kb3ducmV2LnhtbESPQWvCQBSE74X+h+UJXkrd1GArqasUbaHixUYPHl+z&#10;zyRN9m3IbmP017tCocdhZr5hZove1KKj1pWWFTyNIhDEmdUl5wr2u4/HKQjnkTXWlknBmRws5vd3&#10;M0y0PfEXdanPRYCwS1BB4X2TSOmyggy6kW2Ig3e0rUEfZJtL3eIpwE0tx1H0LA2WHBYKbGhZUFal&#10;v0bB9LDOqpf3/UO82k7y1U+1uXTpt1LDQf/2CsJT7//Df+1PrWAcxTHc3oQnIOdX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P6FVckAAADdAAAADwAAAAAAAAAAAAAAAACYAgAA&#10;ZHJzL2Rvd25yZXYueG1sUEsFBgAAAAAEAAQA9QAAAI4DAAAAAA==&#10;" fillcolor="#ccc [669]" strokecolor="#4579b8 [3044]">
                  <v:shadow on="t" color="black" opacity="22937f" origin=",.5" offset="0,.63889mm"/>
                </v:rect>
                <v:rect id="Rectangle 2219" o:spid="_x0000_s1071" style="position:absolute;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I8UA&#10;AADdAAAADwAAAGRycy9kb3ducmV2LnhtbESPUWvCQBCE3wv+h2MLfasXA5WaeooIigoWtO37NrdN&#10;QnN7Ibea6K/3hEIfh5n5hpnOe1erM7Wh8mxgNExAEefeVlwY+PxYPb+CCoJssfZMBi4UYD4bPEwx&#10;s77jA52PUqgI4ZChgVKkybQOeUkOw9A3xNH78a1DibIttG2xi3BX6zRJxtphxXGhxIaWJeW/x5Mz&#10;IOM19/uwe9mF7fvmJH7x9X3tjHl67BdvoIR6+Q//tTfWQJqOJnB/E5+An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L8ojxQAAAN0AAAAPAAAAAAAAAAAAAAAAAJgCAABkcnMv&#10;ZG93bnJldi54bWxQSwUGAAAAAAQABAD1AAAAigMAAAAA&#10;" fillcolor="#84a6d1 [2260]" strokecolor="#4579b8 [3044]">
                  <v:shadow on="t" color="black" opacity="22937f" origin=",.5" offset="0,.63889mm"/>
                </v:rect>
                <v:rect id="Rectangle 2220" o:spid="_x0000_s1072" style="position:absolute;left:28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pA8IA&#10;AADdAAAADwAAAGRycy9kb3ducmV2LnhtbERPS2vCQBC+F/wPywi91Y2BSomuIoJihRbq4z5mxySY&#10;nQ3Z0aT99d2D4PHje88WvavVndpQeTYwHiWgiHNvKy4MHA/rtw9QQZAt1p7JwC8FWMwHLzPMrO/4&#10;h+57KVQM4ZChgVKkybQOeUkOw8g3xJG7+NahRNgW2rbYxXBX6zRJJtphxbGhxIZWJeXX/c0ZkMmG&#10;+6+we9+Fz+/tTfzydP7rjHkd9sspKKFenuKHe2sNpGka98c38Qno+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eakDwgAAAN0AAAAPAAAAAAAAAAAAAAAAAJgCAABkcnMvZG93&#10;bnJldi54bWxQSwUGAAAAAAQABAD1AAAAhwMAAAAA&#10;" fillcolor="#84a6d1 [2260]" strokecolor="#4579b8 [3044]">
                  <v:shadow on="t" color="black" opacity="22937f" origin=",.5" offset="0,.63889mm"/>
                </v:rect>
                <v:rect id="Rectangle 2221" o:spid="_x0000_s1073" style="position:absolute;left:57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C6IMYA&#10;AADdAAAADwAAAGRycy9kb3ducmV2LnhtbESPT2vCQBTE74LfYXlCb7oxhyLRVULQ1kOh9Q+eH9ln&#10;EpN9G7KrSfvpu4WCx2FmfsOsNoNpxIM6V1lWMJ9FIIhzqysuFJxPu+kChPPIGhvLpOCbHGzW49EK&#10;E217PtDj6AsRIOwSVFB63yZSurwkg25mW+LgXW1n0AfZFVJ32Ae4aWQcRa/SYMVhocSWspLy+ng3&#10;CtKvz4trF332drh9vNdpU//k2Vapl8mQLkF4Gvwz/N/eawVxHM/h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DC6IMYAAADdAAAADwAAAAAAAAAAAAAAAACYAgAAZHJz&#10;L2Rvd25yZXYueG1sUEsFBgAAAAAEAAQA9QAAAIsDAAAAAA==&#10;" fillcolor="white [3212]" strokecolor="#4579b8 [3044]">
                  <v:shadow on="t" color="black" opacity="22937f" origin=",.5" offset="0,.63889mm"/>
                </v:rect>
                <v:rect id="Rectangle 2222" o:spid="_x0000_s1074" style="position:absolute;left:86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IkV8QA&#10;AADdAAAADwAAAGRycy9kb3ducmV2LnhtbERPTWvCQBS8C/6H5Qm96cYciqSuIQRtPRSsWnp+ZF+T&#10;mOzbkF1N6q/vFgrObZgvZp2OphU36l1tWcFyEYEgLqyuuVTwed7NVyCcR9bYWiYFP+Qg3Uwna0y0&#10;HfhIt5MvRShhl6CCyvsukdIVFRl0C9sRB+3b9gZ9oH0pdY9DKDetjKPoWRqsOSxU2FFeUdGcrkZB&#10;9nH4ct1qyF+Pl/e3Jmube5FvlXqajdkLCE+jf5j/03utIA6AvzfhCc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iJFfEAAAA3QAAAA8AAAAAAAAAAAAAAAAAmAIAAGRycy9k&#10;b3ducmV2LnhtbFBLBQYAAAAABAAEAPUAAACJAwAAAAA=&#10;" fillcolor="white [3212]" strokecolor="#4579b8 [3044]">
                  <v:shadow on="t" color="black" opacity="22937f" origin=",.5" offset="0,.63889mm"/>
                </v:rect>
                <v:rect id="Rectangle 2223" o:spid="_x0000_s1075" style="position:absolute;left:1152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6BzMcA&#10;AADdAAAADwAAAGRycy9kb3ducmV2LnhtbESPT2vCQBTE7wW/w/KE3urGCEWiq4SgtYdC6x88P7LP&#10;JCb7NmS3Ju2n7xYEj8PM/IZZrgfTiBt1rrKsYDqJQBDnVldcKDgdty9zEM4ja2wsk4IfcrBejZ6W&#10;mGjb855uB1+IAGGXoILS+zaR0uUlGXQT2xIH72I7gz7IrpC6wz7ATSPjKHqVBisOCyW2lJWU14dv&#10;oyD9+jy7dt5nb/vrx65Om/o3zzZKPY+HdAHC0+Af4Xv7XSuI43gG/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ugczHAAAA3QAAAA8AAAAAAAAAAAAAAAAAmAIAAGRy&#10;cy9kb3ducmV2LnhtbFBLBQYAAAAABAAEAPUAAACMAwAAAAA=&#10;" fillcolor="white [3212]" strokecolor="#4579b8 [3044]">
                  <v:shadow on="t" color="black" opacity="22937f" origin=",.5" offset="0,.63889mm"/>
                </v:rect>
                <v:rect id="Rectangle 2224" o:spid="_x0000_s1076" style="position:absolute;left:1440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cZuMcA&#10;AADdAAAADwAAAGRycy9kb3ducmV2LnhtbESPT2vCQBTE7wW/w/KE3urGIEWiq4SgtYdC6x88P7LP&#10;JCb7NmS3Ju2n7xYEj8PM/IZZrgfTiBt1rrKsYDqJQBDnVldcKDgdty9zEM4ja2wsk4IfcrBejZ6W&#10;mGjb855uB1+IAGGXoILS+zaR0uUlGXQT2xIH72I7gz7IrpC6wz7ATSPjKHqVBisOCyW2lJWU14dv&#10;oyD9+jy7dt5nb/vrx65Om/o3zzZKPY+HdAHC0+Af4Xv7XSuI43gG/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HGbjHAAAA3QAAAA8AAAAAAAAAAAAAAAAAmAIAAGRy&#10;cy9kb3ducmV2LnhtbFBLBQYAAAAABAAEAPUAAACMAwAAAAA=&#10;" fillcolor="white [3212]" strokecolor="#4579b8 [3044]">
                  <v:shadow on="t" color="black" opacity="22937f" origin=",.5" offset="0,.63889mm"/>
                </v:rect>
                <v:rect id="Rectangle 2225" o:spid="_x0000_s1077" style="position:absolute;left:172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u8I8cA&#10;AADdAAAADwAAAGRycy9kb3ducmV2LnhtbESPT2vCQBTE7wW/w/KE3urGgEWiq4SgtYdC6x88P7LP&#10;JCb7NmS3Ju2n7xYEj8PM/IZZrgfTiBt1rrKsYDqJQBDnVldcKDgdty9zEM4ja2wsk4IfcrBejZ6W&#10;mGjb855uB1+IAGGXoILS+zaR0uUlGXQT2xIH72I7gz7IrpC6wz7ATSPjKHqVBisOCyW2lJWU14dv&#10;oyD9+jy7dt5nb/vrx65Om/o3zzZKPY+HdAHC0+Af4Xv7XSuI43gG/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LvCPHAAAA3QAAAA8AAAAAAAAAAAAAAAAAmAIAAGRy&#10;cy9kb3ducmV2LnhtbFBLBQYAAAAABAAEAPUAAACMAwAAAAA=&#10;" fillcolor="white [3212]" strokecolor="#4579b8 [3044]">
                  <v:shadow on="t" color="black" opacity="22937f" origin=",.5" offset="0,.63889mm"/>
                </v:rect>
                <v:rect id="Rectangle 2226" o:spid="_x0000_s1078" style="position:absolute;left:201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kiVMYA&#10;AADdAAAADwAAAGRycy9kb3ducmV2LnhtbESPQWvCQBSE7wX/w/IEb3VjDiLRVUJQ60Fo1dLzI/tM&#10;YrJvQ3ZrYn99t1DwOMzMN8xqM5hG3KlzlWUFs2kEgji3uuJCwedl97oA4TyyxsYyKXiQg8169LLC&#10;RNueT3Q/+0IECLsEFZTet4mULi/JoJvaljh4V9sZ9EF2hdQd9gFuGhlH0VwarDgslNhSVlJen7+N&#10;gvTj/cu1iz7bn27Htzpt6p882yo1GQ/pEoSnwT/D/+2DVhDH8Rz+3o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kiVMYAAADdAAAADwAAAAAAAAAAAAAAAACYAgAAZHJz&#10;L2Rvd25yZXYueG1sUEsFBgAAAAAEAAQA9QAAAIsDAAAAAA==&#10;" fillcolor="white [3212]" strokecolor="#4579b8 [3044]">
                  <v:shadow on="t" color="black" opacity="22937f" origin=",.5" offset="0,.63889mm"/>
                </v:rect>
                <v:rect id="Rectangle 2227" o:spid="_x0000_s1079" style="position:absolute;left:230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WHz8cA&#10;AADdAAAADwAAAGRycy9kb3ducmV2LnhtbESPT2vCQBTE7wW/w/KE3urGHKxEVwlBaw+F1j94fmSf&#10;SUz2bchuTdpP3y0IHoeZ+Q2zXA+mETfqXGVZwXQSgSDOra64UHA6bl/mIJxH1thYJgU/5GC9Gj0t&#10;MdG25z3dDr4QAcIuQQWl920ipctLMugmtiUO3sV2Bn2QXSF1h32Am0bGUTSTBisOCyW2lJWU14dv&#10;oyD9+jy7dt5nb/vrx65Om/o3zzZKPY+HdAHC0+Af4Xv7XSuI4/g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Vh8/HAAAA3QAAAA8AAAAAAAAAAAAAAAAAmAIAAGRy&#10;cy9kb3ducmV2LnhtbFBLBQYAAAAABAAEAPUAAACMAwAAAAA=&#10;" fillcolor="white [3212]" strokecolor="#4579b8 [3044]">
                  <v:shadow on="t" color="black" opacity="22937f" origin=",.5" offset="0,.63889mm"/>
                </v:rect>
                <v:rect id="Rectangle 2228" o:spid="_x0000_s1080" style="position:absolute;left:2592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oTvcMA&#10;AADdAAAADwAAAGRycy9kb3ducmV2LnhtbERPTWvCQBC9C/0PyxR6001zKJK6SghWeyiosXgesmMS&#10;k50N2a1J/fXuQfD4eN+L1WhacaXe1ZYVvM8iEMSF1TWXCn6PX9M5COeRNbaWScE/OVgtXyYLTLQd&#10;+EDX3JcihLBLUEHlfZdI6YqKDLqZ7YgDd7a9QR9gX0rd4xDCTSvjKPqQBmsODRV2lFVUNPmfUZDu&#10;dyfXzYdsc7j8bJu0bW5Ftlbq7XVMP0F4Gv1T/HB/awVxHIe54U14An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oTvcMAAADdAAAADwAAAAAAAAAAAAAAAACYAgAAZHJzL2Rv&#10;d25yZXYueG1sUEsFBgAAAAAEAAQA9QAAAIgDAAAAAA==&#10;" fillcolor="white [3212]" strokecolor="#4579b8 [3044]">
                  <v:shadow on="t" color="black" opacity="22937f" origin=",.5" offset="0,.63889mm"/>
                </v:rect>
                <v:rect id="Rectangle 2229" o:spid="_x0000_s1081" style="position:absolute;left:2880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a2JscA&#10;AADdAAAADwAAAGRycy9kb3ducmV2LnhtbESPT2vCQBTE7wW/w/KE3urGHMRGVwlBaw+F1j94fmSf&#10;SUz2bchuTdpP3y0IHoeZ+Q2zXA+mETfqXGVZwXQSgSDOra64UHA6bl/mIJxH1thYJgU/5GC9Gj0t&#10;MdG25z3dDr4QAcIuQQWl920ipctLMugmtiUO3sV2Bn2QXSF1h32Am0bGUTSTBisOCyW2lJWU14dv&#10;oyD9+jy7dt5nb/vrx65Om/o3zzZKPY+HdAHC0+Af4Xv7XSuI4/g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GtibHAAAA3QAAAA8AAAAAAAAAAAAAAAAAmAIAAGRy&#10;cy9kb3ducmV2LnhtbFBLBQYAAAAABAAEAPUAAACMAwAAAAA=&#10;" fillcolor="white [3212]" strokecolor="#4579b8 [3044]">
                  <v:shadow on="t" color="black" opacity="22937f" origin=",.5" offset="0,.63889mm"/>
                </v:rect>
                <v:rect id="Rectangle 2230" o:spid="_x0000_s1082" style="position:absolute;left:316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WJZsQA&#10;AADdAAAADwAAAGRycy9kb3ducmV2LnhtbERPTWvCQBC9F/wPywje6qYRikQ3IQStHoRWKz0P2WmS&#10;JjsbslsT++u7h0KPj/e9zSbTiRsNrrGs4GkZgSAurW64UnB93z+uQTiPrLGzTAru5CBLZw9bTLQd&#10;+Uy3i69ECGGXoILa+z6R0pU1GXRL2xMH7tMOBn2AQyX1gGMIN52Mo+hZGmw4NNTYU1FT2V6+jYL8&#10;7fXD9euxeDl/nQ5t3rU/ZbFTajGf8g0IT5P/F/+5j1pBHK/C/vAmPAG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liWbEAAAA3QAAAA8AAAAAAAAAAAAAAAAAmAIAAGRycy9k&#10;b3ducmV2LnhtbFBLBQYAAAAABAAEAPUAAACJAwAAAAA=&#10;" fillcolor="white [3212]" strokecolor="#4579b8 [3044]">
                  <v:shadow on="t" color="black" opacity="22937f" origin=",.5" offset="0,.63889mm"/>
                </v:rect>
                <v:rect id="Rectangle 2231" o:spid="_x0000_s1083" style="position:absolute;left:345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ks/ccA&#10;AADdAAAADwAAAGRycy9kb3ducmV2LnhtbESPT2vCQBTE7wW/w/IEb3VjhCLRVULQ6qHQ+gfPj+wz&#10;icm+DdmtSfvpu4VCj8PM/IZZbQbTiAd1rrKsYDaNQBDnVldcKLicd88LEM4ja2wsk4IvcrBZj55W&#10;mGjb85EeJ1+IAGGXoILS+zaR0uUlGXRT2xIH72Y7gz7IrpC6wz7ATSPjKHqRBisOCyW2lJWU16dP&#10;oyD9eL+6dtFnr8f7275Om/o7z7ZKTcZDugThafD/4b/2QSuI4/kM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pLP3HAAAA3QAAAA8AAAAAAAAAAAAAAAAAmAIAAGRy&#10;cy9kb3ducmV2LnhtbFBLBQYAAAAABAAEAPUAAACMAwAAAAA=&#10;" fillcolor="white [3212]" strokecolor="#4579b8 [3044]">
                  <v:shadow on="t" color="black" opacity="22937f" origin=",.5" offset="0,.63889mm"/>
                </v:rect>
                <v:rect id="Rectangle 2232" o:spid="_x0000_s1084" style="position:absolute;left:374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uyiscA&#10;AADdAAAADwAAAGRycy9kb3ducmV2LnhtbESPT2vCQBTE7wW/w/KE3urGCEWiq4SgtYdC6x88P7LP&#10;JCb7NmS3Ju2n7xYEj8PM/IZZrgfTiBt1rrKsYDqJQBDnVldcKDgdty9zEM4ja2wsk4IfcrBejZ6W&#10;mGjb855uB1+IAGGXoILS+zaR0uUlGXQT2xIH72I7gz7IrpC6wz7ATSPjKHqVBisOCyW2lJWU14dv&#10;oyD9+jy7dt5nb/vrx65Om/o3zzZKPY+HdAHC0+Af4Xv7XSuI41kM/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7sorHAAAA3QAAAA8AAAAAAAAAAAAAAAAAmAIAAGRy&#10;cy9kb3ducmV2LnhtbFBLBQYAAAAABAAEAPUAAACMAwAAAAA=&#10;" fillcolor="white [3212]" strokecolor="#4579b8 [3044]">
                  <v:shadow on="t" color="black" opacity="22937f" origin=",.5" offset="0,.63889mm"/>
                </v:rect>
                <v:rect id="Rectangle 2233" o:spid="_x0000_s1085"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rrtMkA&#10;AADdAAAADwAAAGRycy9kb3ducmV2LnhtbESPQUvDQBSE70L/w/IKXordmFAtsZsgVkHxorEHj8/s&#10;a5Im+zZk1zT6691CweMwM98wm3wynRhpcI1lBdfLCARxaXXDlYLdx9PVGoTzyBo7y6Tghxzk2exi&#10;g6m2R36nsfCVCBB2KSqove9TKV1Zk0G3tD1x8PZ2MOiDHCqpBzwGuOlkHEU30mDDYaHGnh5qKtvi&#10;2yhYf76U7e3jbpFs31bV9tC+/o7Fl1KX8+n+DoSnyf+Hz+1nrSCOkwROb8ITkNk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TrrtMkAAADdAAAADwAAAAAAAAAAAAAAAACYAgAA&#10;ZHJzL2Rvd25yZXYueG1sUEsFBgAAAAAEAAQA9QAAAI4DAAAAAA==&#10;" fillcolor="#ccc [669]" strokecolor="#4579b8 [3044]">
                  <v:shadow on="t" color="black" opacity="22937f" origin=",.5" offset="0,.63889mm"/>
                </v:rect>
                <v:rect id="Rectangle 2234" o:spid="_x0000_s1086" style="position:absolute;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s53cUA&#10;AADdAAAADwAAAGRycy9kb3ducmV2LnhtbESPUUvDQBCE34X+h2MLvtmLUYvEXEoRlFqo0FTf19ya&#10;BHN7Ibdtor/eKwg+DjPzDZOvJtepEw2h9WzgepGAIq68bbk28HZ4uroHFQTZYueZDHxTgFUxu8gx&#10;s37kPZ1KqVWEcMjQQCPSZ1qHqiGHYeF74uh9+sGhRDnU2g44RrjrdJokS+2w5bjQYE+PDVVf5dEZ&#10;kOUzT7uwvduGl9fNUfz6/eNnNOZyPq0fQAlN8h/+a2+sgTS9uYXzm/gEd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mzndxQAAAN0AAAAPAAAAAAAAAAAAAAAAAJgCAABkcnMv&#10;ZG93bnJldi54bWxQSwUGAAAAAAQABAD1AAAAigMAAAAA&#10;" fillcolor="#84a6d1 [2260]" strokecolor="#4579b8 [3044]">
                  <v:shadow on="t" color="black" opacity="22937f" origin=",.5" offset="0,.63889mm"/>
                </v:rect>
                <v:rect id="Rectangle 2235" o:spid="_x0000_s1087" style="position:absolute;left:28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cRsUA&#10;AADdAAAADwAAAGRycy9kb3ducmV2LnhtbESPX2vCQBDE3wt+h2OFvtVLI4pET5FCxQot+O99za1J&#10;aG4v5FaT9tP3CoU+DjPzG2ax6l2t7tSGyrOB51ECijj3tuLCwOn4+jQDFQTZYu2ZDHxRgNVy8LDA&#10;zPqO93Q/SKEihEOGBkqRJtM65CU5DCPfEEfv6luHEmVbaNtiF+Gu1mmSTLXDiuNCiQ29lJR/Hm7O&#10;gEw33L+H3WQX3j62N/Hr8+W7M+Zx2K/noIR6+Q//tbfWQJqOJ/D7Jj4Bv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15xGxQAAAN0AAAAPAAAAAAAAAAAAAAAAAJgCAABkcnMv&#10;ZG93bnJldi54bWxQSwUGAAAAAAQABAD1AAAAigMAAAAA&#10;" fillcolor="#84a6d1 [2260]" strokecolor="#4579b8 [3044]">
                  <v:shadow on="t" color="black" opacity="22937f" origin=",.5" offset="0,.63889mm"/>
                </v:rect>
                <v:rect id="Rectangle 2236" o:spid="_x0000_s1088" style="position:absolute;left:57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0iccA&#10;AADdAAAADwAAAGRycy9kb3ducmV2LnhtbESPT2vCQBTE7wW/w/KE3urGFESiq4Rgaw8F6x88P7LP&#10;JCb7NmRXk/bTu4VCj8PM/IZZrgfTiDt1rrKsYDqJQBDnVldcKDgd317mIJxH1thYJgXf5GC9Gj0t&#10;MdG25z3dD74QAcIuQQWl920ipctLMugmtiUO3sV2Bn2QXSF1h32Am0bGUTSTBisOCyW2lJWU14eb&#10;UZB+7c6unffZ+/76ua3Tpv7Js41Sz+MhXYDwNPj/8F/7QyuI49cZ/L4JT0Cu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YAtInHAAAA3QAAAA8AAAAAAAAAAAAAAAAAmAIAAGRy&#10;cy9kb3ducmV2LnhtbFBLBQYAAAAABAAEAPUAAACMAwAAAAA=&#10;" fillcolor="white [3212]" strokecolor="#4579b8 [3044]">
                  <v:shadow on="t" color="black" opacity="22937f" origin=",.5" offset="0,.63889mm"/>
                </v:rect>
                <v:rect id="Rectangle 2237" o:spid="_x0000_s1089" style="position:absolute;left:86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wREscA&#10;AADdAAAADwAAAGRycy9kb3ducmV2LnhtbESPQWvCQBSE74L/YXmF3nTTFKxEVwnBth6Eqi2eH9nX&#10;JE32bchuTfTXu4WCx2FmvmGW68E04kydqywreJpGIIhzqysuFHx9vk7mIJxH1thYJgUXcrBejUdL&#10;TLTt+UDnoy9EgLBLUEHpfZtI6fKSDLqpbYmD9207gz7IrpC6wz7ATSPjKJpJgxWHhRJbykrK6+Ov&#10;UZDuP06unffZ2+Fn916nTX3Ns41Sjw9DugDhafD38H97qxXE8fML/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MERLHAAAA3QAAAA8AAAAAAAAAAAAAAAAAmAIAAGRy&#10;cy9kb3ducmV2LnhtbFBLBQYAAAAABAAEAPUAAACMAwAAAAA=&#10;" fillcolor="white [3212]" strokecolor="#4579b8 [3044]">
                  <v:shadow on="t" color="black" opacity="22937f" origin=",.5" offset="0,.63889mm"/>
                </v:rect>
                <v:rect id="Rectangle 2238" o:spid="_x0000_s1090" style="position:absolute;left:1152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OFYMQA&#10;AADdAAAADwAAAGRycy9kb3ducmV2LnhtbERPTWvCQBC9F/wPywje6qYRikQ3IQStHoRWKz0P2WmS&#10;JjsbslsT++u7h0KPj/e9zSbTiRsNrrGs4GkZgSAurW64UnB93z+uQTiPrLGzTAru5CBLZw9bTLQd&#10;+Uy3i69ECGGXoILa+z6R0pU1GXRL2xMH7tMOBn2AQyX1gGMIN52Mo+hZGmw4NNTYU1FT2V6+jYL8&#10;7fXD9euxeDl/nQ5t3rU/ZbFTajGf8g0IT5P/F/+5j1pBHK/C3PAmPAG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ThWDEAAAA3QAAAA8AAAAAAAAAAAAAAAAAmAIAAGRycy9k&#10;b3ducmV2LnhtbFBLBQYAAAAABAAEAPUAAACJAwAAAAA=&#10;" fillcolor="white [3212]" strokecolor="#4579b8 [3044]">
                  <v:shadow on="t" color="black" opacity="22937f" origin=",.5" offset="0,.63889mm"/>
                </v:rect>
                <v:rect id="Rectangle 2239" o:spid="_x0000_s1091" style="position:absolute;left:1440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8g+8cA&#10;AADdAAAADwAAAGRycy9kb3ducmV2LnhtbESPQWvCQBSE70L/w/IK3nRjhGKjq4TQqodCqxXPj+wz&#10;icm+DdnVpP313UKhx2FmvmFWm8E04k6dqywrmE0jEMS51RUXCk6fr5MFCOeRNTaWScEXOdisH0Yr&#10;TLTt+UD3oy9EgLBLUEHpfZtI6fKSDLqpbYmDd7GdQR9kV0jdYR/gppFxFD1JgxWHhRJbykrK6+PN&#10;KEg/3s+uXfTZ9nB929VpU3/n2YtS48chXYLwNPj/8F97rxXE8fwZ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fIPvHAAAA3QAAAA8AAAAAAAAAAAAAAAAAmAIAAGRy&#10;cy9kb3ducmV2LnhtbFBLBQYAAAAABAAEAPUAAACMAwAAAAA=&#10;" fillcolor="white [3212]" strokecolor="#4579b8 [3044]">
                  <v:shadow on="t" color="black" opacity="22937f" origin=",.5" offset="0,.63889mm"/>
                </v:rect>
                <v:rect id="Rectangle 2240" o:spid="_x0000_s1092" style="position:absolute;left:172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P6G8QA&#10;AADdAAAADwAAAGRycy9kb3ducmV2LnhtbERPTWvCQBC9F/wPywje6qZBikQ3IQStHoRWKz0P2WmS&#10;JjsbslsT++u7h0KPj/e9zSbTiRsNrrGs4GkZgSAurW64UnB93z+uQTiPrLGzTAru5CBLZw9bTLQd&#10;+Uy3i69ECGGXoILa+z6R0pU1GXRL2xMH7tMOBn2AQyX1gGMIN52Mo+hZGmw4NNTYU1FT2V6+jYL8&#10;7fXD9euxeDl/nQ5t3rU/ZbFTajGf8g0IT5P/F/+5j1pBHK/C/vAmPAG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j+hvEAAAA3QAAAA8AAAAAAAAAAAAAAAAAmAIAAGRycy9k&#10;b3ducmV2LnhtbFBLBQYAAAAABAAEAPUAAACJAwAAAAA=&#10;" fillcolor="white [3212]" strokecolor="#4579b8 [3044]">
                  <v:shadow on="t" color="black" opacity="22937f" origin=",.5" offset="0,.63889mm"/>
                </v:rect>
                <v:rect id="Rectangle 2241" o:spid="_x0000_s1093" style="position:absolute;left:201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9fgMcA&#10;AADdAAAADwAAAGRycy9kb3ducmV2LnhtbESPT2vCQBTE7wW/w/IEb3VjkCLRVULQ6qHQ+gfPj+wz&#10;icm+DdmtSfvpu4VCj8PM/IZZbQbTiAd1rrKsYDaNQBDnVldcKLicd88LEM4ja2wsk4IvcrBZj55W&#10;mGjb85EeJ1+IAGGXoILS+zaR0uUlGXRT2xIH72Y7gz7IrpC6wz7ATSPjKHqRBisOCyW2lJWU16dP&#10;oyD9eL+6dtFnr8f7275Om/o7z7ZKTcZDugThafD/4b/2QSuI4/kM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vX4DHAAAA3QAAAA8AAAAAAAAAAAAAAAAAmAIAAGRy&#10;cy9kb3ducmV2LnhtbFBLBQYAAAAABAAEAPUAAACMAwAAAAA=&#10;" fillcolor="white [3212]" strokecolor="#4579b8 [3044]">
                  <v:shadow on="t" color="black" opacity="22937f" origin=",.5" offset="0,.63889mm"/>
                </v:rect>
                <v:rect id="Rectangle 2242" o:spid="_x0000_s1094" style="position:absolute;left:230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3B98cA&#10;AADdAAAADwAAAGRycy9kb3ducmV2LnhtbESPT2vCQBTE7wW/w/KE3urGIEWiq4SgtYdC6x88P7LP&#10;JCb7NmS3Ju2n7xYEj8PM/IZZrgfTiBt1rrKsYDqJQBDnVldcKDgdty9zEM4ja2wsk4IfcrBejZ6W&#10;mGjb855uB1+IAGGXoILS+zaR0uUlGXQT2xIH72I7gz7IrpC6wz7ATSPjKHqVBisOCyW2lJWU14dv&#10;oyD9+jy7dt5nb/vrx65Om/o3zzZKPY+HdAHC0+Af4Xv7XSuI41kM/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9wffHAAAA3QAAAA8AAAAAAAAAAAAAAAAAmAIAAGRy&#10;cy9kb3ducmV2LnhtbFBLBQYAAAAABAAEAPUAAACMAwAAAAA=&#10;" fillcolor="white [3212]" strokecolor="#4579b8 [3044]">
                  <v:shadow on="t" color="black" opacity="22937f" origin=",.5" offset="0,.63889mm"/>
                </v:rect>
                <v:rect id="Rectangle 2243" o:spid="_x0000_s1095" style="position:absolute;left:2592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FkbMcA&#10;AADdAAAADwAAAGRycy9kb3ducmV2LnhtbESPQWvCQBSE74L/YXmF3nTTVIpEVwnBth6Eqi2eH9nX&#10;JE32bchuTfTXu4WCx2FmvmGW68E04kydqywreJpGIIhzqysuFHx9vk7mIJxH1thYJgUXcrBejUdL&#10;TLTt+UDnoy9EgLBLUEHpfZtI6fKSDLqpbYmD9207gz7IrpC6wz7ATSPjKHqRBisOCyW2lJWU18df&#10;oyDdf5xcO++zt8PP7r1Om/qaZxulHh+GdAHC0+Dv4f/2ViuI49kz/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5xZGzHAAAA3QAAAA8AAAAAAAAAAAAAAAAAmAIAAGRy&#10;cy9kb3ducmV2LnhtbFBLBQYAAAAABAAEAPUAAACMAwAAAAA=&#10;" fillcolor="white [3212]" strokecolor="#4579b8 [3044]">
                  <v:shadow on="t" color="black" opacity="22937f" origin=",.5" offset="0,.63889mm"/>
                </v:rect>
                <v:rect id="Rectangle 2244" o:spid="_x0000_s1096" style="position:absolute;left:2880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8GMcA&#10;AADdAAAADwAAAGRycy9kb3ducmV2LnhtbESPT2vCQBTE7wW/w/KE3urGIEWiq4Rgaw9C6x88P7LP&#10;JCb7NmRXE/vpu4VCj8PM/IZZrgfTiDt1rrKsYDqJQBDnVldcKDgd317mIJxH1thYJgUPcrBejZ6W&#10;mGjb857uB1+IAGGXoILS+zaR0uUlGXQT2xIH72I7gz7IrpC6wz7ATSPjKHqVBisOCyW2lJWU14eb&#10;UZB+fZ5dO++z9/11t63Tpv7Os41Sz+MhXYDwNPj/8F/7QyuI49kMft+EJ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Y/BjHAAAA3QAAAA8AAAAAAAAAAAAAAAAAmAIAAGRy&#10;cy9kb3ducmV2LnhtbFBLBQYAAAAABAAEAPUAAACMAwAAAAA=&#10;" fillcolor="white [3212]" strokecolor="#4579b8 [3044]">
                  <v:shadow on="t" color="black" opacity="22937f" origin=",.5" offset="0,.63889mm"/>
                </v:rect>
                <v:rect id="Rectangle 2245" o:spid="_x0000_s1097" style="position:absolute;left:316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RZg8cA&#10;AADdAAAADwAAAGRycy9kb3ducmV2LnhtbESPQWvCQBSE74L/YXmF3nTTUItEVwnBth6Eqi2eH9nX&#10;JE32bchuTfTXu4WCx2FmvmGW68E04kydqywreJpGIIhzqysuFHx9vk7mIJxH1thYJgUXcrBejUdL&#10;TLTt+UDnoy9EgLBLUEHpfZtI6fKSDLqpbYmD9207gz7IrpC6wz7ATSPjKHqRBisOCyW2lJWU18df&#10;oyDdf5xcO++zt8PP7r1Om/qaZxulHh+GdAHC0+Dv4f/2ViuI4+cZ/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7UWYPHAAAA3QAAAA8AAAAAAAAAAAAAAAAAmAIAAGRy&#10;cy9kb3ducmV2LnhtbFBLBQYAAAAABAAEAPUAAACMAwAAAAA=&#10;" fillcolor="white [3212]" strokecolor="#4579b8 [3044]">
                  <v:shadow on="t" color="black" opacity="22937f" origin=",.5" offset="0,.63889mm"/>
                </v:rect>
                <v:rect id="Rectangle 2246" o:spid="_x0000_s1098" style="position:absolute;left:345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H9McA&#10;AADdAAAADwAAAGRycy9kb3ducmV2LnhtbESPT2vCQBTE7wW/w/KE3urGUESiq4Rgaw8F6x88P7LP&#10;JCb7NmRXk/bTu4VCj8PM/IZZrgfTiDt1rrKsYDqJQBDnVldcKDgd317mIJxH1thYJgXf5GC9Gj0t&#10;MdG25z3dD74QAcIuQQWl920ipctLMugmtiUO3sV2Bn2QXSF1h32Am0bGUTSTBisOCyW2lJWU14eb&#10;UZB+7c6unffZ+/76ua3Tpv7Js41Sz+MhXYDwNPj/8F/7QyuI49cZ/L4JT0Cu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4Gx/THAAAA3QAAAA8AAAAAAAAAAAAAAAAAmAIAAGRy&#10;cy9kb3ducmV2LnhtbFBLBQYAAAAABAAEAPUAAACMAwAAAAA=&#10;" fillcolor="white [3212]" strokecolor="#4579b8 [3044]">
                  <v:shadow on="t" color="black" opacity="22937f" origin=",.5" offset="0,.63889mm"/>
                </v:rect>
                <v:rect id="Rectangle 2247" o:spid="_x0000_s1099" style="position:absolute;left:374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pib8cA&#10;AADdAAAADwAAAGRycy9kb3ducmV2LnhtbESPQWvCQBSE74L/YXmF3nTTUKxEVwnBth6Eqi2eH9nX&#10;JE32bchuTfTXu4WCx2FmvmGW68E04kydqywreJpGIIhzqysuFHx9vk7mIJxH1thYJgUXcrBejUdL&#10;TLTt+UDnoy9EgLBLUEHpfZtI6fKSDLqpbYmD9207gz7IrpC6wz7ATSPjKJpJgxWHhRJbykrK6+Ov&#10;UZDuP06unffZ2+Fn916nTX3Ns41Sjw9DugDhafD38H97qxXE8fML/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KYm/HAAAA3QAAAA8AAAAAAAAAAAAAAAAAmAIAAGRy&#10;cy9kb3ducmV2LnhtbFBLBQYAAAAABAAEAPUAAACMAwAAAAA=&#10;" fillcolor="white [3212]" strokecolor="#4579b8 [3044]">
                  <v:shadow on="t" color="black" opacity="22937f" origin=",.5" offset="0,.63889mm"/>
                </v:rect>
                <v:rect id="Rectangle 2248" o:spid="_x0000_s1100"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gKuMYA&#10;AADdAAAADwAAAGRycy9kb3ducmV2LnhtbERPTU/CQBC9m/AfNkPixcCWqkAKCzGiicQLFA4ch+7Q&#10;lnZnm+5aqr/ePZh4fHnfy3VvatFR60rLCibjCARxZnXJuYLj4X00B+E8ssbaMin4Jgfr1eBuiYm2&#10;N95Tl/pchBB2CSoovG8SKV1WkEE3tg1x4C62NegDbHOpW7yFcFPLOIqm0mDJoaHAhl4Lyqr0yyiY&#10;n7ZZNXs7Pjxuds/55lp9/nTpWan7Yf+yAOGp9//iP/eHVhDHT2FueB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gKuMYAAADdAAAADwAAAAAAAAAAAAAAAACYAgAAZHJz&#10;L2Rvd25yZXYueG1sUEsFBgAAAAAEAAQA9QAAAIsDAAAAAA==&#10;" fillcolor="#ccc [669]" strokecolor="#4579b8 [3044]">
                  <v:shadow on="t" color="black" opacity="22937f" origin=",.5" offset="0,.63889mm"/>
                </v:rect>
                <v:rect id="Rectangle 2249" o:spid="_x0000_s1101" style="position:absolute;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UsUA&#10;AADdAAAADwAAAGRycy9kb3ducmV2LnhtbESPT4vCMBTE74LfITzBm6YWWWy3UVQQ9uAq/un90bxt&#10;i81LabJav/1mQfA4zMxvmGzVm0bcqXO1ZQWzaQSCuLC65lLB9bKbLEA4j6yxsUwKnuRgtRwOMky1&#10;ffCJ7mdfigBhl6KCyvs2ldIVFRl0U9sSB+/HdgZ9kF0pdYePADeNjKPoQxqsOSxU2NK2ouJ2/jUK&#10;jof1qb3OY5sk9J0f9nl/k/uNUuNRv/4E4an37/Cr/aUVxPE8gf834Qn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IxSxQAAAN0AAAAPAAAAAAAAAAAAAAAAAJgCAABkcnMv&#10;ZG93bnJldi54bWxQSwUGAAAAAAQABAD1AAAAigMAAAAA&#10;" fillcolor="#c6615e [2901]" strokecolor="#4579b8 [3044]">
                  <v:shadow on="t" color="black" opacity="22937f" origin=",.5" offset="0,.63889mm"/>
                </v:rect>
                <v:rect id="Rectangle 2250" o:spid="_x0000_s1102" style="position:absolute;left:28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fsEA&#10;AADdAAAADwAAAGRycy9kb3ducmV2LnhtbERPTWvCQBC9F/wPywi91Y0BpURXEcFiBQu19T5mxySY&#10;nQ3Z0aT++u5B8Ph43/Nl72p1ozZUng2MRwko4tzbigsDvz+bt3dQQZAt1p7JwB8FWC4GL3PMrO/4&#10;m24HKVQM4ZChgVKkybQOeUkOw8g3xJE7+9ahRNgW2rbYxXBX6zRJptphxbGhxIbWJeWXw9UZkOkH&#10;9/uwm+zC59f2Kn51PN07Y16H/WoGSqiXp/jh3loDaTqJ++Ob+AT0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2n7BAAAA3QAAAA8AAAAAAAAAAAAAAAAAmAIAAGRycy9kb3du&#10;cmV2LnhtbFBLBQYAAAAABAAEAPUAAACGAwAAAAA=&#10;" fillcolor="#84a6d1 [2260]" strokecolor="#4579b8 [3044]">
                  <v:shadow on="t" color="black" opacity="22937f" origin=",.5" offset="0,.63889mm"/>
                </v:rect>
                <v:rect id="Rectangle 2251" o:spid="_x0000_s1103" style="position:absolute;left:57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JXccA&#10;AADdAAAADwAAAGRycy9kb3ducmV2LnhtbESPT2vCQBTE7wW/w/IEb3VjwCLRVULQ6qHQ+gfPj+wz&#10;icm+DdmtSfvpu4VCj8PM/IZZbQbTiAd1rrKsYDaNQBDnVldcKLicd88LEM4ja2wsk4IvcrBZj55W&#10;mGjb85EeJ1+IAGGXoILS+zaR0uUlGXRT2xIH72Y7gz7IrpC6wz7ATSPjKHqRBisOCyW2lJWU16dP&#10;oyD9eL+6dtFnr8f7275Om/o7z7ZKTcZDugThafD/4b/2QSuI4/kM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2yV3HAAAA3QAAAA8AAAAAAAAAAAAAAAAAmAIAAGRy&#10;cy9kb3ducmV2LnhtbFBLBQYAAAAABAAEAPUAAACMAwAAAAA=&#10;" fillcolor="white [3212]" strokecolor="#4579b8 [3044]">
                  <v:shadow on="t" color="black" opacity="22937f" origin=",.5" offset="0,.63889mm"/>
                </v:rect>
                <v:rect id="Rectangle 2252" o:spid="_x0000_s1104" style="position:absolute;left:86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XKscA&#10;AADdAAAADwAAAGRycy9kb3ducmV2LnhtbESPT2vCQBTE7wW/w/KE3urGgEWiq4SgtYdC6x88P7LP&#10;JCb7NmS3Ju2n7xYEj8PM/IZZrgfTiBt1rrKsYDqJQBDnVldcKDgdty9zEM4ja2wsk4IfcrBejZ6W&#10;mGjb855uB1+IAGGXoILS+zaR0uUlGXQT2xIH72I7gz7IrpC6wz7ATSPjKHqVBisOCyW2lJWU14dv&#10;oyD9+jy7dt5nb/vrx65Om/o3zzZKPY+HdAHC0+Af4Xv7XSuI41kM/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kVyrHAAAA3QAAAA8AAAAAAAAAAAAAAAAAmAIAAGRy&#10;cy9kb3ducmV2LnhtbFBLBQYAAAAABAAEAPUAAACMAwAAAAA=&#10;" fillcolor="white [3212]" strokecolor="#4579b8 [3044]">
                  <v:shadow on="t" color="black" opacity="22937f" origin=",.5" offset="0,.63889mm"/>
                </v:rect>
                <v:rect id="Rectangle 2253" o:spid="_x0000_s1105" style="position:absolute;left:1152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zXMUA&#10;AADdAAAADwAAAGRycy9kb3ducmV2LnhtbESPX2vCMBTF3wf7DuEKvs3Uuk2pRhljisOXWcXnS3Nt&#10;i81NaWLN/PTLYLDHw/nz4yxWwTSip87VlhWMRwkI4sLqmksFx8P6aQbCeWSNjWVS8E0OVsvHhwVm&#10;2t54T33uSxFH2GWooPK+zaR0RUUG3ci2xNE7286gj7Irpe7wFsdNI9MkeZUGa46EClt6r6i45FcT&#10;IX1/OG3ysKPT+vP+NX0OSf2xV2o4CG9zEJ6C/w//tbdaQZq+TOD3TXw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8HNcxQAAAN0AAAAPAAAAAAAAAAAAAAAAAJgCAABkcnMv&#10;ZG93bnJldi54bWxQSwUGAAAAAAQABAD1AAAAigMAAAAA&#10;" fillcolor="#d38482 [2261]" strokecolor="#4579b8 [3044]">
                  <v:shadow on="t" color="black" opacity="22937f" origin=",.5" offset="0,.63889mm"/>
                </v:rect>
                <v:rect id="Rectangle 2254" o:spid="_x0000_s1106" style="position:absolute;left:1440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adcYA&#10;AADdAAAADwAAAGRycy9kb3ducmV2LnhtbESPT2sCMRTE7wW/Q3iCt5q4WKlbo6goFKGH+qfnx+Z1&#10;s3Tzsmyiu+2nN4VCj8PM/IZZrHpXixu1ofKsYTJWIIgLbyouNZxP+8dnECEiG6w9k4ZvCrBaDh4W&#10;mBvf8TvdjrEUCcIhRw02xiaXMhSWHIaxb4iT9+lbhzHJtpSmxS7BXS0zpWbSYcVpwWJDW0vF1/Hq&#10;NCi7mV3o57DLgvqYvu328+5yjlqPhv36BUSkPv6H/9qvRkOWPU3h9016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adcYAAADdAAAADwAAAAAAAAAAAAAAAACYAgAAZHJz&#10;L2Rvd25yZXYueG1sUEsFBgAAAAAEAAQA9QAAAIsDAAAAAA==&#10;" fillcolor="#1f497d [3215]" strokecolor="#4579b8 [3044]">
                  <v:shadow on="t" color="black" opacity="22937f" origin=",.5" offset="0,.63889mm"/>
                </v:rect>
                <v:rect id="Rectangle 2255" o:spid="_x0000_s1107" style="position:absolute;left:172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i/7sYA&#10;AADdAAAADwAAAGRycy9kb3ducmV2LnhtbESPQWsCMRSE74L/ITyht5q4VGlXo9iiUAoeatXzY/Pc&#10;LG5elk3qbvvrG6HgcZiZb5jFqne1uFIbKs8aJmMFgrjwpuJSw+Fr+/gMIkRkg7Vn0vBDAVbL4WCB&#10;ufEdf9J1H0uRIBxy1GBjbHIpQ2HJYRj7hjh5Z986jEm2pTQtdgnuapkpNZMOK04LFht6s1Rc9t9O&#10;g7KvsyP9fmyyoE5Pu832pTseotYPo349BxGpj/fwf/vdaMiy6RRub9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8i/7sYAAADdAAAADwAAAAAAAAAAAAAAAACYAgAAZHJz&#10;L2Rvd25yZXYueG1sUEsFBgAAAAAEAAQA9QAAAIsDAAAAAA==&#10;" fillcolor="#1f497d [3215]" strokecolor="#4579b8 [3044]">
                  <v:shadow on="t" color="black" opacity="22937f" origin=",.5" offset="0,.63889mm"/>
                </v:rect>
                <v:rect id="Rectangle 2256" o:spid="_x0000_s1108" style="position:absolute;left:201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O/cUA&#10;AADdAAAADwAAAGRycy9kb3ducmV2LnhtbESPQWvCQBSE74L/YXmCN9002KCpq6hQ6CGNaPX+yL4m&#10;wezbkN2a9N93C4LHYWa+YdbbwTTiTp2rLSt4mUcgiAuray4VXL7eZ0sQziNrbCyTgl9ysN2MR2tM&#10;te35RPezL0WAsEtRQeV9m0rpiooMurltiYP3bTuDPsiulLrDPsBNI+MoSqTBmsNChS0dKipu5x+j&#10;4JjvTu1lEdvVij6veXYdbjLbKzWdDLs3EJ4G/ww/2h9aQRy/JvD/JjwBu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Jo79xQAAAN0AAAAPAAAAAAAAAAAAAAAAAJgCAABkcnMv&#10;ZG93bnJldi54bWxQSwUGAAAAAAQABAD1AAAAigMAAAAA&#10;" fillcolor="#c6615e [2901]" strokecolor="#4579b8 [3044]">
                  <v:shadow on="t" color="black" opacity="22937f" origin=",.5" offset="0,.63889mm"/>
                </v:rect>
                <v:rect id="Rectangle 2257" o:spid="_x0000_s1109" style="position:absolute;left:230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P0sscA&#10;AADdAAAADwAAAGRycy9kb3ducmV2LnhtbESPQWvCQBSE74L/YXmF3nTTQK1EVwnBth6Eqi2eH9nX&#10;JE32bchuTfTXu4WCx2FmvmGW68E04kydqywreJpGIIhzqysuFHx9vk7mIJxH1thYJgUXcrBejUdL&#10;TLTt+UDnoy9EgLBLUEHpfZtI6fKSDLqpbYmD9207gz7IrpC6wz7ATSPjKJpJgxWHhRJbykrK6+Ov&#10;UZDuP06unffZ2+Fn916nTX3Ns41Sjw9DugDhafD38H97qxXE8fML/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ST9LLHAAAA3QAAAA8AAAAAAAAAAAAAAAAAmAIAAGRy&#10;cy9kb3ducmV2LnhtbFBLBQYAAAAABAAEAPUAAACMAwAAAAA=&#10;" fillcolor="white [3212]" strokecolor="#4579b8 [3044]">
                  <v:shadow on="t" color="black" opacity="22937f" origin=",.5" offset="0,.63889mm"/>
                </v:rect>
                <v:rect id="Rectangle 2258" o:spid="_x0000_s1110" style="position:absolute;left:2592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xgwMQA&#10;AADdAAAADwAAAGRycy9kb3ducmV2LnhtbERPTWvCQBC9F/wPywje6qYBi0Q3IQStHoRWKz0P2WmS&#10;JjsbslsT++u7h0KPj/e9zSbTiRsNrrGs4GkZgSAurW64UnB93z+uQTiPrLGzTAru5CBLZw9bTLQd&#10;+Uy3i69ECGGXoILa+z6R0pU1GXRL2xMH7tMOBn2AQyX1gGMIN52Mo+hZGmw4NNTYU1FT2V6+jYL8&#10;7fXD9euxeDl/nQ5t3rU/ZbFTajGf8g0IT5P/F/+5j1pBHK/C3PAmPAG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MYMDEAAAA3QAAAA8AAAAAAAAAAAAAAAAAmAIAAGRycy9k&#10;b3ducmV2LnhtbFBLBQYAAAAABAAEAPUAAACJAwAAAAA=&#10;" fillcolor="white [3212]" strokecolor="#4579b8 [3044]">
                  <v:shadow on="t" color="black" opacity="22937f" origin=",.5" offset="0,.63889mm"/>
                </v:rect>
                <v:rect id="Rectangle 2259" o:spid="_x0000_s1111" style="position:absolute;left:2880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DFW8cA&#10;AADdAAAADwAAAGRycy9kb3ducmV2LnhtbESPQWvCQBSE70L/w/IK3nRjwGKjq4TQqodCqxXPj+wz&#10;icm+DdnVpP313UKhx2FmvmFWm8E04k6dqywrmE0jEMS51RUXCk6fr5MFCOeRNTaWScEXOdisH0Yr&#10;TLTt+UD3oy9EgLBLUEHpfZtI6fKSDLqpbYmDd7GdQR9kV0jdYR/gppFxFD1JgxWHhRJbykrK6+PN&#10;KEg/3s+uXfTZ9nB929VpU3/n2YtS48chXYLwNPj/8F97rxXE8fwZ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AxVvHAAAA3QAAAA8AAAAAAAAAAAAAAAAAmAIAAGRy&#10;cy9kb3ducmV2LnhtbFBLBQYAAAAABAAEAPUAAACMAwAAAAA=&#10;" fillcolor="white [3212]" strokecolor="#4579b8 [3044]">
                  <v:shadow on="t" color="black" opacity="22937f" origin=",.5" offset="0,.63889mm"/>
                </v:rect>
                <v:rect id="Rectangle 2260" o:spid="_x0000_s1112" style="position:absolute;left:316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4nlsMA&#10;AADdAAAADwAAAGRycy9kb3ducmV2LnhtbERPTWvCQBC9F/oflin0VjcNRSV1lVKqVHrRWDwP2WkS&#10;mp0N2TVu/fWdg+Dx8b4Xq+Q6NdIQWs8GnicZKOLK25ZrA9+H9dMcVIjIFjvPZOCPAqyW93cLLKw/&#10;857GMtZKQjgUaKCJsS+0DlVDDsPE98TC/fjBYRQ41NoOeJZw1+k8y6baYcvS0GBP7w1Vv+XJSck4&#10;Ho6bMn3Rcb297GYvKWs/9sY8PqS3V1CRUryJr+5PayDPp7Jf3sgT0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4nlsMAAADdAAAADwAAAAAAAAAAAAAAAACYAgAAZHJzL2Rv&#10;d25yZXYueG1sUEsFBgAAAAAEAAQA9QAAAIgDAAAAAA==&#10;" fillcolor="#d38482 [2261]" strokecolor="#4579b8 [3044]">
                  <v:shadow on="t" color="black" opacity="22937f" origin=",.5" offset="0,.63889mm"/>
                </v:rect>
                <v:rect id="Rectangle 2261" o:spid="_x0000_s1113" style="position:absolute;left:345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9zUMYA&#10;AADdAAAADwAAAGRycy9kb3ducmV2LnhtbESPQWsCMRSE74X+h/CE3mriUpZ2NYotCqXgoVY9PzbP&#10;zeLmZdmk7ra/3giCx2FmvmFmi8E14kxdqD1rmIwVCOLSm5orDbuf9fMriBCRDTaeScMfBVjMHx9m&#10;WBjf8zedt7ESCcKhQA02xraQMpSWHIaxb4mTd/Sdw5hkV0nTYZ/grpGZUrl0WHNasNjSh6XytP11&#10;GpR9z/f0/7XKgjq8bFbrt36/i1o/jYblFESkId7Dt/an0ZBl+QSub9IT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9zUMYAAADdAAAADwAAAAAAAAAAAAAAAACYAgAAZHJz&#10;L2Rvd25yZXYueG1sUEsFBgAAAAAEAAQA9QAAAIsDAAAAAA==&#10;" fillcolor="#1f497d [3215]" strokecolor="#4579b8 [3044]">
                  <v:shadow on="t" color="black" opacity="22937f" origin=",.5" offset="0,.63889mm"/>
                </v:rect>
                <v:rect id="Rectangle 2262" o:spid="_x0000_s1114" style="position:absolute;left:374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tJ8UA&#10;AADdAAAADwAAAGRycy9kb3ducmV2LnhtbESPUUvDMBSF3wX/Q7iCby4xSNFuaZmygQg+ODefL81d&#10;U9bclCau1V9vBMHHwznnO5xVPftenGmMXWADtwsFgrgJtuPWwP59e3MPIiZki31gMvBFEerq8mKF&#10;pQ0Tv9F5l1qRIRxLNOBSGkopY+PIY1yEgTh7xzB6TFmOrbQjThnue6mVKqTHjvOCw4GeHDWn3ac3&#10;oNxjcaDvl42O6uPudbN9mA77ZMz11bxegkg0p//wX/vZGtC60PD7Jj8BW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Te0nxQAAAN0AAAAPAAAAAAAAAAAAAAAAAJgCAABkcnMv&#10;ZG93bnJldi54bWxQSwUGAAAAAAQABAD1AAAAigMAAAAA&#10;" fillcolor="#1f497d [3215]" strokecolor="#4579b8 [3044]">
                  <v:shadow on="t" color="black" opacity="22937f" origin=",.5" offset="0,.63889mm"/>
                </v:rect>
                <v:rect id="Rectangle 2263" o:spid="_x0000_s1115" style="position:absolute;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GOtMUA&#10;AADdAAAADwAAAGRycy9kb3ducmV2LnhtbESPUWvCQBCE3wv+h2OFvtWLKQ0SPUWEFitYUNv3NbdN&#10;QnN7IbeatL/eKxT6OMzMN8xiNbhGXakLtWcD00kCirjwtubSwPvp+WEGKgiyxcYzGfimAKvl6G6B&#10;ufU9H+h6lFJFCIccDVQiba51KCpyGCa+JY7ep+8cSpRdqW2HfYS7RqdJkmmHNceFClvaVFR8HS/O&#10;gGQvPOzD7mkXXt+2F/Hrj/NPb8z9eFjPQQkN8h/+a2+tgTTNHuH3TXwCe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wY60xQAAAN0AAAAPAAAAAAAAAAAAAAAAAJgCAABkcnMv&#10;ZG93bnJldi54bWxQSwUGAAAAAAQABAD1AAAAigMAAAAA&#10;" fillcolor="#84a6d1 [2260]" strokecolor="#4579b8 [3044]">
                  <v:shadow on="t" color="black" opacity="22937f" origin=",.5" offset="0,.63889mm"/>
                </v:rect>
                <v:rect id="Rectangle 2264" o:spid="_x0000_s1116" style="position:absolute;left:28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gWwMUA&#10;AADdAAAADwAAAGRycy9kb3ducmV2LnhtbESPUWvCQBCE3wv+h2OFvtWLoQ0SPUWEFitYUNv3NbdN&#10;QnN7IbeatL/eKxT6OMzMN8xiNbhGXakLtWcD00kCirjwtubSwPvp+WEGKgiyxcYzGfimAKvl6G6B&#10;ufU9H+h6lFJFCIccDVQiba51KCpyGCa+JY7ep+8cSpRdqW2HfYS7RqdJkmmHNceFClvaVFR8HS/O&#10;gGQvPOzD7mkXXt+2F/Hrj/NPb8z9eFjPQQkN8h/+a2+tgTTNHuH3TXwCe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KBbAxQAAAN0AAAAPAAAAAAAAAAAAAAAAAJgCAABkcnMv&#10;ZG93bnJldi54bWxQSwUGAAAAAAQABAD1AAAAigMAAAAA&#10;" fillcolor="#84a6d1 [2260]" strokecolor="#4579b8 [3044]">
                  <v:shadow on="t" color="black" opacity="22937f" origin=",.5" offset="0,.63889mm"/>
                </v:rect>
                <v:rect id="Rectangle 2265" o:spid="_x0000_s1117" style="position:absolute;left:57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F48cA&#10;AADdAAAADwAAAGRycy9kb3ducmV2LnhtbESPT2vCQBTE7wW/w/KE3urGQEWiq4Rgaw8F6x88P7LP&#10;JCb7NmRXk/bTu4VCj8PM/IZZrgfTiDt1rrKsYDqJQBDnVldcKDgd317mIJxH1thYJgXf5GC9Gj0t&#10;MdG25z3dD74QAcIuQQWl920ipctLMugmtiUO3sV2Bn2QXSF1h32Am0bGUTSTBisOCyW2lJWU14eb&#10;UZB+7c6unffZ+/76ua3Tpv7Js41Sz+MhXYDwNPj/8F/7QyuI49kr/L4JT0Cu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hBePHAAAA3QAAAA8AAAAAAAAAAAAAAAAAmAIAAGRy&#10;cy9kb3ducmV2LnhtbFBLBQYAAAAABAAEAPUAAACMAwAAAAA=&#10;" fillcolor="white [3212]" strokecolor="#4579b8 [3044]">
                  <v:shadow on="t" color="black" opacity="22937f" origin=",.5" offset="0,.63889mm"/>
                </v:rect>
                <v:rect id="Rectangle 2266" o:spid="_x0000_s1118" style="position:absolute;left:86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OblMcA&#10;AADdAAAADwAAAGRycy9kb3ducmV2LnhtbESPT2vCQBTE70K/w/IKvenGHIKkrhKCf3ooVG3p+ZF9&#10;TdJk34bsatJ+elcQPA4z8xtmuR5NKy7Uu9qygvksAkFcWF1zqeDrcztdgHAeWWNrmRT8kYP16mmy&#10;xFTbgY90OflSBAi7FBVU3neplK6oyKCb2Y44eD+2N+iD7EupexwC3LQyjqJEGqw5LFTYUV5R0ZzO&#10;RkF2+Ph23WLId8ff932Ttc1/kW+Uenkes1cQnkb/CN/bb1pBHCcJ3N6EJ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zm5THAAAA3QAAAA8AAAAAAAAAAAAAAAAAmAIAAGRy&#10;cy9kb3ducmV2LnhtbFBLBQYAAAAABAAEAPUAAACMAwAAAAA=&#10;" fillcolor="white [3212]" strokecolor="#4579b8 [3044]">
                  <v:shadow on="t" color="black" opacity="22937f" origin=",.5" offset="0,.63889mm"/>
                </v:rect>
                <v:rect id="Rectangle 2267" o:spid="_x0000_s1119" style="position:absolute;left:1152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8+D8cA&#10;AADdAAAADwAAAGRycy9kb3ducmV2LnhtbESPT2vCQBTE7wW/w/KE3urGHKxEVwnB1h6E1j94fmSf&#10;SUz2bciuJvbTdwuFHoeZ+Q2zXA+mEXfqXGVZwXQSgSDOra64UHA6vr3MQTiPrLGxTAoe5GC9Gj0t&#10;MdG25z3dD74QAcIuQQWl920ipctLMugmtiUO3sV2Bn2QXSF1h32Am0bGUTSTBisOCyW2lJWU14eb&#10;UZB+fZ5dO++z9/11t63Tpv7Os41Sz+MhXYDwNPj/8F/7QyuI49kr/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Pg/HAAAA3QAAAA8AAAAAAAAAAAAAAAAAmAIAAGRy&#10;cy9kb3ducmV2LnhtbFBLBQYAAAAABAAEAPUAAACMAwAAAAA=&#10;" fillcolor="white [3212]" strokecolor="#4579b8 [3044]">
                  <v:shadow on="t" color="black" opacity="22937f" origin=",.5" offset="0,.63889mm"/>
                </v:rect>
                <v:rect id="Rectangle 2268" o:spid="_x0000_s1120" style="position:absolute;left:1440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CqfcMA&#10;AADdAAAADwAAAGRycy9kb3ducmV2LnhtbERPy2rCQBTdC/7DcAV3OjELkdRRQvC1EKy2dH3J3CZp&#10;MndCZjTRr+8sCl0eznu9HUwjHtS5yrKCxTwCQZxbXXGh4PNjP1uBcB5ZY2OZFDzJwXYzHq0x0bbn&#10;Kz1uvhAhhF2CCkrv20RKl5dk0M1tSxy4b9sZ9AF2hdQd9iHcNDKOoqU0WHFoKLGlrKS8vt2NgvT9&#10;8uXaVZ8drj/nY5029SvPdkpNJ0P6BsLT4P/Ff+6TVhDHyzA3vA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CqfcMAAADdAAAADwAAAAAAAAAAAAAAAACYAgAAZHJzL2Rv&#10;d25yZXYueG1sUEsFBgAAAAAEAAQA9QAAAIgDAAAAAA==&#10;" fillcolor="white [3212]" strokecolor="#4579b8 [3044]">
                  <v:shadow on="t" color="black" opacity="22937f" origin=",.5" offset="0,.63889mm"/>
                </v:rect>
                <v:rect id="Rectangle 2269" o:spid="_x0000_s1121" style="position:absolute;left:172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wP5scA&#10;AADdAAAADwAAAGRycy9kb3ducmV2LnhtbESPT2vCQBTE7wW/w/KE3urGHMRGVwnB1h4K1j94fmSf&#10;SUz2bciuJu2n7wqFHoeZ+Q2zXA+mEXfqXGVZwXQSgSDOra64UHA6vr3MQTiPrLGxTAq+ycF6NXpa&#10;YqJtz3u6H3whAoRdggpK79tESpeXZNBNbEscvIvtDPogu0LqDvsAN42Mo2gmDVYcFkpsKSsprw83&#10;oyD92p1dO++z9/31c1unTf2TZxulnsdDugDhafD/4b/2h1YQx7NXeLwJT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sD+bHAAAA3QAAAA8AAAAAAAAAAAAAAAAAmAIAAGRy&#10;cy9kb3ducmV2LnhtbFBLBQYAAAAABAAEAPUAAACMAwAAAAA=&#10;" fillcolor="white [3212]" strokecolor="#4579b8 [3044]">
                  <v:shadow on="t" color="black" opacity="22937f" origin=",.5" offset="0,.63889mm"/>
                </v:rect>
                <v:rect id="Rectangle 2270" o:spid="_x0000_s1122" style="position:absolute;left:201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8wpsQA&#10;AADdAAAADwAAAGRycy9kb3ducmV2LnhtbERPTW+CQBC9N/E/bMbEW13KwRp0IYRo9WDSak3PE3YK&#10;FHaWsFvB/vruoUmPL+97m02mEzcaXGNZwdMyAkFcWt1wpeD6vn9cg3AeWWNnmRTcyUGWzh62mGg7&#10;8pluF1+JEMIuQQW1930ipStrMuiWticO3KcdDPoAh0rqAccQbjoZR9FKGmw4NNTYU1FT2V6+jYL8&#10;7fXD9euxeDl/nQ5t3rU/ZbFTajGf8g0IT5P/F/+5j1pBHD+H/eFNeAI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PMKbEAAAA3QAAAA8AAAAAAAAAAAAAAAAAmAIAAGRycy9k&#10;b3ducmV2LnhtbFBLBQYAAAAABAAEAPUAAACJAwAAAAA=&#10;" fillcolor="white [3212]" strokecolor="#4579b8 [3044]">
                  <v:shadow on="t" color="black" opacity="22937f" origin=",.5" offset="0,.63889mm"/>
                </v:rect>
                <v:rect id="Rectangle 2271" o:spid="_x0000_s1123" style="position:absolute;left:230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OVPccA&#10;AADdAAAADwAAAGRycy9kb3ducmV2LnhtbESPT2vCQBTE7wW/w/IEb3VjDlaiq4Sg1UOh9Q+eH9ln&#10;EpN9G7Jbk/bTdwuFHoeZ+Q2z2gymEQ/qXGVZwWwagSDOra64UHA5754XIJxH1thYJgVf5GCzHj2t&#10;MNG25yM9Tr4QAcIuQQWl920ipctLMuimtiUO3s12Bn2QXSF1h32Am0bGUTSXBisOCyW2lJWU16dP&#10;oyD9eL+6dtFnr8f7275Om/o7z7ZKTcZDugThafD/4b/2QSuI45cZ/L4JT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lT3HAAAA3QAAAA8AAAAAAAAAAAAAAAAAmAIAAGRy&#10;cy9kb3ducmV2LnhtbFBLBQYAAAAABAAEAPUAAACMAwAAAAA=&#10;" fillcolor="white [3212]" strokecolor="#4579b8 [3044]">
                  <v:shadow on="t" color="black" opacity="22937f" origin=",.5" offset="0,.63889mm"/>
                </v:rect>
                <v:rect id="Rectangle 2272" o:spid="_x0000_s1124" style="position:absolute;left:2592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ELSscA&#10;AADdAAAADwAAAGRycy9kb3ducmV2LnhtbESPT2vCQBTE7wW/w/KE3urGHKxEVwlBaw+F1j94fmSf&#10;SUz2bchuTdpP3y0IHoeZ+Q2zXA+mETfqXGVZwXQSgSDOra64UHA6bl/mIJxH1thYJgU/5GC9Gj0t&#10;MdG25z3dDr4QAcIuQQWl920ipctLMugmtiUO3sV2Bn2QXSF1h32Am0bGUTSTBisOCyW2lJWU14dv&#10;oyD9+jy7dt5nb/vrx65Om/o3zzZKPY+HdAHC0+Af4Xv7XSuI49cY/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9RC0rHAAAA3QAAAA8AAAAAAAAAAAAAAAAAmAIAAGRy&#10;cy9kb3ducmV2LnhtbFBLBQYAAAAABAAEAPUAAACMAwAAAAA=&#10;" fillcolor="white [3212]" strokecolor="#4579b8 [3044]">
                  <v:shadow on="t" color="black" opacity="22937f" origin=",.5" offset="0,.63889mm"/>
                </v:rect>
                <v:rect id="Rectangle 2273" o:spid="_x0000_s1125" style="position:absolute;left:2880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2u0ccA&#10;AADdAAAADwAAAGRycy9kb3ducmV2LnhtbESPQWvCQBSE74L/YXmF3nTTFKxEVwnBth6Eqi2eH9nX&#10;JE32bchuTfTXu4WCx2FmvmGW68E04kydqywreJpGIIhzqysuFHx9vk7mIJxH1thYJgUXcrBejUdL&#10;TLTt+UDnoy9EgLBLUEHpfZtI6fKSDLqpbYmD9207gz7IrpC6wz7ATSPjKJpJgxWHhRJbykrK6+Ov&#10;UZDuP06unffZ2+Fn916nTX3Ns41Sjw9DugDhafD38H97qxXE8csz/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drtHHAAAA3QAAAA8AAAAAAAAAAAAAAAAAmAIAAGRy&#10;cy9kb3ducmV2LnhtbFBLBQYAAAAABAAEAPUAAACMAwAAAAA=&#10;" fillcolor="white [3212]" strokecolor="#4579b8 [3044]">
                  <v:shadow on="t" color="black" opacity="22937f" origin=",.5" offset="0,.63889mm"/>
                </v:rect>
                <v:rect id="Rectangle 2274" o:spid="_x0000_s1126" style="position:absolute;left:316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2pccA&#10;AADdAAAADwAAAGRycy9kb3ducmV2LnhtbESPQWvCQBSE74L/YXmF3nTTUKxEVwnBth6Eqi2eH9nX&#10;JE32bchuTfTXu4WCx2FmvmGW68E04kydqywreJpGIIhzqysuFHx9vk7mIJxH1thYJgUXcrBejUdL&#10;TLTt+UDnoy9EgLBLUEHpfZtI6fKSDLqpbYmD9207gz7IrpC6wz7ATSPjKJpJgxWHhRJbykrK6+Ov&#10;UZDuP06unffZ2+Fn916nTX3Ns41Sjw9DugDhafD38H97qxXE8csz/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0NqXHAAAA3QAAAA8AAAAAAAAAAAAAAAAAmAIAAGRy&#10;cy9kb3ducmV2LnhtbFBLBQYAAAAABAAEAPUAAACMAwAAAAA=&#10;" fillcolor="white [3212]" strokecolor="#4579b8 [3044]">
                  <v:shadow on="t" color="black" opacity="22937f" origin=",.5" offset="0,.63889mm"/>
                </v:rect>
                <v:rect id="Rectangle 2275" o:spid="_x0000_s1127" style="position:absolute;left:345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iTPscA&#10;AADdAAAADwAAAGRycy9kb3ducmV2LnhtbESPQWvCQBSE74L/YXmF3nTTQK1EVwnBth6Eqi2eH9nX&#10;JE32bchuTfTXu4WCx2FmvmGW68E04kydqywreJpGIIhzqysuFHx9vk7mIJxH1thYJgUXcrBejUdL&#10;TLTt+UDnoy9EgLBLUEHpfZtI6fKSDLqpbYmD9207gz7IrpC6wz7ATSPjKJpJgxWHhRJbykrK6+Ov&#10;UZDuP06unffZ2+Fn916nTX3Ns41Sjw9DugDhafD38H97qxXE8csz/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4kz7HAAAA3QAAAA8AAAAAAAAAAAAAAAAAmAIAAGRy&#10;cy9kb3ducmV2LnhtbFBLBQYAAAAABAAEAPUAAACMAwAAAAA=&#10;" fillcolor="white [3212]" strokecolor="#4579b8 [3044]">
                  <v:shadow on="t" color="black" opacity="22937f" origin=",.5" offset="0,.63889mm"/>
                </v:rect>
                <v:rect id="Rectangle 2276" o:spid="_x0000_s1128" style="position:absolute;left:374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NSccA&#10;AADdAAAADwAAAGRycy9kb3ducmV2LnhtbESPT2vCQBTE7wW/w/KE3urGHKxEVwnB1h6E1j94fmSf&#10;SUz2bciuJvbTdwuFHoeZ+Q2zXA+mEXfqXGVZwXQSgSDOra64UHA6vr3MQTiPrLGxTAoe5GC9Gj0t&#10;MdG25z3dD74QAcIuQQWl920ipctLMugmtiUO3sV2Bn2QXSF1h32Am0bGUTSTBisOCyW2lJWU14eb&#10;UZB+fZ5dO++z9/11t63Tpv7Os41Sz+MhXYDwNPj/8F/7QyuI49cZ/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qDUnHAAAA3QAAAA8AAAAAAAAAAAAAAAAAmAIAAGRy&#10;cy9kb3ducmV2LnhtbFBLBQYAAAAABAAEAPUAAACMAwAAAAA=&#10;" fillcolor="white [3212]" strokecolor="#4579b8 [3044]">
                  <v:shadow on="t" color="black" opacity="22937f" origin=",.5" offset="0,.63889mm"/>
                </v:rect>
                <v:rect id="Rectangle 2277" o:spid="_x0000_s1129"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tUd8kA&#10;AADdAAAADwAAAGRycy9kb3ducmV2LnhtbESPQWvCQBSE7wX/w/KEXkrdNMVGUlcptQWLF5t66PE1&#10;+0xism9Ddhujv94tCD0OM/MNM18OphE9da6yrOBhEoEgzq2uuFCw+3q/n4FwHlljY5kUnMjBcjG6&#10;mWOq7ZE/qc98IQKEXYoKSu/bVEqXl2TQTWxLHLy97Qz6ILtC6g6PAW4aGUfRkzRYcVgosaXXkvI6&#10;+zUKZt8feZ287e4eV9tpsTrUm3Of/Sh1Ox5enkF4Gvx/+NpeawVxnCTw9yY8Abm4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GtUd8kAAADdAAAADwAAAAAAAAAAAAAAAACYAgAA&#10;ZHJzL2Rvd25yZXYueG1sUEsFBgAAAAAEAAQA9QAAAI4DAAAAAA==&#10;" fillcolor="#ccc [669]" strokecolor="#4579b8 [3044]">
                  <v:shadow on="t" color="black" opacity="22937f" origin=",.5" offset="0,.63889mm"/>
                </v:rect>
                <v:rect id="Rectangle 2278" o:spid="_x0000_s1130" style="position:absolute;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yKGMIA&#10;AADdAAAADwAAAGRycy9kb3ducmV2LnhtbERPS2vCQBC+C/6HZYTedNNAVaKrSKHFChZ83afZaRKa&#10;nQ3Z0aT99e6h4PHjey/XvavVjdpQeTbwPElAEefeVlwYOJ/exnNQQZAt1p7JwC8FWK+GgyVm1nd8&#10;oNtRChVDOGRooBRpMq1DXpLDMPENceS+fetQImwLbVvsYrirdZokU+2w4thQYkOvJeU/x6szINN3&#10;7vdh97ILH5/bq/jN5euvM+Zp1G8WoIR6eYj/3VtrIE1ncW58E5+AXt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vIoYwgAAAN0AAAAPAAAAAAAAAAAAAAAAAJgCAABkcnMvZG93&#10;bnJldi54bWxQSwUGAAAAAAQABAD1AAAAhwMAAAAA&#10;" fillcolor="#84a6d1 [2260]" strokecolor="#4579b8 [3044]">
                  <v:shadow on="t" color="black" opacity="22937f" origin=",.5" offset="0,.63889mm"/>
                </v:rect>
                <v:rect id="Rectangle 2279" o:spid="_x0000_s1131" style="position:absolute;left:28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Avg8UA&#10;AADdAAAADwAAAGRycy9kb3ducmV2LnhtbESPUWvCQBCE3wv+h2MF3+qlAa1NPUUKFRUqqO37NrdN&#10;QnN7Ibea6K/vFQp9HGbmG2a+7F2tLtSGyrOBh3ECijj3tuLCwPvp9X4GKgiyxdozGbhSgOVicDfH&#10;zPqOD3Q5SqEihEOGBkqRJtM65CU5DGPfEEfvy7cOJcq20LbFLsJdrdMkmWqHFceFEht6KSn/Pp6d&#10;AZmuuX8Lu8kubPebs/jVx+etM2Y07FfPoIR6+Q//tTfWQJo+PsHvm/gE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8C+DxQAAAN0AAAAPAAAAAAAAAAAAAAAAAJgCAABkcnMv&#10;ZG93bnJldi54bWxQSwUGAAAAAAQABAD1AAAAigMAAAAA&#10;" fillcolor="#84a6d1 [2260]" strokecolor="#4579b8 [3044]">
                  <v:shadow on="t" color="black" opacity="22937f" origin=",.5" offset="0,.63889mm"/>
                </v:rect>
                <v:rect id="Rectangle 2280" o:spid="_x0000_s1132" style="position:absolute;left:57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AgcMA&#10;AADdAAAADwAAAGRycy9kb3ducmV2LnhtbERPy2rCQBTdF/yH4Qrd1YlZlBAdJQRtXQitD1xfMtck&#10;JnMnZEYT+/WdRaHLw3kv16NpxYN6V1tWMJ9FIIgLq2suFZxP27cEhPPIGlvLpOBJDtarycsSU20H&#10;PtDj6EsRQtilqKDyvkuldEVFBt3MdsSBu9reoA+wL6XucQjhppVxFL1LgzWHhgo7yisqmuPdKMi+&#10;vy6uS4b843DbfzZZ2/wU+Uap1+mYLUB4Gv2/+M+90wriOAn7w5vw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pAgcMAAADdAAAADwAAAAAAAAAAAAAAAACYAgAAZHJzL2Rv&#10;d25yZXYueG1sUEsFBgAAAAAEAAQA9QAAAIgDAAAAAA==&#10;" fillcolor="white [3212]" strokecolor="#4579b8 [3044]">
                  <v:shadow on="t" color="black" opacity="22937f" origin=",.5" offset="0,.63889mm"/>
                </v:rect>
                <v:rect id="Rectangle 2281" o:spid="_x0000_s1133" style="position:absolute;left:86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blGscA&#10;AADdAAAADwAAAGRycy9kb3ducmV2LnhtbESPT2vCQBTE7wW/w/IEb3VjDhJSVwlB2x4K/mnp+ZF9&#10;TdJk34bs1qR+elcQPA4z8xtmtRlNK87Uu9qygsU8AkFcWF1zqeDrc/ecgHAeWWNrmRT8k4PNevK0&#10;wlTbgY90PvlSBAi7FBVU3neplK6oyKCb2444eD+2N+iD7EupexwC3LQyjqKlNFhzWKiwo7yiojn9&#10;GQXZYf/tumTIX4+/H29N1jaXIt8qNZuO2QsIT6N/hO/td60gjpMF3N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pW5RrHAAAA3QAAAA8AAAAAAAAAAAAAAAAAmAIAAGRy&#10;cy9kb3ducmV2LnhtbFBLBQYAAAAABAAEAPUAAACMAwAAAAA=&#10;" fillcolor="white [3212]" strokecolor="#4579b8 [3044]">
                  <v:shadow on="t" color="black" opacity="22937f" origin=",.5" offset="0,.63889mm"/>
                </v:rect>
                <v:rect id="Rectangle 2282" o:spid="_x0000_s1134" style="position:absolute;left:1152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R7bcYA&#10;AADdAAAADwAAAGRycy9kb3ducmV2LnhtbESPQWvCQBSE74L/YXlCb7oxhxKiq4SgrYdCqxXPj+wz&#10;icm+DdnVpP313UKhx2FmvmHW29G04kG9qy0rWC4iEMSF1TWXCs6f+3kCwnlkja1lUvBFDrab6WSN&#10;qbYDH+lx8qUIEHYpKqi871IpXVGRQbewHXHwrrY36IPsS6l7HALctDKOomdpsOawUGFHeUVFc7ob&#10;BdnH+8V1yZC/HG9vr03WNt9FvlPqaTZmKxCeRv8f/msftII4TmL4fROe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R7bcYAAADdAAAADwAAAAAAAAAAAAAAAACYAgAAZHJz&#10;L2Rvd25yZXYueG1sUEsFBgAAAAAEAAQA9QAAAIsDAAAAAA==&#10;" fillcolor="white [3212]" strokecolor="#4579b8 [3044]">
                  <v:shadow on="t" color="black" opacity="22937f" origin=",.5" offset="0,.63889mm"/>
                </v:rect>
                <v:rect id="Rectangle 2283" o:spid="_x0000_s1135" style="position:absolute;left:1440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e9scA&#10;AADdAAAADwAAAGRycy9kb3ducmV2LnhtbESPQWvCQBSE74X+h+UVequbpiAhdZUQ1PYgWLX0/Mi+&#10;Jmmyb0N2NdFf7xYEj8PMfMPMFqNpxYl6V1tW8DqJQBAXVtdcKvg+rF4SEM4ja2wtk4IzOVjMHx9m&#10;mGo78I5Oe1+KAGGXooLK+y6V0hUVGXQT2xEH79f2Bn2QfSl1j0OAm1bGUTSVBmsOCxV2lFdUNPuj&#10;UZB9bX9clwz5eve3+WiytrkU+VKp56cxewfhafT38K39qRXEcfIG/2/C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XI3vbHAAAA3QAAAA8AAAAAAAAAAAAAAAAAmAIAAGRy&#10;cy9kb3ducmV2LnhtbFBLBQYAAAAABAAEAPUAAACMAwAAAAA=&#10;" fillcolor="white [3212]" strokecolor="#4579b8 [3044]">
                  <v:shadow on="t" color="black" opacity="22937f" origin=",.5" offset="0,.63889mm"/>
                </v:rect>
                <v:rect id="Rectangle 2284" o:spid="_x0000_s1136" style="position:absolute;left:172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GgscA&#10;AADdAAAADwAAAGRycy9kb3ducmV2LnhtbESPQWvCQBSE74X+h+UVequbhiIhdZUQ1PYgWLX0/Mi+&#10;Jmmyb0N2NdFf7xYEj8PMfMPMFqNpxYl6V1tW8DqJQBAXVtdcKvg+rF4SEM4ja2wtk4IzOVjMHx9m&#10;mGo78I5Oe1+KAGGXooLK+y6V0hUVGXQT2xEH79f2Bn2QfSl1j0OAm1bGUTSVBmsOCxV2lFdUNPuj&#10;UZB9bX9clwz5eve3+WiytrkU+VKp56cxewfhafT38K39qRXEcfIG/2/C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hRoLHAAAA3QAAAA8AAAAAAAAAAAAAAAAAmAIAAGRy&#10;cy9kb3ducmV2LnhtbFBLBQYAAAAABAAEAPUAAACMAwAAAAA=&#10;" fillcolor="white [3212]" strokecolor="#4579b8 [3044]">
                  <v:shadow on="t" color="black" opacity="22937f" origin=",.5" offset="0,.63889mm"/>
                </v:rect>
                <v:rect id="Rectangle 2285" o:spid="_x0000_s1137" style="position:absolute;left:201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3jGccA&#10;AADdAAAADwAAAGRycy9kb3ducmV2LnhtbESPQWvCQBSE74X+h+UVequbBiohdZUQ1PYgWLX0/Mi+&#10;Jmmyb0N2NdFf7xYEj8PMfMPMFqNpxYl6V1tW8DqJQBAXVtdcKvg+rF4SEM4ja2wtk4IzOVjMHx9m&#10;mGo78I5Oe1+KAGGXooLK+y6V0hUVGXQT2xEH79f2Bn2QfSl1j0OAm1bGUTSVBmsOCxV2lFdUNPuj&#10;UZB9bX9clwz5eve3+WiytrkU+VKp56cxewfhafT38K39qRXEcfIG/2/C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Vt4xnHAAAA3QAAAA8AAAAAAAAAAAAAAAAAmAIAAGRy&#10;cy9kb3ducmV2LnhtbFBLBQYAAAAABAAEAPUAAACMAwAAAAA=&#10;" fillcolor="white [3212]" strokecolor="#4579b8 [3044]">
                  <v:shadow on="t" color="black" opacity="22937f" origin=",.5" offset="0,.63889mm"/>
                </v:rect>
                <v:rect id="Rectangle 2286" o:spid="_x0000_s1138" style="position:absolute;left:230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99bsYA&#10;AADdAAAADwAAAGRycy9kb3ducmV2LnhtbESPQWvCQBSE74L/YXmCN92Yg4ToKiGo9VBo1dLzI/ua&#10;pMm+DdmtSfvru4WCx2FmvmG2+9G04k69qy0rWC0jEMSF1TWXCt5ux0UCwnlkja1lUvBNDva76WSL&#10;qbYDX+h+9aUIEHYpKqi871IpXVGRQbe0HXHwPmxv0AfZl1L3OAS4aWUcRWtpsOawUGFHeUVFc/0y&#10;CrLXl3fXJUN+unw+PzVZ2/wU+UGp+WzMNiA8jf4R/m+ftYI4Ttbw9yY8Ab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99bsYAAADdAAAADwAAAAAAAAAAAAAAAACYAgAAZHJz&#10;L2Rvd25yZXYueG1sUEsFBgAAAAAEAAQA9QAAAIsDAAAAAA==&#10;" fillcolor="white [3212]" strokecolor="#4579b8 [3044]">
                  <v:shadow on="t" color="black" opacity="22937f" origin=",.5" offset="0,.63889mm"/>
                </v:rect>
                <v:rect id="Rectangle 2287" o:spid="_x0000_s1139" style="position:absolute;left:2592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Y9ccA&#10;AADdAAAADwAAAGRycy9kb3ducmV2LnhtbESPQWvCQBSE74X+h+UVequb5lBD6iohqO1BsGrp+ZF9&#10;TdJk34bsaqK/3i0IHoeZ+YaZLUbTihP1rras4HUSgSAurK65VPB9WL0kIJxH1thaJgVncrCYPz7M&#10;MNV24B2d9r4UAcIuRQWV910qpSsqMugmtiMO3q/tDfog+1LqHocAN62Mo+hNGqw5LFTYUV5R0eyP&#10;RkH2tf1xXTLk693f5qPJ2uZS5Eulnp/G7B2Ep9Hfw7f2p1YQx8kU/t+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z2PXHAAAA3QAAAA8AAAAAAAAAAAAAAAAAmAIAAGRy&#10;cy9kb3ducmV2LnhtbFBLBQYAAAAABAAEAPUAAACMAwAAAAA=&#10;" fillcolor="white [3212]" strokecolor="#4579b8 [3044]">
                  <v:shadow on="t" color="black" opacity="22937f" origin=",.5" offset="0,.63889mm"/>
                </v:rect>
                <v:rect id="Rectangle 2288" o:spid="_x0000_s1140" style="position:absolute;left:2880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Mh8MA&#10;AADdAAAADwAAAGRycy9kb3ducmV2LnhtbERPy2rCQBTdF/yH4Qrd1YlZlBAdJQRtXQitD1xfMtck&#10;JnMnZEYT+/WdRaHLw3kv16NpxYN6V1tWMJ9FIIgLq2suFZxP27cEhPPIGlvLpOBJDtarycsSU20H&#10;PtDj6EsRQtilqKDyvkuldEVFBt3MdsSBu9reoA+wL6XucQjhppVxFL1LgzWHhgo7yisqmuPdKMi+&#10;vy6uS4b843DbfzZZ2/wU+Uap1+mYLUB4Gv2/+M+90wriOAlzw5vw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xMh8MAAADdAAAADwAAAAAAAAAAAAAAAACYAgAAZHJzL2Rv&#10;d25yZXYueG1sUEsFBgAAAAAEAAQA9QAAAIgDAAAAAA==&#10;" fillcolor="white [3212]" strokecolor="#4579b8 [3044]">
                  <v:shadow on="t" color="black" opacity="22937f" origin=",.5" offset="0,.63889mm"/>
                </v:rect>
                <v:rect id="Rectangle 2289" o:spid="_x0000_s1141" style="position:absolute;left:316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DpHMcA&#10;AADdAAAADwAAAGRycy9kb3ducmV2LnhtbESPzWrDMBCE74W8g9hAbo1cH4LrRAnGJE0OhTY/9LxY&#10;W9u1tTKWGrt9+qoQyHGYmW+Y1WY0rbhS72rLCp7mEQjiwuqaSwWX8+4xAeE8ssbWMin4IQeb9eRh&#10;ham2Ax/pevKlCBB2KSqovO9SKV1RkUE3tx1x8D5tb9AH2ZdS9zgEuGllHEULabDmsFBhR3lFRXP6&#10;Ngqy97cP1yVD/nL8et03Wdv8FvlWqdl0zJYgPI3+Hr61D1pBHCfP8P8mPAG5/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g6RzHAAAA3QAAAA8AAAAAAAAAAAAAAAAAmAIAAGRy&#10;cy9kb3ducmV2LnhtbFBLBQYAAAAABAAEAPUAAACMAwAAAAA=&#10;" fillcolor="white [3212]" strokecolor="#4579b8 [3044]">
                  <v:shadow on="t" color="black" opacity="22937f" origin=",.5" offset="0,.63889mm"/>
                </v:rect>
                <v:rect id="Rectangle 2290" o:spid="_x0000_s1142" style="position:absolute;left:345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PWXMQA&#10;AADdAAAADwAAAGRycy9kb3ducmV2LnhtbERPTW+CQBC9N/E/bMakt7rIwVh0IYRo7aFJqzWeJ+wI&#10;CDtL2K3Q/vruoUmPL+97m02mE3caXGNZwXIRgSAurW64UnD+3D+tQTiPrLGzTAq+yUGWzh62mGg7&#10;8pHuJ1+JEMIuQQW1930ipStrMugWticO3NUOBn2AQyX1gGMIN52Mo2glDTYcGmrsqaipbE9fRkH+&#10;8X5x/XosXo63t0Obd+1PWeyUepxP+QaEp8n/i//cr1pBHD+H/eFNeAI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D1lzEAAAA3QAAAA8AAAAAAAAAAAAAAAAAmAIAAGRycy9k&#10;b3ducmV2LnhtbFBLBQYAAAAABAAEAPUAAACJAwAAAAA=&#10;" fillcolor="white [3212]" strokecolor="#4579b8 [3044]">
                  <v:shadow on="t" color="black" opacity="22937f" origin=",.5" offset="0,.63889mm"/>
                </v:rect>
                <v:rect id="Rectangle 2291" o:spid="_x0000_s1143" style="position:absolute;left:374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9zx8cA&#10;AADdAAAADwAAAGRycy9kb3ducmV2LnhtbESPT2vCQBTE7wW/w/IEb3VjDmKjq4Sg1UOh9Q+eH9ln&#10;EpN9G7Jbk/bTdwuFHoeZ+Q2z2gymEQ/qXGVZwWwagSDOra64UHA5754XIJxH1thYJgVf5GCzHj2t&#10;MNG25yM9Tr4QAcIuQQWl920ipctLMuimtiUO3s12Bn2QXSF1h32Am0bGUTSXBisOCyW2lJWU16dP&#10;oyD9eL+6dtFnr8f7275Om/o7z7ZKTcZDugThafD/4b/2QSuI45cZ/L4JT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c8fHAAAA3QAAAA8AAAAAAAAAAAAAAAAAmAIAAGRy&#10;cy9kb3ducmV2LnhtbFBLBQYAAAAABAAEAPUAAACMAwAAAAA=&#10;" fillcolor="white [3212]" strokecolor="#4579b8 [3044]">
                  <v:shadow on="t" color="black" opacity="22937f" origin=",.5" offset="0,.63889mm"/>
                </v:rect>
                <v:rect id="Rectangle 2292" o:spid="_x0000_s1144"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ARFckA&#10;AADdAAAADwAAAGRycy9kb3ducmV2LnhtbESPQU/CQBSE7yb8h80j8WJgS40ClYUQ0QTjRQoHjs/u&#10;oy3tvm26ayn+etfExONkZr7JLFa9qUVHrSstK5iMIxDEmdUl5woO+9fRDITzyBpry6TgSg5Wy8HN&#10;AhNtL7yjLvW5CBB2CSoovG8SKV1WkEE3tg1x8E62NeiDbHOpW7wEuKllHEWP0mDJYaHAhp4Lyqr0&#10;yyiYHd+yavpyuLvffDzkm3P1/t2ln0rdDvv1EwhPvf8P/7W3WkEcz2P4fROegFz+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BARFckAAADdAAAADwAAAAAAAAAAAAAAAACYAgAA&#10;ZHJzL2Rvd25yZXYueG1sUEsFBgAAAAAEAAQA9QAAAI4DAAAAAA==&#10;" fillcolor="#ccc [669]" strokecolor="#4579b8 [3044]">
                  <v:shadow on="t" color="black" opacity="22937f" origin=",.5" offset="0,.63889mm"/>
                </v:rect>
                <v:rect id="Rectangle 2293" o:spid="_x0000_s1145" style="position:absolute;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nJxsUA&#10;AADdAAAADwAAAGRycy9kb3ducmV2LnhtbESPX2vCMBTF3wf7DuEKvs3UOjatRhljisOXWcXnS3Nt&#10;i81NaWLN/PTLYLDHw/nz4yxWwTSip87VlhWMRwkI4sLqmksFx8P6aQrCeWSNjWVS8E0OVsvHhwVm&#10;2t54T33uSxFH2GWooPK+zaR0RUUG3ci2xNE7286gj7Irpe7wFsdNI9MkeZEGa46EClt6r6i45FcT&#10;IX1/OG3ysKPT+vP+9fockvpjr9RwEN7mIDwF/x/+a2+1gjSdTeD3TXw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ScnGxQAAAN0AAAAPAAAAAAAAAAAAAAAAAJgCAABkcnMv&#10;ZG93bnJldi54bWxQSwUGAAAAAAQABAD1AAAAigMAAAAA&#10;" fillcolor="#d38482 [2261]" strokecolor="#4579b8 [3044]">
                  <v:shadow on="t" color="black" opacity="22937f" origin=",.5" offset="0,.63889mm"/>
                </v:rect>
                <v:rect id="Rectangle 2294" o:spid="_x0000_s1146" style="position:absolute;left:28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m58UA&#10;AADdAAAADwAAAGRycy9kb3ducmV2LnhtbESPUUvDQBCE34X+h2MLvtmLQUuNuZQiKLVQwVTf19ya&#10;BHN7Ibdtor/eKwg+DjPzDZOvJ9epEw2h9WzgepGAIq68bbk28HZ4vFqBCoJssfNMBr4pwLqYXeSY&#10;WT/yK51KqVWEcMjQQCPSZ1qHqiGHYeF74uh9+sGhRDnU2g44RrjrdJokS+2w5bjQYE8PDVVf5dEZ&#10;kOUTT/uwu92F55ftUfzm/eNnNOZyPm3uQQlN8h/+a2+tgTS9u4Hzm/gEd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WbnxQAAAN0AAAAPAAAAAAAAAAAAAAAAAJgCAABkcnMv&#10;ZG93bnJldi54bWxQSwUGAAAAAAQABAD1AAAAigMAAAAA&#10;" fillcolor="#84a6d1 [2260]" strokecolor="#4579b8 [3044]">
                  <v:shadow on="t" color="black" opacity="22937f" origin=",.5" offset="0,.63889mm"/>
                </v:rect>
                <v:rect id="Rectangle 2295" o:spid="_x0000_s1147" style="position:absolute;left:57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R1xMcA&#10;AADdAAAADwAAAGRycy9kb3ducmV2LnhtbESPQWvCQBSE70L/w/IK3nRjwGKjq4TQqodCqxXPj+wz&#10;icm+DdnVpP313UKhx2FmvmFWm8E04k6dqywrmE0jEMS51RUXCk6fr5MFCOeRNTaWScEXOdisH0Yr&#10;TLTt+UD3oy9EgLBLUEHpfZtI6fKSDLqpbYmDd7GdQR9kV0jdYR/gppFxFD1JgxWHhRJbykrK6+PN&#10;KEg/3s+uXfTZ9nB929VpU3/n2YtS48chXYLwNPj/8F97rxXE8fMc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0dcTHAAAA3QAAAA8AAAAAAAAAAAAAAAAAmAIAAGRy&#10;cy9kb3ducmV2LnhtbFBLBQYAAAAABAAEAPUAAACMAwAAAAA=&#10;" fillcolor="white [3212]" strokecolor="#4579b8 [3044]">
                  <v:shadow on="t" color="black" opacity="22937f" origin=",.5" offset="0,.63889mm"/>
                </v:rect>
                <v:rect id="Rectangle 2296" o:spid="_x0000_s1148" style="position:absolute;left:86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rs8cA&#10;AADdAAAADwAAAGRycy9kb3ducmV2LnhtbESPT2vCQBTE7wW/w/KE3urGHMRGVwnB1h4K1j94fmSf&#10;SUz2bciuJu2n7wqFHoeZ+Q2zXA+mEXfqXGVZwXQSgSDOra64UHA6vr3MQTiPrLGxTAq+ycF6NXpa&#10;YqJtz3u6H3whAoRdggpK79tESpeXZNBNbEscvIvtDPogu0LqDvsAN42Mo2gmDVYcFkpsKSsprw83&#10;oyD92p1dO++z9/31c1unTf2TZxulnsdDugDhafD/4b/2h1YQx68zeLwJT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m67PHAAAA3QAAAA8AAAAAAAAAAAAAAAAAmAIAAGRy&#10;cy9kb3ducmV2LnhtbFBLBQYAAAAABAAEAPUAAACMAwAAAAA=&#10;" fillcolor="white [3212]" strokecolor="#4579b8 [3044]">
                  <v:shadow on="t" color="black" opacity="22937f" origin=",.5" offset="0,.63889mm"/>
                </v:rect>
                <v:rect id="Rectangle 2297" o:spid="_x0000_s1149" style="position:absolute;left:1152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OR/MQA&#10;AADdAAAADwAAAGRycy9kb3ducmV2LnhtbESPT4vCMBTE7wt+h/AEb2tqEddWo6ggeHAV/90fzbMt&#10;Ni+liVq//UYQ9jjMzG+Y6bw1lXhQ40rLCgb9CARxZnXJuYLzaf09BuE8ssbKMil4kYP5rPM1xVTb&#10;Jx/ocfS5CBB2KSoovK9TKV1WkEHXtzVx8K62MeiDbHKpG3wGuKlkHEUjabDksFBgTauCstvxbhTs&#10;d4tDfR7GNkno97LbXtqb3C6V6nXbxQSEp9b/hz/tjVYQx8kPvN+EJ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TkfzEAAAA3QAAAA8AAAAAAAAAAAAAAAAAmAIAAGRycy9k&#10;b3ducmV2LnhtbFBLBQYAAAAABAAEAPUAAACJAwAAAAA=&#10;" fillcolor="#c6615e [2901]" strokecolor="#4579b8 [3044]">
                  <v:shadow on="t" color="black" opacity="22937f" origin=",.5" offset="0,.63889mm"/>
                </v:rect>
                <v:rect id="Rectangle 2298" o:spid="_x0000_s1150" style="position:absolute;left:1440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WsQA&#10;AADdAAAADwAAAGRycy9kb3ducmV2LnhtbERPTW+CQBC9N/E/bMakt7rIwVh0IYRo7aFJqzWeJ+wI&#10;CDtL2K3Q/vruoUmPL+97m02mE3caXGNZwXIRgSAurW64UnD+3D+tQTiPrLGzTAq+yUGWzh62mGg7&#10;8pHuJ1+JEMIuQQW1930ipStrMugWticO3NUOBn2AQyX1gGMIN52Mo2glDTYcGmrsqaipbE9fRkH+&#10;8X5x/XosXo63t0Obd+1PWeyUepxP+QaEp8n/i//cr1pBHD+HueFNeAI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12lrEAAAA3QAAAA8AAAAAAAAAAAAAAAAAmAIAAGRycy9k&#10;b3ducmV2LnhtbFBLBQYAAAAABAAEAPUAAACJAwAAAAA=&#10;" fillcolor="white [3212]" strokecolor="#4579b8 [3044]">
                  <v:shadow on="t" color="black" opacity="22937f" origin=",.5" offset="0,.63889mm"/>
                </v:rect>
                <v:rect id="Rectangle 2299" o:spid="_x0000_s1151" style="position:absolute;left:172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l/wccA&#10;AADdAAAADwAAAGRycy9kb3ducmV2LnhtbESPT2vCQBTE7wW/w/KE3urGHIpGVwnB1h4K1j94fmSf&#10;SUz2bciuJu2ndwuFHoeZ+Q2zXA+mEXfqXGVZwXQSgSDOra64UHA6vr3MQDiPrLGxTAq+ycF6NXpa&#10;YqJtz3u6H3whAoRdggpK79tESpeXZNBNbEscvIvtDPogu0LqDvsAN42Mo+hVGqw4LJTYUlZSXh9u&#10;RkH6tTu7dtZn7/vr57ZOm/onzzZKPY+HdAHC0+D/w3/tD60gjudz+H0TnoBcP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H5f8HHAAAA3QAAAA8AAAAAAAAAAAAAAAAAmAIAAGRy&#10;cy9kb3ducmV2LnhtbFBLBQYAAAAABAAEAPUAAACMAwAAAAA=&#10;" fillcolor="white [3212]" strokecolor="#4579b8 [3044]">
                  <v:shadow on="t" color="black" opacity="22937f" origin=",.5" offset="0,.63889mm"/>
                </v:rect>
                <v:rect id="Rectangle 2300" o:spid="_x0000_s1152" style="position:absolute;left:201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DNq8MA&#10;AADdAAAADwAAAGRycy9kb3ducmV2LnhtbERPTUsDMRC9C/6HMAVvNmkVlW3TImJF8dJuS8/DZrq7&#10;dDNZNnEb/fXOQfD4eN/LdfadGmmIbWALs6kBRVwF13Jt4bDf3D6BignZYReYLHxThPXq+mqJhQsX&#10;3tFYplpJCMcCLTQp9YXWsWrIY5yGnli4Uxg8JoFDrd2AFwn3nZ4b86A9tiwNDfb00lB1Lr+8lIzj&#10;/vhW5k86bj5+to/32bSvO2tvJvl5ASpRTv/iP/e7szC/M7Jf3sgT0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DNq8MAAADdAAAADwAAAAAAAAAAAAAAAACYAgAAZHJzL2Rv&#10;d25yZXYueG1sUEsFBgAAAAAEAAQA9QAAAIgDAAAAAA==&#10;" fillcolor="#d38482 [2261]" strokecolor="#4579b8 [3044]">
                  <v:shadow on="t" color="black" opacity="22937f" origin=",.5" offset="0,.63889mm"/>
                </v:rect>
                <v:rect id="Rectangle 2301" o:spid="_x0000_s1153" style="position:absolute;left:230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Tp3ccA&#10;AADdAAAADwAAAGRycy9kb3ducmV2LnhtbESPS2vDMBCE74X8B7GB3BrZCZTgRjHG5HUotHnQ82Jt&#10;bdfWylhK7PbXV4VCj8PMfMOs09G04k69qy0riOcRCOLC6ppLBdfL7nEFwnlkja1lUvBFDtLN5GGN&#10;ibYDn+h+9qUIEHYJKqi87xIpXVGRQTe3HXHwPmxv0AfZl1L3OAS4aeUiip6kwZrDQoUd5RUVzflm&#10;FGRvr++uWw35/vT5cmiytvku8q1Ss+mYPYPwNPr/8F/7qBUsllEM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k6d3HAAAA3QAAAA8AAAAAAAAAAAAAAAAAmAIAAGRy&#10;cy9kb3ducmV2LnhtbFBLBQYAAAAABAAEAPUAAACMAwAAAAA=&#10;" fillcolor="white [3212]" strokecolor="#4579b8 [3044]">
                  <v:shadow on="t" color="black" opacity="22937f" origin=",.5" offset="0,.63889mm"/>
                </v:rect>
                <v:rect id="Rectangle 2302" o:spid="_x0000_s1154" style="position:absolute;left:2592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Z3qscA&#10;AADdAAAADwAAAGRycy9kb3ducmV2LnhtbESPT2vCQBTE7wW/w/KE3urGCEWiq4SgtYdC6x88P7LP&#10;JCb7NmS3Ju2n7xYEj8PM/IZZrgfTiBt1rrKsYDqJQBDnVldcKDgdty9zEM4ja2wsk4IfcrBejZ6W&#10;mGjb855uB1+IAGGXoILS+zaR0uUlGXQT2xIH72I7gz7IrpC6wz7ATSPjKHqVBisOCyW2lJWU14dv&#10;oyD9+jy7dt5nb/vrx65Om/o3zzZKPY+HdAHC0+Af4Xv7XSuIZ1EM/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2d6rHAAAA3QAAAA8AAAAAAAAAAAAAAAAAmAIAAGRy&#10;cy9kb3ducmV2LnhtbFBLBQYAAAAABAAEAPUAAACMAwAAAAA=&#10;" fillcolor="white [3212]" strokecolor="#4579b8 [3044]">
                  <v:shadow on="t" color="black" opacity="22937f" origin=",.5" offset="0,.63889mm"/>
                </v:rect>
                <v:rect id="Rectangle 2303" o:spid="_x0000_s1155" style="position:absolute;left:2880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rSMcYA&#10;AADdAAAADwAAAGRycy9kb3ducmV2LnhtbESPT2vCQBTE7wW/w/KE3upGBZHoKiHY2kPB+gfPj+wz&#10;icm+DdnVpH56t1DocZiZ3zDLdW9qcafWlZYVjEcRCOLM6pJzBafj+9schPPIGmvLpOCHHKxXg5cl&#10;xtp2vKf7weciQNjFqKDwvomldFlBBt3INsTBu9jWoA+yzaVusQtwU8tJFM2kwZLDQoENpQVl1eFm&#10;FCTfu7Nr5l36sb9+baukrh5ZulHqddgnCxCeev8f/mt/agWTaTSF3zfhCcjVE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rSMcYAAADdAAAADwAAAAAAAAAAAAAAAACYAgAAZHJz&#10;L2Rvd25yZXYueG1sUEsFBgAAAAAEAAQA9QAAAIsDAAAAAA==&#10;" fillcolor="white [3212]" strokecolor="#4579b8 [3044]">
                  <v:shadow on="t" color="black" opacity="22937f" origin=",.5" offset="0,.63889mm"/>
                </v:rect>
                <v:rect id="Rectangle 2304" o:spid="_x0000_s1156" style="position:absolute;left:316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qVkcQA&#10;AADdAAAADwAAAGRycy9kb3ducmV2LnhtbESPQYvCMBSE78L+h/AWvK2pVRatRlFhwYOrqO390Tzb&#10;YvNSmqzWf78RBI/DzHzDzJedqcWNWldZVjAcRCCIc6srLhSk55+vCQjnkTXWlknBgxwsFx+9OSba&#10;3vlIt5MvRICwS1BB6X2TSOnykgy6gW2Ig3exrUEfZFtI3eI9wE0t4yj6lgYrDgslNrQpKb+e/oyC&#10;w351bNJxbKdT+s32u6y7yt1aqf5nt5qB8NT5d/jV3moF8Sgaw/NNe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lZHEAAAA3QAAAA8AAAAAAAAAAAAAAAAAmAIAAGRycy9k&#10;b3ducmV2LnhtbFBLBQYAAAAABAAEAPUAAACJAwAAAAA=&#10;" fillcolor="#c6615e [2901]" strokecolor="#4579b8 [3044]">
                  <v:shadow on="t" color="black" opacity="22937f" origin=",.5" offset="0,.63889mm"/>
                </v:rect>
                <v:rect id="Rectangle 2305" o:spid="_x0000_s1157" style="position:absolute;left:345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v3scA&#10;AADdAAAADwAAAGRycy9kb3ducmV2LnhtbESPT2vCQBTE7wW/w/IEb3Wj0iLRVUKwtYdC6x88P7LP&#10;JCb7NmRXE/303UKhx2FmfsMs172pxY1aV1pWMBlHIIgzq0vOFRwPb89zEM4ja6wtk4I7OVivBk9L&#10;jLXteEe3vc9FgLCLUUHhfRNL6bKCDLqxbYiDd7atQR9km0vdYhfgppbTKHqVBksOCwU2lBaUVfur&#10;UZB8f51cM+/S993lc1sldfXI0o1So2GfLEB46v1/+K/9oRVMZ9EL/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5f797HAAAA3QAAAA8AAAAAAAAAAAAAAAAAmAIAAGRy&#10;cy9kb3ducmV2LnhtbFBLBQYAAAAABAAEAPUAAACMAwAAAAA=&#10;" fillcolor="white [3212]" strokecolor="#4579b8 [3044]">
                  <v:shadow on="t" color="black" opacity="22937f" origin=",.5" offset="0,.63889mm"/>
                </v:rect>
                <v:rect id="Rectangle 2306" o:spid="_x0000_s1158" style="position:absolute;left:374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1xqcYA&#10;AADdAAAADwAAAGRycy9kb3ducmV2LnhtbESPQWvCQBSE70L/w/IK3nRTBZHoKiG01YPQaovnR/aZ&#10;xGTfhuxqor++WxA8DjPzDbNc96YWV2pdaVnB2zgCQZxZXXKu4PfnYzQH4TyyxtoyKbiRg/XqZbDE&#10;WNuO93Q9+FwECLsYFRTeN7GULivIoBvbhjh4J9sa9EG2udQtdgFuajmJopk0WHJYKLChtKCsOlyM&#10;guT76+iaeZd+7s+7TZXU1T1L35UavvbJAoSn3j/Dj/ZWK5hMoxn8vw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1xqcYAAADdAAAADwAAAAAAAAAAAAAAAACYAgAAZHJz&#10;L2Rvd25yZXYueG1sUEsFBgAAAAAEAAQA9QAAAIsDAAAAAA==&#10;" fillcolor="white [3212]" strokecolor="#4579b8 [3044]">
                  <v:shadow on="t" color="black" opacity="22937f" origin=",.5" offset="0,.63889mm"/>
                </v:rect>
                <v:rect id="Rectangle 2307" o:spid="_x0000_s1159"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wol8gA&#10;AADdAAAADwAAAGRycy9kb3ducmV2LnhtbESPQWvCQBSE74L/YXmCF9FNlVaJrlKqhRYvNXrw+Mw+&#10;kzTZtyG7jWl/fbdQ8DjMzDfMatOZSrTUuMKygodJBII4tbrgTMHp+DpegHAeWWNlmRR8k4PNut9b&#10;YaztjQ/UJj4TAcIuRgW593UspUtzMugmtiYO3tU2Bn2QTSZ1g7cAN5WcRtGTNFhwWMixppec0jL5&#10;MgoW5/e0nO9Oo9n24zHbfpb7nza5KDUcdM9LEJ46fw//t9+0guksmsPfm/AE5Po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jCiXyAAAAN0AAAAPAAAAAAAAAAAAAAAAAJgCAABk&#10;cnMvZG93bnJldi54bWxQSwUGAAAAAAQABAD1AAAAjQMAAAAA&#10;" fillcolor="#ccc [669]" strokecolor="#4579b8 [3044]">
                  <v:shadow on="t" color="black" opacity="22937f" origin=",.5" offset="0,.63889mm"/>
                </v:rect>
                <v:rect id="Rectangle 2308" o:spid="_x0000_s1160" style="position:absolute;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v2+MIA&#10;AADdAAAADwAAAGRycy9kb3ducmV2LnhtbERPTWvCQBC9C/6HZQRvdaOlUlJXEcGigoWqvU+z0ySY&#10;nQ3Z0aT+evcgeHy879mic5W6UhNKzwbGowQUceZtybmB03H98g4qCLLFyjMZ+KcAi3m/N8PU+pa/&#10;6XqQXMUQDikaKETqVOuQFeQwjHxNHLk/3ziUCJtc2wbbGO4qPUmSqXZYcmwosKZVQdn5cHEGZPrJ&#10;3T7s3nZh+7W5iF/+/N5aY4aDbvkBSqiTp/jh3lgDk9ckzo1v4hP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W/b4wgAAAN0AAAAPAAAAAAAAAAAAAAAAAJgCAABkcnMvZG93&#10;bnJldi54bWxQSwUGAAAAAAQABAD1AAAAhwMAAAAA&#10;" fillcolor="#84a6d1 [2260]" strokecolor="#4579b8 [3044]">
                  <v:shadow on="t" color="black" opacity="22937f" origin=",.5" offset="0,.63889mm"/>
                </v:rect>
                <v:rect id="Rectangle 2309" o:spid="_x0000_s1161" style="position:absolute;left:28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dTY8UA&#10;AADdAAAADwAAAGRycy9kb3ducmV2LnhtbESPX2vCQBDE3wv9DscWfKsXLRWNniKFFhUq+O99za1J&#10;MLcXcqtJ++l7hUIfh5n5DTNbdK5Sd2pC6dnAoJ+AIs68LTk3cDy8P49BBUG2WHkmA18UYDF/fJhh&#10;an3LO7rvJVcRwiFFA4VInWodsoIchr6viaN38Y1DibLJtW2wjXBX6WGSjLTDkuNCgTW9FZRd9zdn&#10;QEYf3H2GzesmrLerm/jl6fzdGtN76pZTUEKd/If/2itrYPiSTOD3TXwCe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F1NjxQAAAN0AAAAPAAAAAAAAAAAAAAAAAJgCAABkcnMv&#10;ZG93bnJldi54bWxQSwUGAAAAAAQABAD1AAAAigMAAAAA&#10;" fillcolor="#84a6d1 [2260]" strokecolor="#4579b8 [3044]">
                  <v:shadow on="t" color="black" opacity="22937f" origin=",.5" offset="0,.63889mm"/>
                </v:rect>
                <v:rect id="Rectangle 2310" o:spid="_x0000_s1162" style="position:absolute;left:57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am8QA&#10;AADdAAAADwAAAGRycy9kb3ducmV2LnhtbERPyWrDMBC9F/IPYgK5NbITKMGNYozJdii0Weh5sKa2&#10;a2tkLCV2+/XVoZDj4+3rdDStuFPvassK4nkEgriwuuZSwfWye16BcB5ZY2uZFPyQg3QzeVpjou3A&#10;J7qffSlCCLsEFVTed4mUrqjIoJvbjjhwX7Y36APsS6l7HEK4aeUiil6kwZpDQ4Ud5RUVzflmFGQf&#10;75+uWw35/vT9dmiytvkt8q1Ss+mYvYLwNPqH+N991AoWyzjsD2/CE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x2pvEAAAA3QAAAA8AAAAAAAAAAAAAAAAAmAIAAGRycy9k&#10;b3ducmV2LnhtbFBLBQYAAAAABAAEAPUAAACJAwAAAAA=&#10;" fillcolor="white [3212]" strokecolor="#4579b8 [3044]">
                  <v:shadow on="t" color="black" opacity="22937f" origin=",.5" offset="0,.63889mm"/>
                </v:rect>
                <v:rect id="Rectangle 2311" o:spid="_x0000_s1163" style="position:absolute;left:86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1/AMcA&#10;AADdAAAADwAAAGRycy9kb3ducmV2LnhtbESPS2vDMBCE74X8B7GB3hrZCZTgRAnG5NFDoc2DnBdr&#10;Yzu2VsZSYre/vioUehxm5htmuR5MIx7UucqygngSgSDOra64UHA+bV/mIJxH1thYJgVf5GC9Gj0t&#10;MdG25wM9jr4QAcIuQQWl920ipctLMugmtiUO3tV2Bn2QXSF1h32Am0ZOo+hVGqw4LJTYUlZSXh/v&#10;RkH6+XFx7bzPdofb+75Om/o7zzZKPY+HdAHC0+D/w3/tN61gOotj+H0Tn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S9fwDHAAAA3QAAAA8AAAAAAAAAAAAAAAAAmAIAAGRy&#10;cy9kb3ducmV2LnhtbFBLBQYAAAAABAAEAPUAAACMAwAAAAA=&#10;" fillcolor="white [3212]" strokecolor="#4579b8 [3044]">
                  <v:shadow on="t" color="black" opacity="22937f" origin=",.5" offset="0,.63889mm"/>
                </v:rect>
                <v:rect id="Rectangle 2312" o:spid="_x0000_s1164" style="position:absolute;left:1152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hd8cA&#10;AADdAAAADwAAAGRycy9kb3ducmV2LnhtbESPT2vCQBTE7wW/w/IEb3VjhCLRVULQ6qHQ+gfPj+wz&#10;icm+DdmtSfvpu4VCj8PM/IZZbQbTiAd1rrKsYDaNQBDnVldcKLicd88LEM4ja2wsk4IvcrBZj55W&#10;mGjb85EeJ1+IAGGXoILS+zaR0uUlGXRT2xIH72Y7gz7IrpC6wz7ATSPjKHqRBisOCyW2lJWU16dP&#10;oyD9eL+6dtFnr8f7275Om/o7z7ZKTcZDugThafD/4b/2QSuI57MY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v4XfHAAAA3QAAAA8AAAAAAAAAAAAAAAAAmAIAAGRy&#10;cy9kb3ducmV2LnhtbFBLBQYAAAAABAAEAPUAAACMAwAAAAA=&#10;" fillcolor="white [3212]" strokecolor="#4579b8 [3044]">
                  <v:shadow on="t" color="black" opacity="22937f" origin=",.5" offset="0,.63889mm"/>
                </v:rect>
                <v:rect id="Rectangle 2313" o:spid="_x0000_s1165" style="position:absolute;left:1440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NE7McA&#10;AADdAAAADwAAAGRycy9kb3ducmV2LnhtbESPT2vCQBTE7wW/w/KE3upGhSLRVUKwtQeh9Q+eH9ln&#10;EpN9G7Krif303YLgcZiZ3zCLVW9qcaPWlZYVjEcRCOLM6pJzBcfDx9sMhPPIGmvLpOBODlbLwcsC&#10;Y2073tFt73MRIOxiVFB438RSuqwgg25kG+LgnW1r0AfZ5lK32AW4qeUkit6lwZLDQoENpQVl1f5q&#10;FCQ/3yfXzLr0c3fZbqqkrn6zdK3U67BP5iA89f4ZfrS/tILJdDyF/zfhCc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jROzHAAAA3QAAAA8AAAAAAAAAAAAAAAAAmAIAAGRy&#10;cy9kb3ducmV2LnhtbFBLBQYAAAAABAAEAPUAAACMAwAAAAA=&#10;" fillcolor="white [3212]" strokecolor="#4579b8 [3044]">
                  <v:shadow on="t" color="black" opacity="22937f" origin=",.5" offset="0,.63889mm"/>
                </v:rect>
                <v:rect id="Rectangle 2314" o:spid="_x0000_s1166" style="position:absolute;left:172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rcmMcA&#10;AADdAAAADwAAAGRycy9kb3ducmV2LnhtbESPT2vCQBTE74V+h+UJ3upGLSLRVUJoaw+F+g/Pj+wz&#10;icm+DdnVpP303YLgcZiZ3zDLdW9qcaPWlZYVjEcRCOLM6pJzBcfD+8schPPIGmvLpOCHHKxXz09L&#10;jLXteEe3vc9FgLCLUUHhfRNL6bKCDLqRbYiDd7atQR9km0vdYhfgppaTKJpJgyWHhQIbSgvKqv3V&#10;KEi23yfXzLv0Y3f52lRJXf1m6ZtSw0GfLEB46v0jfG9/agWT6fg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K3JjHAAAA3QAAAA8AAAAAAAAAAAAAAAAAmAIAAGRy&#10;cy9kb3ducmV2LnhtbFBLBQYAAAAABAAEAPUAAACMAwAAAAA=&#10;" fillcolor="white [3212]" strokecolor="#4579b8 [3044]">
                  <v:shadow on="t" color="black" opacity="22937f" origin=",.5" offset="0,.63889mm"/>
                </v:rect>
                <v:rect id="Rectangle 2315" o:spid="_x0000_s1167" style="position:absolute;left:201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Z5A8cA&#10;AADdAAAADwAAAGRycy9kb3ducmV2LnhtbESPT2vCQBTE74V+h+UJ3upGpSLRVUJoaw+F+g/Pj+wz&#10;icm+DdnVpP303YLgcZiZ3zDLdW9qcaPWlZYVjEcRCOLM6pJzBcfD+8schPPIGmvLpOCHHKxXz09L&#10;jLXteEe3vc9FgLCLUUHhfRNL6bKCDLqRbYiDd7atQR9km0vdYhfgppaTKJpJgyWHhQIbSgvKqv3V&#10;KEi23yfXzLv0Y3f52lRJXf1m6ZtSw0GfLEB46v0jfG9/agWT6fg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GeQPHAAAA3QAAAA8AAAAAAAAAAAAAAAAAmAIAAGRy&#10;cy9kb3ducmV2LnhtbFBLBQYAAAAABAAEAPUAAACMAwAAAAA=&#10;" fillcolor="white [3212]" strokecolor="#4579b8 [3044]">
                  <v:shadow on="t" color="black" opacity="22937f" origin=",.5" offset="0,.63889mm"/>
                </v:rect>
                <v:rect id="Rectangle 2316" o:spid="_x0000_s1168" style="position:absolute;left:230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ndMYA&#10;AADdAAAADwAAAGRycy9kb3ducmV2LnhtbESPQWvCQBSE74X+h+UJ3upGBZHoKiG0tQfBasXzI/tM&#10;YrJvQ3Y1qb/eLQg9DjPzDbNc96YWN2pdaVnBeBSBIM6sLjlXcPz5eJuDcB5ZY22ZFPySg/Xq9WWJ&#10;sbYd7+l28LkIEHYxKii8b2IpXVaQQTeyDXHwzrY16INsc6lb7ALc1HISRTNpsOSwUGBDaUFZdbga&#10;Bcn37uSaeZd+7i/bTZXU1T1L35UaDvpkAcJT7//Dz/aXVjCZjmfw9yY8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TndMYAAADdAAAADwAAAAAAAAAAAAAAAACYAgAAZHJz&#10;L2Rvd25yZXYueG1sUEsFBgAAAAAEAAQA9QAAAIsDAAAAAA==&#10;" fillcolor="white [3212]" strokecolor="#4579b8 [3044]">
                  <v:shadow on="t" color="black" opacity="22937f" origin=",.5" offset="0,.63889mm"/>
                </v:rect>
                <v:rect id="Rectangle 2317" o:spid="_x0000_s1169" style="position:absolute;left:2592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hC78cA&#10;AADdAAAADwAAAGRycy9kb3ducmV2LnhtbESPT2vCQBTE74V+h+UJ3upGhSrRVUJoaw+F+g/Pj+wz&#10;icm+DdnVpP303YLgcZiZ3zDLdW9qcaPWlZYVjEcRCOLM6pJzBcfD+8schPPIGmvLpOCHHKxXz09L&#10;jLXteEe3vc9FgLCLUUHhfRNL6bKCDLqRbYiDd7atQR9km0vdYhfgppaTKHqVBksOCwU2lBaUVfur&#10;UZBsv0+umXfpx+7ytamSuvrN0jelhoM+WYDw1PtH+N7+1Aom0/EM/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YQu/HAAAA3QAAAA8AAAAAAAAAAAAAAAAAmAIAAGRy&#10;cy9kb3ducmV2LnhtbFBLBQYAAAAABAAEAPUAAACMAwAAAAA=&#10;" fillcolor="white [3212]" strokecolor="#4579b8 [3044]">
                  <v:shadow on="t" color="black" opacity="22937f" origin=",.5" offset="0,.63889mm"/>
                </v:rect>
                <v:rect id="Rectangle 2318" o:spid="_x0000_s1170" style="position:absolute;left:2880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fWncQA&#10;AADdAAAADwAAAGRycy9kb3ducmV2LnhtbERPyWrDMBC9F/IPYgK5NbITKMGNYozJdii0Weh5sKa2&#10;a2tkLCV2+/XVoZDj4+3rdDStuFPvassK4nkEgriwuuZSwfWye16BcB5ZY2uZFPyQg3QzeVpjou3A&#10;J7qffSlCCLsEFVTed4mUrqjIoJvbjjhwX7Y36APsS6l7HEK4aeUiil6kwZpDQ4Ud5RUVzflmFGQf&#10;75+uWw35/vT9dmiytvkt8q1Ss+mYvYLwNPqH+N991AoWyzjMDW/CE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H1p3EAAAA3QAAAA8AAAAAAAAAAAAAAAAAmAIAAGRycy9k&#10;b3ducmV2LnhtbFBLBQYAAAAABAAEAPUAAACJAwAAAAA=&#10;" fillcolor="white [3212]" strokecolor="#4579b8 [3044]">
                  <v:shadow on="t" color="black" opacity="22937f" origin=",.5" offset="0,.63889mm"/>
                </v:rect>
                <v:rect id="Rectangle 2319" o:spid="_x0000_s1171" style="position:absolute;left:316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zBscA&#10;AADdAAAADwAAAGRycy9kb3ducmV2LnhtbESPT2vCQBTE74LfYXlCb7pRodjoKiG0tgeh/sPzI/tM&#10;YrJvQ3ZrUj99t1DocZiZ3zCrTW9qcafWlZYVTCcRCOLM6pJzBefT23gBwnlkjbVlUvBNDjbr4WCF&#10;sbYdH+h+9LkIEHYxKii8b2IpXVaQQTexDXHwrrY16INsc6lb7ALc1HIWRc/SYMlhocCG0oKy6vhl&#10;FCT7z4trFl26Pdx271VSV48sfVXqadQnSxCeev8f/mt/aAWz+fQF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LcwbHAAAA3QAAAA8AAAAAAAAAAAAAAAAAmAIAAGRy&#10;cy9kb3ducmV2LnhtbFBLBQYAAAAABAAEAPUAAACMAwAAAAA=&#10;" fillcolor="white [3212]" strokecolor="#4579b8 [3044]">
                  <v:shadow on="t" color="black" opacity="22937f" origin=",.5" offset="0,.63889mm"/>
                </v:rect>
                <v:rect id="Rectangle 2320" o:spid="_x0000_s1172" style="position:absolute;left:345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0QJsQA&#10;AADdAAAADwAAAGRycy9kb3ducmV2LnhtbERPTWvCQBC9F/wPywje6qYRikQ3IQStHoRWKz0P2WmS&#10;JjsbslsT++u7h0KPj/e9zSbTiRsNrrGs4GkZgSAurW64UnB93z+uQTiPrLGzTAru5CBLZw9bTLQd&#10;+Uy3i69ECGGXoILa+z6R0pU1GXRL2xMH7tMOBn2AQyX1gGMIN52Mo+hZGmw4NNTYU1FT2V6+jYL8&#10;7fXD9euxeDl/nQ5t3rU/ZbFTajGf8g0IT5P/F/+5j1pBvIrD/vAmPAG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dECbEAAAA3QAAAA8AAAAAAAAAAAAAAAAAmAIAAGRycy9k&#10;b3ducmV2LnhtbFBLBQYAAAAABAAEAPUAAACJAwAAAAA=&#10;" fillcolor="white [3212]" strokecolor="#4579b8 [3044]">
                  <v:shadow on="t" color="black" opacity="22937f" origin=",.5" offset="0,.63889mm"/>
                </v:rect>
                <v:rect id="Rectangle 2321" o:spid="_x0000_s1173" style="position:absolute;left:374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G1vccA&#10;AADdAAAADwAAAGRycy9kb3ducmV2LnhtbESPT2vCQBTE7wW/w/IEb3VjhCLRVULQ6qHQ+gfPj+wz&#10;icm+DdmtSfvpu4VCj8PM/IZZbQbTiAd1rrKsYDaNQBDnVldcKLicd88LEM4ja2wsk4IvcrBZj55W&#10;mGjb85EeJ1+IAGGXoILS+zaR0uUlGXRT2xIH72Y7gz7IrpC6wz7ATSPjKHqRBisOCyW2lJWU16dP&#10;oyD9eL+6dtFnr8f7275Om/o7z7ZKTcZDugThafD/4b/2QSuI5/EM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Rtb3HAAAA3QAAAA8AAAAAAAAAAAAAAAAAmAIAAGRy&#10;cy9kb3ducmV2LnhtbFBLBQYAAAAABAAEAPUAAACMAwAAAAA=&#10;" fillcolor="white [3212]" strokecolor="#4579b8 [3044]">
                  <v:shadow on="t" color="black" opacity="22937f" origin=",.5" offset="0,.63889mm"/>
                </v:rect>
                <v:rect id="Rectangle 2322" o:spid="_x0000_s1174" style="position:absolute;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dcsUA&#10;AADdAAAADwAAAGRycy9kb3ducmV2LnhtbESPUWvCQBCE3wX/w7FC3+rFlEqJniKCYoUWtPq+5rZJ&#10;aG4v5FaT9tf3CgUfh5n5hpkve1erG7Wh8mxgMk5AEefeVlwYOH1sHl9ABUG2WHsmA98UYLkYDuaY&#10;Wd/xgW5HKVSEcMjQQCnSZFqHvCSHYewb4uh9+tahRNkW2rbYRbirdZokU+2w4rhQYkPrkvKv49UZ&#10;kOmW+7ewf96H1/fdVfzqfPnpjHkY9asZKKFe7uH/9s4aSJ/SFP7exCe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p1yxQAAAN0AAAAPAAAAAAAAAAAAAAAAAJgCAABkcnMv&#10;ZG93bnJldi54bWxQSwUGAAAAAAQABAD1AAAAigMAAAAA&#10;" fillcolor="#84a6d1 [2260]" strokecolor="#4579b8 [3044]">
                  <v:shadow on="t" color="black" opacity="22937f" origin=",.5" offset="0,.63889mm"/>
                </v:rect>
                <v:rect id="Rectangle 2323" o:spid="_x0000_s1175" style="position:absolute;left:28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o46cUA&#10;AADdAAAADwAAAGRycy9kb3ducmV2LnhtbESPX2vCQBDE3wW/w7FC3+qlkYpET5FCixVa8N/7mluT&#10;0NxeyK0m7afvFQo+DjPzG2ax6l2tbtSGyrOBp3ECijj3tuLCwPHw+jgDFQTZYu2ZDHxTgNVyOFhg&#10;Zn3HO7rtpVARwiFDA6VIk2kd8pIchrFviKN38a1DibIttG2xi3BX6zRJptphxXGhxIZeSsq/9ldn&#10;QKZv3H+E7fM2vH9uruLXp/NPZ8zDqF/PQQn1cg//tzfWQDpJJ/D3Jj4Bv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SjjpxQAAAN0AAAAPAAAAAAAAAAAAAAAAAJgCAABkcnMv&#10;ZG93bnJldi54bWxQSwUGAAAAAAQABAD1AAAAigMAAAAA&#10;" fillcolor="#84a6d1 [2260]" strokecolor="#4579b8 [3044]">
                  <v:shadow on="t" color="black" opacity="22937f" origin=",.5" offset="0,.63889mm"/>
                </v:rect>
                <v:rect id="Rectangle 2324" o:spid="_x0000_s1176" style="position:absolute;left:57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YWJccA&#10;AADdAAAADwAAAGRycy9kb3ducmV2LnhtbESPQWvCQBSE74L/YXmF3nTTVIpEVwnBth6Eqi2eH9nX&#10;JE32bchuTfTXu4WCx2FmvmGW68E04kydqywreJpGIIhzqysuFHx9vk7mIJxH1thYJgUXcrBejUdL&#10;TLTt+UDnoy9EgLBLUEHpfZtI6fKSDLqpbYmD9207gz7IrpC6wz7ATSPjKHqRBisOCyW2lJWU18df&#10;oyDdf5xcO++zt8PP7r1Om/qaZxulHh+GdAHC0+Dv4f/2ViuIn+MZ/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mFiXHAAAA3QAAAA8AAAAAAAAAAAAAAAAAmAIAAGRy&#10;cy9kb3ducmV2LnhtbFBLBQYAAAAABAAEAPUAAACMAwAAAAA=&#10;" fillcolor="white [3212]" strokecolor="#4579b8 [3044]">
                  <v:shadow on="t" color="black" opacity="22937f" origin=",.5" offset="0,.63889mm"/>
                </v:rect>
                <v:rect id="Rectangle 2325" o:spid="_x0000_s1177" style="position:absolute;left:86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qzvscA&#10;AADdAAAADwAAAGRycy9kb3ducmV2LnhtbESPQWvCQBSE74L/YXmF3nTTFItEVwnBth6Eqi2eH9nX&#10;JE32bchuTfTXu4WCx2FmvmGW68E04kydqywreJpGIIhzqysuFHx9vk7mIJxH1thYJgUXcrBejUdL&#10;TLTt+UDnoy9EgLBLUEHpfZtI6fKSDLqpbYmD9207gz7IrpC6wz7ATSPjKHqRBisOCyW2lJWU18df&#10;oyDdf5xcO++zt8PP7r1Om/qaZxulHh+GdAHC0+Dv4f/2ViuIn+MZ/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qs77HAAAA3QAAAA8AAAAAAAAAAAAAAAAAmAIAAGRy&#10;cy9kb3ducmV2LnhtbFBLBQYAAAAABAAEAPUAAACMAwAAAAA=&#10;" fillcolor="white [3212]" strokecolor="#4579b8 [3044]">
                  <v:shadow on="t" color="black" opacity="22937f" origin=",.5" offset="0,.63889mm"/>
                </v:rect>
                <v:rect id="Rectangle 2326" o:spid="_x0000_s1178" style="position:absolute;left:1152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gtyccA&#10;AADdAAAADwAAAGRycy9kb3ducmV2LnhtbESPT2vCQBTE7wW/w/KE3urGFESiq4Rgaw8F6x88P7LP&#10;JCb7NmRXk/bTu4VCj8PM/IZZrgfTiDt1rrKsYDqJQBDnVldcKDgd317mIJxH1thYJgXf5GC9Gj0t&#10;MdG25z3dD74QAcIuQQWl920ipctLMugmtiUO3sV2Bn2QXSF1h32Am0bGUTSTBisOCyW2lJWU14eb&#10;UZB+7c6unffZ+/76ua3Tpv7Js41Sz+MhXYDwNPj/8F/7QyuIX+MZ/L4JT0Cu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4LcnHAAAA3QAAAA8AAAAAAAAAAAAAAAAAmAIAAGRy&#10;cy9kb3ducmV2LnhtbFBLBQYAAAAABAAEAPUAAACMAwAAAAA=&#10;" fillcolor="white [3212]" strokecolor="#4579b8 [3044]">
                  <v:shadow on="t" color="black" opacity="22937f" origin=",.5" offset="0,.63889mm"/>
                </v:rect>
                <v:rect id="Rectangle 2327" o:spid="_x0000_s1179" style="position:absolute;left:1440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H44scA&#10;AADdAAAADwAAAGRycy9kb3ducmV2LnhtbESPT2sCMRTE74V+h/AEbzVxFW23RmmLghR6qH96fmye&#10;m8XNy7KJ7raf3hQKPQ4z8xtmsepdLa7UhsqzhvFIgSAuvKm41HDYbx4eQYSIbLD2TBq+KcBqeX+3&#10;wNz4jj/puoulSBAOOWqwMTa5lKGw5DCMfEOcvJNvHcYk21KaFrsEd7XMlJpJhxWnBYsNvVkqzruL&#10;06Ds6+xIP+/rLKiv6cd689QdD1Hr4aB/eQYRqY//4b/21mjIJtkcft+kJ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x+OLHAAAA3QAAAA8AAAAAAAAAAAAAAAAAmAIAAGRy&#10;cy9kb3ducmV2LnhtbFBLBQYAAAAABAAEAPUAAACMAwAAAAA=&#10;" fillcolor="#1f497d [3215]" strokecolor="#4579b8 [3044]">
                  <v:shadow on="t" color="black" opacity="22937f" origin=",.5" offset="0,.63889mm"/>
                </v:rect>
                <v:rect id="Rectangle 2328" o:spid="_x0000_s1180" style="position:absolute;left:172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5skMMA&#10;AADdAAAADwAAAGRycy9kb3ducmV2LnhtbERPy2oCMRTdF/yHcIXuauJYpI5GsUWhFLqor/Vlcp0M&#10;Tm6GSXSmfr1ZFLo8nPdi1bta3KgNlWcN45ECQVx4U3Gp4bDfvryBCBHZYO2ZNPxSgNVy8LTA3PiO&#10;f+i2i6VIIRxy1GBjbHIpQ2HJYRj5hjhxZ986jAm2pTQtdinc1TJTaiodVpwaLDb0Yam47K5Og7Lv&#10;0yPdvzZZUKfX78121h0PUevnYb+eg4jUx3/xn/vTaMgmWZqb3qQn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5skMMAAADdAAAADwAAAAAAAAAAAAAAAACYAgAAZHJzL2Rv&#10;d25yZXYueG1sUEsFBgAAAAAEAAQA9QAAAIgDAAAAAA==&#10;" fillcolor="#1f497d [3215]" strokecolor="#4579b8 [3044]">
                  <v:shadow on="t" color="black" opacity="22937f" origin=",.5" offset="0,.63889mm"/>
                </v:rect>
                <v:rect id="Rectangle 2329" o:spid="_x0000_s1181" style="position:absolute;left:201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e5u8cA&#10;AADdAAAADwAAAGRycy9kb3ducmV2LnhtbESPQWvCQBSE70L/w/IK3nRjhGKjq4TQqodCqxXPj+wz&#10;icm+DdnVpP313UKhx2FmvmFWm8E04k6dqywrmE0jEMS51RUXCk6fr5MFCOeRNTaWScEXOdisH0Yr&#10;TLTt+UD3oy9EgLBLUEHpfZtI6fKSDLqpbYmDd7GdQR9kV0jdYR/gppFxFD1JgxWHhRJbykrK6+PN&#10;KEg/3s+uXfTZ9nB929VpU3/n2YtS48chXYLwNPj/8F97rxXE8/gZ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nubvHAAAA3QAAAA8AAAAAAAAAAAAAAAAAmAIAAGRy&#10;cy9kb3ducmV2LnhtbFBLBQYAAAAABAAEAPUAAACMAwAAAAA=&#10;" fillcolor="white [3212]" strokecolor="#4579b8 [3044]">
                  <v:shadow on="t" color="black" opacity="22937f" origin=",.5" offset="0,.63889mm"/>
                </v:rect>
                <v:rect id="Rectangle 2330" o:spid="_x0000_s1182" style="position:absolute;left:230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G+8MA&#10;AADdAAAADwAAAGRycy9kb3ducmV2LnhtbERPTWvCQBC9C/0PyxR6000VRKKrhFBtDwWNLZ6H7JjE&#10;ZGdDdmtSf717EDw+3vdqM5hGXKlzlWUF75MIBHFudcWFgt+f7XgBwnlkjY1lUvBPDjbrl9EKY217&#10;zuh69IUIIexiVFB638ZSurwkg25iW+LAnW1n0AfYFVJ32Idw08hpFM2lwYpDQ4ktpSXl9fHPKEgO&#10;+5NrF326yy7fn3XS1Lc8/VDq7XVIliA8Df4pfri/tILpbBb2hzfhCc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G+8MAAADdAAAADwAAAAAAAAAAAAAAAACYAgAAZHJzL2Rv&#10;d25yZXYueG1sUEsFBgAAAAAEAAQA9QAAAIgDAAAAAA==&#10;" fillcolor="white [3212]" strokecolor="#4579b8 [3044]">
                  <v:shadow on="t" color="black" opacity="22937f" origin=",.5" offset="0,.63889mm"/>
                </v:rect>
                <v:rect id="Rectangle 2331" o:spid="_x0000_s1183" style="position:absolute;left:2592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gjYMcA&#10;AADdAAAADwAAAGRycy9kb3ducmV2LnhtbESPT2vCQBTE7wW/w/KE3upGhSLRVUKwtQeh9Q+eH9ln&#10;EpN9G7Krif303YLgcZiZ3zCLVW9qcaPWlZYVjEcRCOLM6pJzBcfDx9sMhPPIGmvLpOBODlbLwcsC&#10;Y2073tFt73MRIOxiVFB438RSuqwgg25kG+LgnW1r0AfZ5lK32AW4qeUkit6lwZLDQoENpQVl1f5q&#10;FCQ/3yfXzLr0c3fZbqqkrn6zdK3U67BP5iA89f4ZfrS/tILJdDqG/zfhCc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8II2DHAAAA3QAAAA8AAAAAAAAAAAAAAAAAmAIAAGRy&#10;cy9kb3ducmV2LnhtbFBLBQYAAAAABAAEAPUAAACMAwAAAAA=&#10;" fillcolor="white [3212]" strokecolor="#4579b8 [3044]">
                  <v:shadow on="t" color="black" opacity="22937f" origin=",.5" offset="0,.63889mm"/>
                </v:rect>
                <v:rect id="Rectangle 2332" o:spid="_x0000_s1184" style="position:absolute;left:2880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q9F8cA&#10;AADdAAAADwAAAGRycy9kb3ducmV2LnhtbESPT2vCQBTE7wW/w/KE3urGCEWiq4Rgaw9C6x88P7LP&#10;JCb7NmRXE/vpu4VCj8PM/IZZrgfTiDt1rrKsYDqJQBDnVldcKDgd317mIJxH1thYJgUPcrBejZ6W&#10;mGjb857uB1+IAGGXoILS+zaR0uUlGXQT2xIH72I7gz7IrpC6wz7ATSPjKHqVBisOCyW2lJWU14eb&#10;UZB+fZ5dO++z9/11t63Tpv7Os41Sz+MhXYDwNPj/8F/7QyuIZ7MYft+EJ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vRfHAAAA3QAAAA8AAAAAAAAAAAAAAAAAmAIAAGRy&#10;cy9kb3ducmV2LnhtbFBLBQYAAAAABAAEAPUAAACMAwAAAAA=&#10;" fillcolor="white [3212]" strokecolor="#4579b8 [3044]">
                  <v:shadow on="t" color="black" opacity="22937f" origin=",.5" offset="0,.63889mm"/>
                </v:rect>
                <v:rect id="Rectangle 2333" o:spid="_x0000_s1185" style="position:absolute;left:316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YYjMcA&#10;AADdAAAADwAAAGRycy9kb3ducmV2LnhtbESPT2vCQBTE7wW/w/KE3upGA0Wiq4Rgaw9C6x88P7LP&#10;JCb7NmRXE/vpu4VCj8PM/IZZrgfTiDt1rrKsYDqJQBDnVldcKDgd317mIJxH1thYJgUPcrBejZ6W&#10;mGjb857uB1+IAGGXoILS+zaR0uUlGXQT2xIH72I7gz7IrpC6wz7ATSNnUfQqDVYcFkpsKSsprw83&#10;oyD9+jy7dt5n7/vrblunTf2dZxulnsdDugDhafD/4b/2h1Ywi+MYft+EJ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WGIzHAAAA3QAAAA8AAAAAAAAAAAAAAAAAmAIAAGRy&#10;cy9kb3ducmV2LnhtbFBLBQYAAAAABAAEAPUAAACMAwAAAAA=&#10;" fillcolor="white [3212]" strokecolor="#4579b8 [3044]">
                  <v:shadow on="t" color="black" opacity="22937f" origin=",.5" offset="0,.63889mm"/>
                </v:rect>
                <v:rect id="Rectangle 2334" o:spid="_x0000_s1186" style="position:absolute;left:345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rwSMYA&#10;AADdAAAADwAAAGRycy9kb3ducmV2LnhtbESPQWsCMRSE74X+h/AKvWnSVaSuRmlFoQg9aNXzY/Pc&#10;LN28LJvobvvrTUHocZiZb5j5sne1uFIbKs8aXoYKBHHhTcWlhsPXZvAKIkRkg7Vn0vBDAZaLx4c5&#10;5sZ3vKPrPpYiQTjkqMHG2ORShsKSwzD0DXHyzr51GJNsS2la7BLc1TJTaiIdVpwWLDa0slR87y9O&#10;g7LvkyP9btdZUKfx53oz7Y6HqPXzU/82AxGpj//he/vDaMhGozH8vUlP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7rwSMYAAADdAAAADwAAAAAAAAAAAAAAAACYAgAAZHJz&#10;L2Rvd25yZXYueG1sUEsFBgAAAAAEAAQA9QAAAIsDAAAAAA==&#10;" fillcolor="#1f497d [3215]" strokecolor="#4579b8 [3044]">
                  <v:shadow on="t" color="black" opacity="22937f" origin=",.5" offset="0,.63889mm"/>
                </v:rect>
                <v:rect id="Rectangle 2335" o:spid="_x0000_s1187" style="position:absolute;left:374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ZV08YA&#10;AADdAAAADwAAAGRycy9kb3ducmV2LnhtbESPzWrDMBCE74W+g9hCb41Upw2JEyUkJYFSyCG/58Xa&#10;WKbWylhq7Pbpq0Ihx2FmvmFmi97V4kptqDxreB4oEMSFNxWXGo6HzdMYRIjIBmvPpOGbAizm93cz&#10;zI3veEfXfSxFgnDIUYONscmlDIUlh2HgG+LkXXzrMCbZltK02CW4q2Wm1Eg6rDgtWGzozVLxuf9y&#10;GpRdjU7087HOgjq/bNebSXc6Rq0fH/rlFESkPt7C/+13oyEbDl/h7016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ZV08YAAADdAAAADwAAAAAAAAAAAAAAAACYAgAAZHJz&#10;L2Rvd25yZXYueG1sUEsFBgAAAAAEAAQA9QAAAIsDAAAAAA==&#10;" fillcolor="#1f497d [3215]" strokecolor="#4579b8 [3044]">
                  <v:shadow on="t" color="black" opacity="22937f" origin=",.5" offset="0,.63889mm"/>
                </v:rect>
                <v:rect id="Rectangle 2336" o:spid="_x0000_s1188" style="position:absolute;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hkwMYA&#10;AADdAAAADwAAAGRycy9kb3ducmV2LnhtbESPT2vCQBTE74V+h+UJ3urGpIimrmILggf/oCb3R/Y1&#10;CWbfhuzWxG/fFQo9DjPzG2a5Hkwj7tS52rKC6SQCQVxYXXOpILtu3+YgnEfW2FgmBQ9ysF69viwx&#10;1bbnM90vvhQBwi5FBZX3bSqlKyoy6Ca2JQ7et+0M+iC7UuoO+wA3jYyjaCYN1hwWKmzpq6Lidvkx&#10;Ck7HzbnN3mO7WNAhP+7z4Sb3n0qNR8PmA4Snwf+H/9o7rSBOkhk834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hkwMYAAADdAAAADwAAAAAAAAAAAAAAAACYAgAAZHJz&#10;L2Rvd25yZXYueG1sUEsFBgAAAAAEAAQA9QAAAIsDAAAAAA==&#10;" fillcolor="#c6615e [2901]" strokecolor="#4579b8 [3044]">
                  <v:shadow on="t" color="black" opacity="22937f" origin=",.5" offset="0,.63889mm"/>
                </v:rect>
                <v:rect id="Rectangle 2337" o:spid="_x0000_s1189" style="position:absolute;left:28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ioN8YA&#10;AADdAAAADwAAAGRycy9kb3ducmV2LnhtbESPX2vCQBDE3wv9DscKfasXlVpJPUUKihUU6p/3bW5N&#10;grm9kFtN2k/fEwp9HGbmN8x03rlK3agJpWcDg34CijjztuTcwPGwfJ6ACoJssfJMBr4pwHz2+DDF&#10;1PqWP+m2l1xFCIcUDRQidap1yApyGPq+Jo7e2TcOJcom17bBNsJdpYdJMtYOS44LBdb0XlB22V+d&#10;ARmvuNuGzcsmfOzWV/GL09dPa8xTr1u8gRLq5D/8115bA8PR6BXub+IT0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6ioN8YAAADdAAAADwAAAAAAAAAAAAAAAACYAgAAZHJz&#10;L2Rvd25yZXYueG1sUEsFBgAAAAAEAAQA9QAAAIsDAAAAAA==&#10;" fillcolor="#84a6d1 [2260]" strokecolor="#4579b8 [3044]">
                  <v:shadow on="t" color="black" opacity="22937f" origin=",.5" offset="0,.63889mm"/>
                </v:rect>
                <v:rect id="Rectangle 2338" o:spid="_x0000_s1190" style="position:absolute;left:57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KK/cMA&#10;AADdAAAADwAAAGRycy9kb3ducmV2LnhtbERPTWvCQBC9C/0PyxR6000VRKKrhFBtDwWNLZ6H7JjE&#10;ZGdDdmtSf717EDw+3vdqM5hGXKlzlWUF75MIBHFudcWFgt+f7XgBwnlkjY1lUvBPDjbrl9EKY217&#10;zuh69IUIIexiVFB638ZSurwkg25iW+LAnW1n0AfYFVJ32Idw08hpFM2lwYpDQ4ktpSXl9fHPKEgO&#10;+5NrF326yy7fn3XS1Lc8/VDq7XVIliA8Df4pfri/tILpbBbmhjfhCc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KK/cMAAADdAAAADwAAAAAAAAAAAAAAAACYAgAAZHJzL2Rv&#10;d25yZXYueG1sUEsFBgAAAAAEAAQA9QAAAIgDAAAAAA==&#10;" fillcolor="white [3212]" strokecolor="#4579b8 [3044]">
                  <v:shadow on="t" color="black" opacity="22937f" origin=",.5" offset="0,.63889mm"/>
                </v:rect>
                <v:rect id="Rectangle 2339" o:spid="_x0000_s1191" style="position:absolute;left:86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4vZscA&#10;AADdAAAADwAAAGRycy9kb3ducmV2LnhtbESPT2vCQBTE70K/w/IK3nRTBbHRVUJoq4eCf1o8P7Kv&#10;SZrs25BdTeyndwWhx2FmfsMs172pxYVaV1pW8DKOQBBnVpecK/j+eh/NQTiPrLG2TAqu5GC9ehos&#10;Mda24wNdjj4XAcIuRgWF900spcsKMujGtiEO3o9tDfog21zqFrsAN7WcRNFMGiw5LBTYUFpQVh3P&#10;RkGy351cM+/Sj8Pv56ZK6uovS9+UGj73yQKEp97/hx/trVYwmU5f4f4mPA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L2bHAAAA3QAAAA8AAAAAAAAAAAAAAAAAmAIAAGRy&#10;cy9kb3ducmV2LnhtbFBLBQYAAAAABAAEAPUAAACMAwAAAAA=&#10;" fillcolor="white [3212]" strokecolor="#4579b8 [3044]">
                  <v:shadow on="t" color="black" opacity="22937f" origin=",.5" offset="0,.63889mm"/>
                </v:rect>
                <v:rect id="Rectangle 2340" o:spid="_x0000_s1192" style="position:absolute;left:1152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0a8MA&#10;AADdAAAADwAAAGRycy9kb3ducmV2LnhtbERPTUvDQBC9C/6HZQRvdmMtVtJsi4gVxUuTSs5DdpoE&#10;s7Mhu6arv945CB4f77vYJTeomabQezZwu8hAETfe9twa+Djubx5AhYhscfBMBr4pwG57eVFgbv2Z&#10;S5qr2CoJ4ZCjgS7GMdc6NB05DAs/Egt38pPDKHBqtZ3wLOFu0Mssu9cOe5aGDkd66qj5rL6clMzz&#10;sX6p0jvV+7efw3qVsv65NOb6Kj1uQEVK8V/85361BpZ3K9kvb+QJ6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0a8MAAADdAAAADwAAAAAAAAAAAAAAAACYAgAAZHJzL2Rv&#10;d25yZXYueG1sUEsFBgAAAAAEAAQA9QAAAIgDAAAAAA==&#10;" fillcolor="#d38482 [2261]" strokecolor="#4579b8 [3044]">
                  <v:shadow on="t" color="black" opacity="22937f" origin=",.5" offset="0,.63889mm"/>
                </v:rect>
                <v:rect id="Rectangle 2341" o:spid="_x0000_s1193" style="position:absolute;left:1440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5QHccA&#10;AADdAAAADwAAAGRycy9kb3ducmV2LnhtbESPT2vCQBTE74V+h+UJ3upGLSLRVUJoaw+F+g/Pj+wz&#10;icm+DdnVpP303YLgcZiZ3zDLdW9qcaPWlZYVjEcRCOLM6pJzBcfD+8schPPIGmvLpOCHHKxXz09L&#10;jLXteEe3vc9FgLCLUUHhfRNL6bKCDLqRbYiDd7atQR9km0vdYhfgppaTKJpJgyWHhQIbSgvKqv3V&#10;KEi23yfXzLv0Y3f52lRJXf1m6ZtSw0GfLEB46v0jfG9/agWT6esY/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OUB3HAAAA3QAAAA8AAAAAAAAAAAAAAAAAmAIAAGRy&#10;cy9kb3ducmV2LnhtbFBLBQYAAAAABAAEAPUAAACMAwAAAAA=&#10;" fillcolor="white [3212]" strokecolor="#4579b8 [3044]">
                  <v:shadow on="t" color="black" opacity="22937f" origin=",.5" offset="0,.63889mm"/>
                </v:rect>
                <v:rect id="Rectangle 2342" o:spid="_x0000_s1194" style="position:absolute;left:172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zOascA&#10;AADdAAAADwAAAGRycy9kb3ducmV2LnhtbESPQWvCQBSE74L/YXmF3nTTVIpEVwnBth6Eqi2eH9nX&#10;JE32bchuTfTXu4WCx2FmvmGW68E04kydqywreJpGIIhzqysuFHx9vk7mIJxH1thYJgUXcrBejUdL&#10;TLTt+UDnoy9EgLBLUEHpfZtI6fKSDLqpbYmD9207gz7IrpC6wz7ATSPjKHqRBisOCyW2lJWU18df&#10;oyDdf5xcO++zt8PP7r1Om/qaZxulHh+GdAHC0+Dv4f/2ViuIn2cx/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czmrHAAAA3QAAAA8AAAAAAAAAAAAAAAAAmAIAAGRy&#10;cy9kb3ducmV2LnhtbFBLBQYAAAAABAAEAPUAAACMAwAAAAA=&#10;" fillcolor="white [3212]" strokecolor="#4579b8 [3044]">
                  <v:shadow on="t" color="black" opacity="22937f" origin=",.5" offset="0,.63889mm"/>
                </v:rect>
                <v:rect id="Rectangle 2343" o:spid="_x0000_s1195" style="position:absolute;left:201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m0JcMA&#10;AADdAAAADwAAAGRycy9kb3ducmV2LnhtbESPzarCMBSE94LvEI7g7ppa5aLVKCoILryKf/tDc2yL&#10;zUlpota3vxEEl8PMfMNM540pxYNqV1hW0O9FIIhTqwvOFJxP658RCOeRNZaWScGLHMxn7dYUE22f&#10;fKDH0WciQNglqCD3vkqkdGlOBl3PVsTBu9raoA+yzqSu8RngppRxFP1KgwWHhRwrWuWU3o53o2C/&#10;Wxyq8zC24zH9XXbbS3OT26VS3U6zmIDw1Phv+NPeaAXxYDiA95vwBO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m0JcMAAADdAAAADwAAAAAAAAAAAAAAAACYAgAAZHJzL2Rv&#10;d25yZXYueG1sUEsFBgAAAAAEAAQA9QAAAIgDAAAAAA==&#10;" fillcolor="#c6615e [2901]" strokecolor="#4579b8 [3044]">
                  <v:shadow on="t" color="black" opacity="22937f" origin=",.5" offset="0,.63889mm"/>
                </v:rect>
                <v:rect id="Rectangle 2344" o:spid="_x0000_s1196" style="position:absolute;left:230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nzhccA&#10;AADdAAAADwAAAGRycy9kb3ducmV2LnhtbESPT2vCQBTE74V+h+UVvNWNfygSXSUEtT0IVSueH9ln&#10;EpN9G7KrSfvp3UKhx2FmfsMsVr2pxZ1aV1pWMBpGIIgzq0vOFZy+Nq8zEM4ja6wtk4JvcrBaPj8t&#10;MNa24wPdjz4XAcIuRgWF900spcsKMuiGtiEO3sW2Bn2QbS51i12Am1qOo+hNGiw5LBTYUFpQVh1v&#10;RkGy/zy7Ztal28N1914ldfWTpWulBi99Mgfhqff/4b/2h1Ywnkyn8PsmPAG5f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584XHAAAA3QAAAA8AAAAAAAAAAAAAAAAAmAIAAGRy&#10;cy9kb3ducmV2LnhtbFBLBQYAAAAABAAEAPUAAACMAwAAAAA=&#10;" fillcolor="white [3212]" strokecolor="#4579b8 [3044]">
                  <v:shadow on="t" color="black" opacity="22937f" origin=",.5" offset="0,.63889mm"/>
                </v:rect>
                <v:rect id="Rectangle 2345" o:spid="_x0000_s1197" style="position:absolute;left:2592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VWHsgA&#10;AADdAAAADwAAAGRycy9kb3ducmV2LnhtbESPW2vCQBSE3wv+h+UIfasbbRWJrhJCLz4UrBd8PmSP&#10;SUz2bMhuTeyv7xaEPg4z8w2zXPemFldqXWlZwXgUgSDOrC45V3A8vD3NQTiPrLG2TApu5GC9Gjws&#10;Mda24x1d9z4XAcIuRgWF900spcsKMuhGtiEO3tm2Bn2QbS51i12Am1pOomgmDZYcFgpsKC0oq/bf&#10;RkHytT25Zt6l77vL50eV1NVPlr4q9TjskwUIT73/D9/bG61g8vwyhb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YNVYeyAAAAN0AAAAPAAAAAAAAAAAAAAAAAJgCAABk&#10;cnMvZG93bnJldi54bWxQSwUGAAAAAAQABAD1AAAAjQMAAAAA&#10;" fillcolor="white [3212]" strokecolor="#4579b8 [3044]">
                  <v:shadow on="t" color="black" opacity="22937f" origin=",.5" offset="0,.63889mm"/>
                </v:rect>
                <v:rect id="Rectangle 2346" o:spid="_x0000_s1198" style="position:absolute;left:2880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fIaccA&#10;AADdAAAADwAAAGRycy9kb3ducmV2LnhtbESPT2vCQBTE70K/w/IK3nRTFZHoKiG06qHgn5aeH9ln&#10;kib7NmRXE/vpuwWhx2FmfsOsNr2pxY1aV1pW8DKOQBBnVpecK/j8eBstQDiPrLG2TAru5GCzfhqs&#10;MNa24xPdzj4XAcIuRgWF900spcsKMujGtiEO3sW2Bn2QbS51i12Am1pOomguDZYcFgpsKC0oq85X&#10;oyA5Hr5cs+jS7en7fVcldfWTpa9KDZ/7ZAnCU+//w4/2XiuYTGdz+HsTn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nyGnHAAAA3QAAAA8AAAAAAAAAAAAAAAAAmAIAAGRy&#10;cy9kb3ducmV2LnhtbFBLBQYAAAAABAAEAPUAAACMAwAAAAA=&#10;" fillcolor="white [3212]" strokecolor="#4579b8 [3044]">
                  <v:shadow on="t" color="black" opacity="22937f" origin=",.5" offset="0,.63889mm"/>
                </v:rect>
                <v:rect id="Rectangle 2347" o:spid="_x0000_s1199" style="position:absolute;left:316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PsH8YA&#10;AADdAAAADwAAAGRycy9kb3ducmV2LnhtbESPS2vCQBSF9wX/w3AFd3XigyoxExGppaWbGsX1JXNN&#10;gpk7ITON0/76TqHQ5eE8Pk62DaYVA/WusaxgNk1AEJdWN1wpOJ8Oj2sQziNrbC2Tgi9ysM1HDxmm&#10;2t75SEPhKxFH2KWooPa+S6V0ZU0G3dR2xNG72t6gj7KvpO7xHsdNK+dJ8iQNNhwJNXa0r6m8FZ8m&#10;QobhdHkpwjtdDm/fH6tlSJrno1KTcdhtQHgK/j/8137VCuaL5Qp+38Qn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PsH8YAAADdAAAADwAAAAAAAAAAAAAAAACYAgAAZHJz&#10;L2Rvd25yZXYueG1sUEsFBgAAAAAEAAQA9QAAAIsDAAAAAA==&#10;" fillcolor="#d38482 [2261]" strokecolor="#4579b8 [3044]">
                  <v:shadow on="t" color="black" opacity="22937f" origin=",.5" offset="0,.63889mm"/>
                </v:rect>
                <v:rect id="Rectangle 2348" o:spid="_x0000_s1200" style="position:absolute;left:345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T5gMQA&#10;AADdAAAADwAAAGRycy9kb3ducmV2LnhtbERPTWvCQBC9F/oflil4q5tqEUndhBBa9SBYbel5yE6T&#10;NNnZkF1N6q93D4LHx/tepaNpxZl6V1tW8DKNQBAXVtdcKvj++nhegnAeWWNrmRT8k4M0eXxYYazt&#10;wAc6H30pQgi7GBVU3nexlK6oyKCb2o44cL+2N+gD7EupexxCuGnlLIoW0mDNoaHCjvKKiuZ4Mgqy&#10;z/2P65ZDvj787TZN1jaXIn9XavI0Zm8gPI3+Lr65t1rBbP4a5oY34QnI5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0+YDEAAAA3QAAAA8AAAAAAAAAAAAAAAAAmAIAAGRycy9k&#10;b3ducmV2LnhtbFBLBQYAAAAABAAEAPUAAACJAwAAAAA=&#10;" fillcolor="white [3212]" strokecolor="#4579b8 [3044]">
                  <v:shadow on="t" color="black" opacity="22937f" origin=",.5" offset="0,.63889mm"/>
                </v:rect>
                <v:rect id="Rectangle 2349" o:spid="_x0000_s1201" style="position:absolute;left:374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hcG8gA&#10;AADdAAAADwAAAGRycy9kb3ducmV2LnhtbESPW2vCQBSE3wv+h+UIfasbbRGNrhJCLz4UrBd8PmSP&#10;SUz2bMhuTeyv7xaEPg4z8w2zXPemFldqXWlZwXgUgSDOrC45V3A8vD3NQDiPrLG2TApu5GC9Gjws&#10;Mda24x1d9z4XAcIuRgWF900spcsKMuhGtiEO3tm2Bn2QbS51i12Am1pOomgqDZYcFgpsKC0oq/bf&#10;RkHytT25Ztal77vL50eV1NVPlr4q9TjskwUIT73/D9/bG61g8vwyh7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ZeFwbyAAAAN0AAAAPAAAAAAAAAAAAAAAAAJgCAABk&#10;cnMvZG93bnJldi54bWxQSwUGAAAAAAQABAD1AAAAjQMAAAAA&#10;" fillcolor="white [3212]" strokecolor="#4579b8 [3044]">
                  <v:shadow on="t" color="black" opacity="22937f" origin=",.5" offset="0,.63889mm"/>
                </v:rect>
                <v:rect id="Rectangle 2350" o:spid="_x0000_s1202"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nGMMA&#10;AADdAAAADwAAAGRycy9kb3ducmV2LnhtbERPy2rCQBTdF/yH4Qru6sTYSomOEoNCN1IfpXR5zVyT&#10;YOZOyExi+vedRaHLw3mvNoOpRU+tqywrmE0jEMS51RUXCj4v++c3EM4ja6wtk4IfcrBZj55WmGj7&#10;4BP1Z1+IEMIuQQWl900ipctLMuimtiEO3M22Bn2AbSF1i48QbmoZR9FCGqw4NJTYUFZSfj93RsE3&#10;v/juI71+7TBDeagP6da5o1KT8ZAuQXga/L/4z/2uFcTz17A/vAlP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enGMMAAADdAAAADwAAAAAAAAAAAAAAAACYAgAAZHJzL2Rv&#10;d25yZXYueG1sUEsFBgAAAAAEAAQA9QAAAIgDAAAAAA==&#10;" fillcolor="#ccc [669]" strokecolor="#4579b8 [3044]" strokeweight="2pt">
                  <v:shadow on="t" color="black" opacity="22937f" origin=",.5" offset="0,.63889mm"/>
                </v:rect>
              </v:group>
            </w:pict>
          </mc:Fallback>
        </mc:AlternateContent>
      </w:r>
      <w:r w:rsidRPr="0044314D">
        <w:rPr>
          <w:noProof/>
          <w:lang w:val="en-US" w:eastAsia="en-US"/>
        </w:rPr>
        <mc:AlternateContent>
          <mc:Choice Requires="wpg">
            <w:drawing>
              <wp:anchor distT="0" distB="0" distL="114300" distR="114300" simplePos="0" relativeHeight="251848704" behindDoc="0" locked="0" layoutInCell="1" allowOverlap="1" wp14:anchorId="2848C7C9" wp14:editId="185291F7">
                <wp:simplePos x="0" y="0"/>
                <wp:positionH relativeFrom="column">
                  <wp:posOffset>3228340</wp:posOffset>
                </wp:positionH>
                <wp:positionV relativeFrom="paragraph">
                  <wp:posOffset>103505</wp:posOffset>
                </wp:positionV>
                <wp:extent cx="1415415" cy="1212850"/>
                <wp:effectExtent l="57150" t="19050" r="70485" b="101600"/>
                <wp:wrapNone/>
                <wp:docPr id="2351" name="Group 182"/>
                <wp:cNvGraphicFramePr/>
                <a:graphic xmlns:a="http://schemas.openxmlformats.org/drawingml/2006/main">
                  <a:graphicData uri="http://schemas.microsoft.com/office/word/2010/wordprocessingGroup">
                    <wpg:wgp>
                      <wpg:cNvGrpSpPr/>
                      <wpg:grpSpPr>
                        <a:xfrm>
                          <a:off x="0" y="0"/>
                          <a:ext cx="1415415" cy="1212850"/>
                          <a:chOff x="0" y="0"/>
                          <a:chExt cx="4032000" cy="3456000"/>
                        </a:xfrm>
                      </wpg:grpSpPr>
                      <wps:wsp>
                        <wps:cNvPr id="2352" name="Rectangle 2352"/>
                        <wps:cNvSpPr/>
                        <wps:spPr>
                          <a:xfrm>
                            <a:off x="0" y="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53" name="Rectangle 2353"/>
                        <wps:cNvSpPr/>
                        <wps:spPr>
                          <a:xfrm>
                            <a:off x="288000" y="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54" name="Rectangle 2354"/>
                        <wps:cNvSpPr/>
                        <wps:spPr>
                          <a:xfrm>
                            <a:off x="57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55" name="Rectangle 2355"/>
                        <wps:cNvSpPr/>
                        <wps:spPr>
                          <a:xfrm>
                            <a:off x="86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56" name="Rectangle 2356"/>
                        <wps:cNvSpPr/>
                        <wps:spPr>
                          <a:xfrm>
                            <a:off x="1152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57" name="Rectangle 2357"/>
                        <wps:cNvSpPr/>
                        <wps:spPr>
                          <a:xfrm>
                            <a:off x="1440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58" name="Rectangle 2358"/>
                        <wps:cNvSpPr/>
                        <wps:spPr>
                          <a:xfrm>
                            <a:off x="1728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59" name="Rectangle 2359"/>
                        <wps:cNvSpPr/>
                        <wps:spPr>
                          <a:xfrm>
                            <a:off x="201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60" name="Rectangle 2360"/>
                        <wps:cNvSpPr/>
                        <wps:spPr>
                          <a:xfrm>
                            <a:off x="230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61" name="Rectangle 2361"/>
                        <wps:cNvSpPr/>
                        <wps:spPr>
                          <a:xfrm>
                            <a:off x="2592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62" name="Rectangle 2362"/>
                        <wps:cNvSpPr/>
                        <wps:spPr>
                          <a:xfrm>
                            <a:off x="2880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63" name="Rectangle 2363"/>
                        <wps:cNvSpPr/>
                        <wps:spPr>
                          <a:xfrm>
                            <a:off x="3168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64" name="Rectangle 2364"/>
                        <wps:cNvSpPr/>
                        <wps:spPr>
                          <a:xfrm>
                            <a:off x="345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65" name="Rectangle 2365"/>
                        <wps:cNvSpPr/>
                        <wps:spPr>
                          <a:xfrm>
                            <a:off x="374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66" name="Rectangle 2366"/>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367" name="Rectangle 2367"/>
                        <wps:cNvSpPr/>
                        <wps:spPr>
                          <a:xfrm>
                            <a:off x="0" y="28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68" name="Rectangle 2368"/>
                        <wps:cNvSpPr/>
                        <wps:spPr>
                          <a:xfrm>
                            <a:off x="288000" y="28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69" name="Rectangle 2369"/>
                        <wps:cNvSpPr/>
                        <wps:spPr>
                          <a:xfrm>
                            <a:off x="576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70" name="Rectangle 2370"/>
                        <wps:cNvSpPr/>
                        <wps:spPr>
                          <a:xfrm>
                            <a:off x="864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71" name="Rectangle 2371"/>
                        <wps:cNvSpPr/>
                        <wps:spPr>
                          <a:xfrm>
                            <a:off x="1152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72" name="Rectangle 2372"/>
                        <wps:cNvSpPr/>
                        <wps:spPr>
                          <a:xfrm>
                            <a:off x="1440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73" name="Rectangle 2373"/>
                        <wps:cNvSpPr/>
                        <wps:spPr>
                          <a:xfrm>
                            <a:off x="1728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74" name="Rectangle 2374"/>
                        <wps:cNvSpPr/>
                        <wps:spPr>
                          <a:xfrm>
                            <a:off x="2016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75" name="Rectangle 2375"/>
                        <wps:cNvSpPr/>
                        <wps:spPr>
                          <a:xfrm>
                            <a:off x="2304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76" name="Rectangle 2376"/>
                        <wps:cNvSpPr/>
                        <wps:spPr>
                          <a:xfrm>
                            <a:off x="2592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77" name="Rectangle 2377"/>
                        <wps:cNvSpPr/>
                        <wps:spPr>
                          <a:xfrm>
                            <a:off x="2880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78" name="Rectangle 2378"/>
                        <wps:cNvSpPr/>
                        <wps:spPr>
                          <a:xfrm>
                            <a:off x="3168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79" name="Rectangle 2379"/>
                        <wps:cNvSpPr/>
                        <wps:spPr>
                          <a:xfrm>
                            <a:off x="3456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80" name="Rectangle 2380"/>
                        <wps:cNvSpPr/>
                        <wps:spPr>
                          <a:xfrm>
                            <a:off x="3744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81" name="Rectangle 2381"/>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382" name="Rectangle 2382"/>
                        <wps:cNvSpPr/>
                        <wps:spPr>
                          <a:xfrm>
                            <a:off x="0" y="576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83" name="Rectangle 2383"/>
                        <wps:cNvSpPr/>
                        <wps:spPr>
                          <a:xfrm>
                            <a:off x="288000" y="57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84" name="Rectangle 2384"/>
                        <wps:cNvSpPr/>
                        <wps:spPr>
                          <a:xfrm>
                            <a:off x="576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85" name="Rectangle 2385"/>
                        <wps:cNvSpPr/>
                        <wps:spPr>
                          <a:xfrm>
                            <a:off x="86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86" name="Rectangle 2386"/>
                        <wps:cNvSpPr/>
                        <wps:spPr>
                          <a:xfrm>
                            <a:off x="1152000" y="576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87" name="Rectangle 2387"/>
                        <wps:cNvSpPr/>
                        <wps:spPr>
                          <a:xfrm>
                            <a:off x="1440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88" name="Rectangle 2388"/>
                        <wps:cNvSpPr/>
                        <wps:spPr>
                          <a:xfrm>
                            <a:off x="1728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89" name="Rectangle 2389"/>
                        <wps:cNvSpPr/>
                        <wps:spPr>
                          <a:xfrm>
                            <a:off x="2016000" y="576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90" name="Rectangle 2390"/>
                        <wps:cNvSpPr/>
                        <wps:spPr>
                          <a:xfrm>
                            <a:off x="230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91" name="Rectangle 2391"/>
                        <wps:cNvSpPr/>
                        <wps:spPr>
                          <a:xfrm>
                            <a:off x="2592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92" name="Rectangle 2392"/>
                        <wps:cNvSpPr/>
                        <wps:spPr>
                          <a:xfrm>
                            <a:off x="2880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93" name="Rectangle 2393"/>
                        <wps:cNvSpPr/>
                        <wps:spPr>
                          <a:xfrm>
                            <a:off x="3168000" y="576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94" name="Rectangle 2394"/>
                        <wps:cNvSpPr/>
                        <wps:spPr>
                          <a:xfrm>
                            <a:off x="3456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95" name="Rectangle 2395"/>
                        <wps:cNvSpPr/>
                        <wps:spPr>
                          <a:xfrm>
                            <a:off x="374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96" name="Rectangle 2396"/>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397" name="Rectangle 2397"/>
                        <wps:cNvSpPr/>
                        <wps:spPr>
                          <a:xfrm>
                            <a:off x="0" y="86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98" name="Rectangle 2398"/>
                        <wps:cNvSpPr/>
                        <wps:spPr>
                          <a:xfrm>
                            <a:off x="288000" y="86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99" name="Rectangle 2399"/>
                        <wps:cNvSpPr/>
                        <wps:spPr>
                          <a:xfrm>
                            <a:off x="57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00" name="Rectangle 2400"/>
                        <wps:cNvSpPr/>
                        <wps:spPr>
                          <a:xfrm>
                            <a:off x="86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01" name="Rectangle 2401"/>
                        <wps:cNvSpPr/>
                        <wps:spPr>
                          <a:xfrm>
                            <a:off x="1152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02" name="Rectangle 2402"/>
                        <wps:cNvSpPr/>
                        <wps:spPr>
                          <a:xfrm>
                            <a:off x="1440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03" name="Rectangle 2403"/>
                        <wps:cNvSpPr/>
                        <wps:spPr>
                          <a:xfrm>
                            <a:off x="1728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04" name="Rectangle 2404"/>
                        <wps:cNvSpPr/>
                        <wps:spPr>
                          <a:xfrm>
                            <a:off x="201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05" name="Rectangle 2405"/>
                        <wps:cNvSpPr/>
                        <wps:spPr>
                          <a:xfrm>
                            <a:off x="230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06" name="Rectangle 2406"/>
                        <wps:cNvSpPr/>
                        <wps:spPr>
                          <a:xfrm>
                            <a:off x="2592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07" name="Rectangle 2407"/>
                        <wps:cNvSpPr/>
                        <wps:spPr>
                          <a:xfrm>
                            <a:off x="2880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08" name="Rectangle 2408"/>
                        <wps:cNvSpPr/>
                        <wps:spPr>
                          <a:xfrm>
                            <a:off x="3168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09" name="Rectangle 2409"/>
                        <wps:cNvSpPr/>
                        <wps:spPr>
                          <a:xfrm>
                            <a:off x="345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10" name="Rectangle 2410"/>
                        <wps:cNvSpPr/>
                        <wps:spPr>
                          <a:xfrm>
                            <a:off x="374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11" name="Rectangle 2411"/>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412" name="Rectangle 2412"/>
                        <wps:cNvSpPr/>
                        <wps:spPr>
                          <a:xfrm>
                            <a:off x="0" y="115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13" name="Rectangle 2413"/>
                        <wps:cNvSpPr/>
                        <wps:spPr>
                          <a:xfrm>
                            <a:off x="288000" y="115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14" name="Rectangle 2414"/>
                        <wps:cNvSpPr/>
                        <wps:spPr>
                          <a:xfrm>
                            <a:off x="57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15" name="Rectangle 2415"/>
                        <wps:cNvSpPr/>
                        <wps:spPr>
                          <a:xfrm>
                            <a:off x="86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16" name="Rectangle 2416"/>
                        <wps:cNvSpPr/>
                        <wps:spPr>
                          <a:xfrm>
                            <a:off x="1152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17" name="Rectangle 2417"/>
                        <wps:cNvSpPr/>
                        <wps:spPr>
                          <a:xfrm>
                            <a:off x="1440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18" name="Rectangle 2418"/>
                        <wps:cNvSpPr/>
                        <wps:spPr>
                          <a:xfrm>
                            <a:off x="1728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19" name="Rectangle 2419"/>
                        <wps:cNvSpPr/>
                        <wps:spPr>
                          <a:xfrm>
                            <a:off x="201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20" name="Rectangle 2420"/>
                        <wps:cNvSpPr/>
                        <wps:spPr>
                          <a:xfrm>
                            <a:off x="230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21" name="Rectangle 2421"/>
                        <wps:cNvSpPr/>
                        <wps:spPr>
                          <a:xfrm>
                            <a:off x="2592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22" name="Rectangle 2422"/>
                        <wps:cNvSpPr/>
                        <wps:spPr>
                          <a:xfrm>
                            <a:off x="2880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23" name="Rectangle 2423"/>
                        <wps:cNvSpPr/>
                        <wps:spPr>
                          <a:xfrm>
                            <a:off x="3168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24" name="Rectangle 2424"/>
                        <wps:cNvSpPr/>
                        <wps:spPr>
                          <a:xfrm>
                            <a:off x="345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25" name="Rectangle 2425"/>
                        <wps:cNvSpPr/>
                        <wps:spPr>
                          <a:xfrm>
                            <a:off x="374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26" name="Rectangle 2426"/>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427" name="Rectangle 2427"/>
                        <wps:cNvSpPr/>
                        <wps:spPr>
                          <a:xfrm>
                            <a:off x="0" y="1440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28" name="Rectangle 2428"/>
                        <wps:cNvSpPr/>
                        <wps:spPr>
                          <a:xfrm>
                            <a:off x="288000" y="144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29" name="Rectangle 2429"/>
                        <wps:cNvSpPr/>
                        <wps:spPr>
                          <a:xfrm>
                            <a:off x="576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30" name="Rectangle 2430"/>
                        <wps:cNvSpPr/>
                        <wps:spPr>
                          <a:xfrm>
                            <a:off x="86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31" name="Rectangle 2431"/>
                        <wps:cNvSpPr/>
                        <wps:spPr>
                          <a:xfrm>
                            <a:off x="1152000" y="1440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32" name="Rectangle 2432"/>
                        <wps:cNvSpPr/>
                        <wps:spPr>
                          <a:xfrm>
                            <a:off x="1440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33" name="Rectangle 2433"/>
                        <wps:cNvSpPr/>
                        <wps:spPr>
                          <a:xfrm>
                            <a:off x="1728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34" name="Rectangle 2434"/>
                        <wps:cNvSpPr/>
                        <wps:spPr>
                          <a:xfrm>
                            <a:off x="2016000" y="1440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35" name="Rectangle 2435"/>
                        <wps:cNvSpPr/>
                        <wps:spPr>
                          <a:xfrm>
                            <a:off x="230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36" name="Rectangle 2436"/>
                        <wps:cNvSpPr/>
                        <wps:spPr>
                          <a:xfrm>
                            <a:off x="2592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37" name="Rectangle 2437"/>
                        <wps:cNvSpPr/>
                        <wps:spPr>
                          <a:xfrm>
                            <a:off x="2880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38" name="Rectangle 2438"/>
                        <wps:cNvSpPr/>
                        <wps:spPr>
                          <a:xfrm>
                            <a:off x="3168000" y="1440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39" name="Rectangle 2439"/>
                        <wps:cNvSpPr/>
                        <wps:spPr>
                          <a:xfrm>
                            <a:off x="3456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40" name="Rectangle 2440"/>
                        <wps:cNvSpPr/>
                        <wps:spPr>
                          <a:xfrm>
                            <a:off x="374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41" name="Rectangle 2441"/>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442" name="Rectangle 2442"/>
                        <wps:cNvSpPr/>
                        <wps:spPr>
                          <a:xfrm>
                            <a:off x="0" y="172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43" name="Rectangle 2443"/>
                        <wps:cNvSpPr/>
                        <wps:spPr>
                          <a:xfrm>
                            <a:off x="288000" y="172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44" name="Rectangle 2444"/>
                        <wps:cNvSpPr/>
                        <wps:spPr>
                          <a:xfrm>
                            <a:off x="576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45" name="Rectangle 2445"/>
                        <wps:cNvSpPr/>
                        <wps:spPr>
                          <a:xfrm>
                            <a:off x="864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46" name="Rectangle 2446"/>
                        <wps:cNvSpPr/>
                        <wps:spPr>
                          <a:xfrm>
                            <a:off x="1152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47" name="Rectangle 2447"/>
                        <wps:cNvSpPr/>
                        <wps:spPr>
                          <a:xfrm>
                            <a:off x="1440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48" name="Rectangle 2448"/>
                        <wps:cNvSpPr/>
                        <wps:spPr>
                          <a:xfrm>
                            <a:off x="1728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49" name="Rectangle 2449"/>
                        <wps:cNvSpPr/>
                        <wps:spPr>
                          <a:xfrm>
                            <a:off x="2016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50" name="Rectangle 2450"/>
                        <wps:cNvSpPr/>
                        <wps:spPr>
                          <a:xfrm>
                            <a:off x="2304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51" name="Rectangle 2451"/>
                        <wps:cNvSpPr/>
                        <wps:spPr>
                          <a:xfrm>
                            <a:off x="2592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52" name="Rectangle 2452"/>
                        <wps:cNvSpPr/>
                        <wps:spPr>
                          <a:xfrm>
                            <a:off x="2880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53" name="Rectangle 2453"/>
                        <wps:cNvSpPr/>
                        <wps:spPr>
                          <a:xfrm>
                            <a:off x="3168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54" name="Rectangle 2454"/>
                        <wps:cNvSpPr/>
                        <wps:spPr>
                          <a:xfrm>
                            <a:off x="3456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55" name="Rectangle 2455"/>
                        <wps:cNvSpPr/>
                        <wps:spPr>
                          <a:xfrm>
                            <a:off x="3744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56" name="Rectangle 2456"/>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457" name="Rectangle 2457"/>
                        <wps:cNvSpPr/>
                        <wps:spPr>
                          <a:xfrm>
                            <a:off x="0" y="201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58" name="Rectangle 2458"/>
                        <wps:cNvSpPr/>
                        <wps:spPr>
                          <a:xfrm>
                            <a:off x="288000" y="201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59" name="Rectangle 2459"/>
                        <wps:cNvSpPr/>
                        <wps:spPr>
                          <a:xfrm>
                            <a:off x="57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60" name="Rectangle 2460"/>
                        <wps:cNvSpPr/>
                        <wps:spPr>
                          <a:xfrm>
                            <a:off x="86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61" name="Rectangle 2461"/>
                        <wps:cNvSpPr/>
                        <wps:spPr>
                          <a:xfrm>
                            <a:off x="1152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62" name="Rectangle 2462"/>
                        <wps:cNvSpPr/>
                        <wps:spPr>
                          <a:xfrm>
                            <a:off x="1440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63" name="Rectangle 2463"/>
                        <wps:cNvSpPr/>
                        <wps:spPr>
                          <a:xfrm>
                            <a:off x="1728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64" name="Rectangle 2464"/>
                        <wps:cNvSpPr/>
                        <wps:spPr>
                          <a:xfrm>
                            <a:off x="201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65" name="Rectangle 2465"/>
                        <wps:cNvSpPr/>
                        <wps:spPr>
                          <a:xfrm>
                            <a:off x="230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66" name="Rectangle 2466"/>
                        <wps:cNvSpPr/>
                        <wps:spPr>
                          <a:xfrm>
                            <a:off x="2592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67" name="Rectangle 2467"/>
                        <wps:cNvSpPr/>
                        <wps:spPr>
                          <a:xfrm>
                            <a:off x="2880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68" name="Rectangle 2468"/>
                        <wps:cNvSpPr/>
                        <wps:spPr>
                          <a:xfrm>
                            <a:off x="3168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69" name="Rectangle 2469"/>
                        <wps:cNvSpPr/>
                        <wps:spPr>
                          <a:xfrm>
                            <a:off x="345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70" name="Rectangle 2470"/>
                        <wps:cNvSpPr/>
                        <wps:spPr>
                          <a:xfrm>
                            <a:off x="374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71" name="Rectangle 2471"/>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472" name="Rectangle 2472"/>
                        <wps:cNvSpPr/>
                        <wps:spPr>
                          <a:xfrm>
                            <a:off x="0" y="2304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73" name="Rectangle 2473"/>
                        <wps:cNvSpPr/>
                        <wps:spPr>
                          <a:xfrm>
                            <a:off x="288000" y="230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74" name="Rectangle 2474"/>
                        <wps:cNvSpPr/>
                        <wps:spPr>
                          <a:xfrm>
                            <a:off x="576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75" name="Rectangle 2475"/>
                        <wps:cNvSpPr/>
                        <wps:spPr>
                          <a:xfrm>
                            <a:off x="86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76" name="Rectangle 2476"/>
                        <wps:cNvSpPr/>
                        <wps:spPr>
                          <a:xfrm>
                            <a:off x="1152000" y="2304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77" name="Rectangle 2477"/>
                        <wps:cNvSpPr/>
                        <wps:spPr>
                          <a:xfrm>
                            <a:off x="1440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78" name="Rectangle 2478"/>
                        <wps:cNvSpPr/>
                        <wps:spPr>
                          <a:xfrm>
                            <a:off x="1728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79" name="Rectangle 2479"/>
                        <wps:cNvSpPr/>
                        <wps:spPr>
                          <a:xfrm>
                            <a:off x="2016000" y="2304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80" name="Rectangle 2480"/>
                        <wps:cNvSpPr/>
                        <wps:spPr>
                          <a:xfrm>
                            <a:off x="230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81" name="Rectangle 2481"/>
                        <wps:cNvSpPr/>
                        <wps:spPr>
                          <a:xfrm>
                            <a:off x="2592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82" name="Rectangle 2482"/>
                        <wps:cNvSpPr/>
                        <wps:spPr>
                          <a:xfrm>
                            <a:off x="2880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83" name="Rectangle 2483"/>
                        <wps:cNvSpPr/>
                        <wps:spPr>
                          <a:xfrm>
                            <a:off x="3168000" y="2304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84" name="Rectangle 2484"/>
                        <wps:cNvSpPr/>
                        <wps:spPr>
                          <a:xfrm>
                            <a:off x="3456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85" name="Rectangle 2485"/>
                        <wps:cNvSpPr/>
                        <wps:spPr>
                          <a:xfrm>
                            <a:off x="374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86" name="Rectangle 2486"/>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487" name="Rectangle 2487"/>
                        <wps:cNvSpPr/>
                        <wps:spPr>
                          <a:xfrm>
                            <a:off x="0" y="259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88" name="Rectangle 2488"/>
                        <wps:cNvSpPr/>
                        <wps:spPr>
                          <a:xfrm>
                            <a:off x="288000" y="259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89" name="Rectangle 2489"/>
                        <wps:cNvSpPr/>
                        <wps:spPr>
                          <a:xfrm>
                            <a:off x="57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90" name="Rectangle 2490"/>
                        <wps:cNvSpPr/>
                        <wps:spPr>
                          <a:xfrm>
                            <a:off x="86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91" name="Rectangle 2491"/>
                        <wps:cNvSpPr/>
                        <wps:spPr>
                          <a:xfrm>
                            <a:off x="1152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92" name="Rectangle 2492"/>
                        <wps:cNvSpPr/>
                        <wps:spPr>
                          <a:xfrm>
                            <a:off x="1440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93" name="Rectangle 2493"/>
                        <wps:cNvSpPr/>
                        <wps:spPr>
                          <a:xfrm>
                            <a:off x="1728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94" name="Rectangle 2494"/>
                        <wps:cNvSpPr/>
                        <wps:spPr>
                          <a:xfrm>
                            <a:off x="201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95" name="Rectangle 2495"/>
                        <wps:cNvSpPr/>
                        <wps:spPr>
                          <a:xfrm>
                            <a:off x="230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96" name="Rectangle 2496"/>
                        <wps:cNvSpPr/>
                        <wps:spPr>
                          <a:xfrm>
                            <a:off x="2592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97" name="Rectangle 2497"/>
                        <wps:cNvSpPr/>
                        <wps:spPr>
                          <a:xfrm>
                            <a:off x="2880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98" name="Rectangle 2498"/>
                        <wps:cNvSpPr/>
                        <wps:spPr>
                          <a:xfrm>
                            <a:off x="3168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499" name="Rectangle 2499"/>
                        <wps:cNvSpPr/>
                        <wps:spPr>
                          <a:xfrm>
                            <a:off x="345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00" name="Rectangle 2500"/>
                        <wps:cNvSpPr/>
                        <wps:spPr>
                          <a:xfrm>
                            <a:off x="374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01" name="Rectangle 2501"/>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502" name="Rectangle 2502"/>
                        <wps:cNvSpPr/>
                        <wps:spPr>
                          <a:xfrm>
                            <a:off x="0" y="288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03" name="Rectangle 2503"/>
                        <wps:cNvSpPr/>
                        <wps:spPr>
                          <a:xfrm>
                            <a:off x="288000" y="288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04" name="Rectangle 2504"/>
                        <wps:cNvSpPr/>
                        <wps:spPr>
                          <a:xfrm>
                            <a:off x="576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05" name="Rectangle 2505"/>
                        <wps:cNvSpPr/>
                        <wps:spPr>
                          <a:xfrm>
                            <a:off x="864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06" name="Rectangle 2506"/>
                        <wps:cNvSpPr/>
                        <wps:spPr>
                          <a:xfrm>
                            <a:off x="1152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07" name="Rectangle 2507"/>
                        <wps:cNvSpPr/>
                        <wps:spPr>
                          <a:xfrm>
                            <a:off x="1440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08" name="Rectangle 2508"/>
                        <wps:cNvSpPr/>
                        <wps:spPr>
                          <a:xfrm>
                            <a:off x="1728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09" name="Rectangle 2509"/>
                        <wps:cNvSpPr/>
                        <wps:spPr>
                          <a:xfrm>
                            <a:off x="2016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10" name="Rectangle 2510"/>
                        <wps:cNvSpPr/>
                        <wps:spPr>
                          <a:xfrm>
                            <a:off x="2304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11" name="Rectangle 2511"/>
                        <wps:cNvSpPr/>
                        <wps:spPr>
                          <a:xfrm>
                            <a:off x="2592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12" name="Rectangle 2512"/>
                        <wps:cNvSpPr/>
                        <wps:spPr>
                          <a:xfrm>
                            <a:off x="2880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13" name="Rectangle 2513"/>
                        <wps:cNvSpPr/>
                        <wps:spPr>
                          <a:xfrm>
                            <a:off x="3168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14" name="Rectangle 2514"/>
                        <wps:cNvSpPr/>
                        <wps:spPr>
                          <a:xfrm>
                            <a:off x="3456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15" name="Rectangle 2515"/>
                        <wps:cNvSpPr/>
                        <wps:spPr>
                          <a:xfrm>
                            <a:off x="3744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16" name="Rectangle 2516"/>
                        <wps:cNvSpPr/>
                        <wps:spPr>
                          <a:xfrm>
                            <a:off x="0" y="3168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17" name="Rectangle 2517"/>
                        <wps:cNvSpPr/>
                        <wps:spPr>
                          <a:xfrm>
                            <a:off x="288000" y="316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18" name="Rectangle 2518"/>
                        <wps:cNvSpPr/>
                        <wps:spPr>
                          <a:xfrm>
                            <a:off x="576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19" name="Rectangle 2519"/>
                        <wps:cNvSpPr/>
                        <wps:spPr>
                          <a:xfrm>
                            <a:off x="86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20" name="Rectangle 2520"/>
                        <wps:cNvSpPr/>
                        <wps:spPr>
                          <a:xfrm>
                            <a:off x="1152000" y="3168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21" name="Rectangle 2521"/>
                        <wps:cNvSpPr/>
                        <wps:spPr>
                          <a:xfrm>
                            <a:off x="1440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22" name="Rectangle 2522"/>
                        <wps:cNvSpPr/>
                        <wps:spPr>
                          <a:xfrm>
                            <a:off x="1728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23" name="Rectangle 2523"/>
                        <wps:cNvSpPr/>
                        <wps:spPr>
                          <a:xfrm>
                            <a:off x="2016000" y="3168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24" name="Rectangle 2524"/>
                        <wps:cNvSpPr/>
                        <wps:spPr>
                          <a:xfrm>
                            <a:off x="230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25" name="Rectangle 2525"/>
                        <wps:cNvSpPr/>
                        <wps:spPr>
                          <a:xfrm>
                            <a:off x="2592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26" name="Rectangle 2526"/>
                        <wps:cNvSpPr/>
                        <wps:spPr>
                          <a:xfrm>
                            <a:off x="2880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27" name="Rectangle 2527"/>
                        <wps:cNvSpPr/>
                        <wps:spPr>
                          <a:xfrm>
                            <a:off x="3168000" y="3168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28" name="Rectangle 2528"/>
                        <wps:cNvSpPr/>
                        <wps:spPr>
                          <a:xfrm>
                            <a:off x="3456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29" name="Rectangle 2529"/>
                        <wps:cNvSpPr/>
                        <wps:spPr>
                          <a:xfrm>
                            <a:off x="374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530" name="Rectangle 2530"/>
                        <wps:cNvSpPr/>
                        <wps:spPr>
                          <a:xfrm>
                            <a:off x="2015999" y="0"/>
                            <a:ext cx="2" cy="3456000"/>
                          </a:xfrm>
                          <a:prstGeom prst="rect">
                            <a:avLst/>
                          </a:prstGeom>
                          <a:solidFill>
                            <a:schemeClr val="accent1"/>
                          </a:solidFill>
                          <a:ln w="25400"/>
                        </wps:spPr>
                        <wps:style>
                          <a:lnRef idx="1">
                            <a:schemeClr val="accent1"/>
                          </a:lnRef>
                          <a:fillRef idx="3">
                            <a:schemeClr val="accent1"/>
                          </a:fillRef>
                          <a:effectRef idx="2">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id="Group 182" o:spid="_x0000_s1026" style="position:absolute;margin-left:254.2pt;margin-top:8.15pt;width:111.45pt;height:95.5pt;z-index:251848704;mso-width-relative:margin;mso-height-relative:margin" coordsize="40320,3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">
                <v:rect id="Rectangle 2352" o:spid="_x0000_s1027" style="position:absolute;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DuD8UA&#10;AADdAAAADwAAAGRycy9kb3ducmV2LnhtbESPX2vCQBDE3wt+h2OFvtVLI4pET5FCxQot+O99za1J&#10;aG4v5FaT9tP3CoU+DjPzG2ax6l2t7tSGyrOB51ECijj3tuLCwOn4+jQDFQTZYu2ZDHxRgNVy8LDA&#10;zPqO93Q/SKEihEOGBkqRJtM65CU5DCPfEEfv6luHEmVbaNtiF+Gu1mmSTLXDiuNCiQ29lJR/Hm7O&#10;gEw33L+H3WQX3j62N/Hr8+W7M+Zx2K/noIR6+Q//tbfWQDqepPD7Jj4Bv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AO4PxQAAAN0AAAAPAAAAAAAAAAAAAAAAAJgCAABkcnMv&#10;ZG93bnJldi54bWxQSwUGAAAAAAQABAD1AAAAigMAAAAA&#10;" fillcolor="#84a6d1 [2260]" strokecolor="#4579b8 [3044]">
                  <v:shadow on="t" color="black" opacity="22937f" origin=",.5" offset="0,.63889mm"/>
                </v:rect>
                <v:rect id="Rectangle 2353" o:spid="_x0000_s1028" style="position:absolute;left: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LlMUA&#10;AADdAAAADwAAAGRycy9kb3ducmV2LnhtbESPUWvCQBCE3wX/w7GCb/WiopTUU0RQVLCgbd+3uW0S&#10;mtsLudWk/fVeoeDjMDPfMItV5yp1oyaUng2MRwko4szbknMD72/bp2dQQZAtVp7JwA8FWC37vQWm&#10;1rd8pttFchUhHFI0UIjUqdYhK8hhGPmaOHpfvnEoUTa5tg22Ee4qPUmSuXZYclwosKZNQdn35eoM&#10;yHzH3SkcZ8dweN1fxa8/Pn9bY4aDbv0CSqiTR/i/vbcGJtPZFP7exCe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TEuUxQAAAN0AAAAPAAAAAAAAAAAAAAAAAJgCAABkcnMv&#10;ZG93bnJldi54bWxQSwUGAAAAAAQABAD1AAAAigMAAAAA&#10;" fillcolor="#84a6d1 [2260]" strokecolor="#4579b8 [3044]">
                  <v:shadow on="t" color="black" opacity="22937f" origin=",.5" offset="0,.63889mm"/>
                </v:rect>
                <v:rect id="Rectangle 2354" o:spid="_x0000_s1029" style="position:absolute;left: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BlWMgA&#10;AADdAAAADwAAAGRycy9kb3ducmV2LnhtbESPW2vCQBSE3wv+h+UIfasbbRWJrhJCLz4UrBd8PmSP&#10;SUz2bMhuTeyv7xaEPg4z8w2zXPemFldqXWlZwXgUgSDOrC45V3A8vD3NQTiPrLG2TApu5GC9Gjws&#10;Mda24x1d9z4XAcIuRgWF900spcsKMuhGtiEO3tm2Bn2QbS51i12Am1pOomgmDZYcFgpsKC0oq/bf&#10;RkHytT25Zt6l77vL50eV1NVPlr4q9TjskwUIT73/D9/bG61g8jx9gb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oGVYyAAAAN0AAAAPAAAAAAAAAAAAAAAAAJgCAABk&#10;cnMvZG93bnJldi54bWxQSwUGAAAAAAQABAD1AAAAjQMAAAAA&#10;" fillcolor="white [3212]" strokecolor="#4579b8 [3044]">
                  <v:shadow on="t" color="black" opacity="22937f" origin=",.5" offset="0,.63889mm"/>
                </v:rect>
                <v:rect id="Rectangle 2355" o:spid="_x0000_s1030" style="position:absolute;left: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zAw8cA&#10;AADdAAAADwAAAGRycy9kb3ducmV2LnhtbESPQWvCQBSE74X+h+UVvNWNikWiq4SgtgehasXzI/tM&#10;YrJvQ3Y1aX+9Wyj0OMzMN8xi1Zta3Kl1pWUFo2EEgjizuuRcwelr8zoD4TyyxtoyKfgmB6vl89MC&#10;Y207PtD96HMRIOxiVFB438RSuqwgg25oG+LgXWxr0AfZ5lK32AW4qeU4it6kwZLDQoENpQVl1fFm&#10;FCT7z7NrZl26PVx371VSVz9ZulZq8NIncxCeev8f/mt/aAXjyXQKv2/CE5DL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3swMPHAAAA3QAAAA8AAAAAAAAAAAAAAAAAmAIAAGRy&#10;cy9kb3ducmV2LnhtbFBLBQYAAAAABAAEAPUAAACMAwAAAAA=&#10;" fillcolor="white [3212]" strokecolor="#4579b8 [3044]">
                  <v:shadow on="t" color="black" opacity="22937f" origin=",.5" offset="0,.63889mm"/>
                </v:rect>
                <v:rect id="Rectangle 2356" o:spid="_x0000_s1031" style="position:absolute;left: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5etMcA&#10;AADdAAAADwAAAGRycy9kb3ducmV2LnhtbESPT2vCQBTE70K/w/IK3nRTRZHoKiG06qHgn5aeH9ln&#10;kib7NmRXE/vpuwWhx2FmfsOsNr2pxY1aV1pW8DKOQBBnVpecK/j8eBstQDiPrLG2TAru5GCzfhqs&#10;MNa24xPdzj4XAcIuRgWF900spcsKMujGtiEO3sW2Bn2QbS51i12Am1pOomguDZYcFgpsKC0oq85X&#10;oyA5Hr5cs+jS7en7fVcldfWTpa9KDZ/7ZAnCU+//w4/2XiuYTGdz+HsTn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0+XrTHAAAA3QAAAA8AAAAAAAAAAAAAAAAAmAIAAGRy&#10;cy9kb3ducmV2LnhtbFBLBQYAAAAABAAEAPUAAACMAwAAAAA=&#10;" fillcolor="white [3212]" strokecolor="#4579b8 [3044]">
                  <v:shadow on="t" color="black" opacity="22937f" origin=",.5" offset="0,.63889mm"/>
                </v:rect>
                <v:rect id="Rectangle 2357" o:spid="_x0000_s1032" style="position:absolute;left: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L7L8gA&#10;AADdAAAADwAAAGRycy9kb3ducmV2LnhtbESPW2vCQBSE3wv+h+UIfasbLVWJrhJCLz4UrBd8PmSP&#10;SUz2bMhuTeyv7xaEPg4z8w2zXPemFldqXWlZwXgUgSDOrC45V3A8vD3NQTiPrLG2TApu5GC9Gjws&#10;Mda24x1d9z4XAcIuRgWF900spcsKMuhGtiEO3tm2Bn2QbS51i12Am1pOomgqDZYcFgpsKC0oq/bf&#10;RkHytT25Zt6l77vL50eV1NVPlr4q9TjskwUIT73/D9/bG61g8vwyg7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cvsvyAAAAN0AAAAPAAAAAAAAAAAAAAAAAJgCAABk&#10;cnMvZG93bnJldi54bWxQSwUGAAAAAAQABAD1AAAAjQMAAAAA&#10;" fillcolor="white [3212]" strokecolor="#4579b8 [3044]">
                  <v:shadow on="t" color="black" opacity="22937f" origin=",.5" offset="0,.63889mm"/>
                </v:rect>
                <v:rect id="Rectangle 2358" o:spid="_x0000_s1033" style="position:absolute;left: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vXcQA&#10;AADdAAAADwAAAGRycy9kb3ducmV2LnhtbERPTWvCQBC9F/oflil4q5sqFUndhBBa9SBYbel5yE6T&#10;NNnZkF1N6q93D4LHx/tepaNpxZl6V1tW8DKNQBAXVtdcKvj++nhegnAeWWNrmRT8k4M0eXxYYazt&#10;wAc6H30pQgi7GBVU3nexlK6oyKCb2o44cL+2N+gD7EupexxCuGnlLIoW0mDNoaHCjvKKiuZ4Mgqy&#10;z/2P65ZDvj787TZN1jaXIn9XavI0Zm8gPI3+Lr65t1rBbP4a5oY34QnI5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tb13EAAAA3QAAAA8AAAAAAAAAAAAAAAAAmAIAAGRycy9k&#10;b3ducmV2LnhtbFBLBQYAAAAABAAEAPUAAACJAwAAAAA=&#10;" fillcolor="white [3212]" strokecolor="#4579b8 [3044]">
                  <v:shadow on="t" color="black" opacity="22937f" origin=",.5" offset="0,.63889mm"/>
                </v:rect>
                <v:rect id="Rectangle 2359" o:spid="_x0000_s1034" style="position:absolute;left: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HKxsgA&#10;AADdAAAADwAAAGRycy9kb3ducmV2LnhtbESPW2vCQBSE3wv+h+UIfasbLRWNrhJCLz4UrBd8PmSP&#10;SUz2bMhuTeyv7xaEPg4z8w2zXPemFldqXWlZwXgUgSDOrC45V3A8vD3NQDiPrLG2TApu5GC9Gjws&#10;Mda24x1d9z4XAcIuRgWF900spcsKMuhGtiEO3tm2Bn2QbS51i12Am1pOomgqDZYcFgpsKC0oq/bf&#10;RkHytT25Ztal77vL50eV1NVPlr4q9TjskwUIT73/D9/bG61g8vwyh7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ocrGyAAAAN0AAAAPAAAAAAAAAAAAAAAAAJgCAABk&#10;cnMvZG93bnJldi54bWxQSwUGAAAAAAQABAD1AAAAjQMAAAAA&#10;" fillcolor="white [3212]" strokecolor="#4579b8 [3044]">
                  <v:shadow on="t" color="black" opacity="22937f" origin=",.5" offset="0,.63889mm"/>
                </v:rect>
                <v:rect id="Rectangle 2360" o:spid="_x0000_s1035" style="position:absolute;left: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p5sQA&#10;AADdAAAADwAAAGRycy9kb3ducmV2LnhtbERPy2rCQBTdF/yH4Ra6q5OmIBIdQwj2sRBsbHF9yVyT&#10;mMydkJma1K93FgWXh/Nep5PpxIUG11hW8DKPQBCXVjdcKfj5fntegnAeWWNnmRT8kYN0M3tYY6Lt&#10;yAVdDr4SIYRdggpq7/tESlfWZNDNbU8cuJMdDPoAh0rqAccQbjoZR9FCGmw4NNTYU15T2R5+jYLs&#10;a390/XLM34vz7qPNuvZa5lulnh6nbAXC0+Tv4n/3p1YQvy7C/vAmPAG5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3qebEAAAA3QAAAA8AAAAAAAAAAAAAAAAAmAIAAGRycy9k&#10;b3ducmV2LnhtbFBLBQYAAAAABAAEAPUAAACJAwAAAAA=&#10;" fillcolor="white [3212]" strokecolor="#4579b8 [3044]">
                  <v:shadow on="t" color="black" opacity="22937f" origin=",.5" offset="0,.63889mm"/>
                </v:rect>
                <v:rect id="Rectangle 2361" o:spid="_x0000_s1036" style="position:absolute;left: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sMfcYA&#10;AADdAAAADwAAAGRycy9kb3ducmV2LnhtbESPQWvCQBSE74X+h+UJ3upGBZHoKiG0tQfBasXzI/tM&#10;YrJvQ3Y1qb/eLQg9DjPzDbNc96YWN2pdaVnBeBSBIM6sLjlXcPz5eJuDcB5ZY22ZFPySg/Xq9WWJ&#10;sbYd7+l28LkIEHYxKii8b2IpXVaQQTeyDXHwzrY16INsc6lb7ALc1HISRTNpsOSwUGBDaUFZdbga&#10;Bcn37uSaeZd+7i/bTZXU1T1L35UaDvpkAcJT7//Dz/aXVjCZzsbw9yY8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sMfcYAAADdAAAADwAAAAAAAAAAAAAAAACYAgAAZHJz&#10;L2Rvd25yZXYueG1sUEsFBgAAAAAEAAQA9QAAAIsDAAAAAA==&#10;" fillcolor="white [3212]" strokecolor="#4579b8 [3044]">
                  <v:shadow on="t" color="black" opacity="22937f" origin=",.5" offset="0,.63889mm"/>
                </v:rect>
                <v:rect id="Rectangle 2362" o:spid="_x0000_s1037" style="position:absolute;left: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mSCscA&#10;AADdAAAADwAAAGRycy9kb3ducmV2LnhtbESPT2vCQBTE7wW/w/KE3urGFESiq4Rgaw8F6x88P7LP&#10;JCb7NmRXk/bTu4VCj8PM/IZZrgfTiDt1rrKsYDqJQBDnVldcKDgd317mIJxH1thYJgXf5GC9Gj0t&#10;MdG25z3dD74QAcIuQQWl920ipctLMugmtiUO3sV2Bn2QXSF1h32Am0bGUTSTBisOCyW2lJWU14eb&#10;UZB+7c6unffZ+/76ua3Tpv7Js41Sz+MhXYDwNPj/8F/7QyuIX2cx/L4JT0Cu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pkgrHAAAA3QAAAA8AAAAAAAAAAAAAAAAAmAIAAGRy&#10;cy9kb3ducmV2LnhtbFBLBQYAAAAABAAEAPUAAACMAwAAAAA=&#10;" fillcolor="white [3212]" strokecolor="#4579b8 [3044]">
                  <v:shadow on="t" color="black" opacity="22937f" origin=",.5" offset="0,.63889mm"/>
                </v:rect>
                <v:rect id="Rectangle 2363" o:spid="_x0000_s1038" style="position:absolute;left: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3kccA&#10;AADdAAAADwAAAGRycy9kb3ducmV2LnhtbESPT2vCQBTE74V+h+UVvNWNCiLRVULQ6qHQ+gfPj+wz&#10;icm+Ddmtif303YLgcZiZ3zCLVW9qcaPWlZYVjIYRCOLM6pJzBafj5n0GwnlkjbVlUnAnB6vl68sC&#10;Y2073tPt4HMRIOxiVFB438RSuqwgg25oG+LgXWxr0AfZ5lK32AW4qeU4iqbSYMlhocCG0oKy6vBj&#10;FCTfX2fXzLr0Y3/93FZJXf1m6VqpwVufzEF46v0z/GjvtILxZDqB/zfhCc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lN5HHAAAA3QAAAA8AAAAAAAAAAAAAAAAAmAIAAGRy&#10;cy9kb3ducmV2LnhtbFBLBQYAAAAABAAEAPUAAACMAwAAAAA=&#10;" fillcolor="white [3212]" strokecolor="#4579b8 [3044]">
                  <v:shadow on="t" color="black" opacity="22937f" origin=",.5" offset="0,.63889mm"/>
                </v:rect>
                <v:rect id="Rectangle 2364" o:spid="_x0000_s1039" style="position:absolute;left:345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yv5ccA&#10;AADdAAAADwAAAGRycy9kb3ducmV2LnhtbESPT2vCQBTE70K/w/IK3nRTFZHoKiG06qHgn5aeH9ln&#10;kib7NmRXE/vpuwWhx2FmfsOsNr2pxY1aV1pW8DKOQBBnVpecK/j8eBstQDiPrLG2TAru5GCzfhqs&#10;MNa24xPdzj4XAcIuRgWF900spcsKMujGtiEO3sW2Bn2QbS51i12Am1pOomguDZYcFgpsKC0oq85X&#10;oyA5Hr5cs+jS7en7fVcldfWTpa9KDZ/7ZAnCU+//w4/2XiuYTOcz+HsTn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Mr+XHAAAA3QAAAA8AAAAAAAAAAAAAAAAAmAIAAGRy&#10;cy9kb3ducmV2LnhtbFBLBQYAAAAABAAEAPUAAACMAwAAAAA=&#10;" fillcolor="white [3212]" strokecolor="#4579b8 [3044]">
                  <v:shadow on="t" color="black" opacity="22937f" origin=",.5" offset="0,.63889mm"/>
                </v:rect>
                <v:rect id="Rectangle 2365" o:spid="_x0000_s1040" style="position:absolute;left:374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AKfscA&#10;AADdAAAADwAAAGRycy9kb3ducmV2LnhtbESPT2vCQBTE70K/w/IK3nRTRZHoKiG06qHgn5aeH9ln&#10;kib7NmRXE/vpuwWhx2FmfsOsNr2pxY1aV1pW8DKOQBBnVpecK/j8eBstQDiPrLG2TAru5GCzfhqs&#10;MNa24xPdzj4XAcIuRgWF900spcsKMujGtiEO3sW2Bn2QbS51i12Am1pOomguDZYcFgpsKC0oq85X&#10;oyA5Hr5cs+jS7en7fVcldfWTpa9KDZ/7ZAnCU+//w4/2XiuYTOcz+HsTn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ACn7HAAAA3QAAAA8AAAAAAAAAAAAAAAAAmAIAAGRy&#10;cy9kb3ducmV2LnhtbFBLBQYAAAAABAAEAPUAAACMAwAAAAA=&#10;" fillcolor="white [3212]" strokecolor="#4579b8 [3044]">
                  <v:shadow on="t" color="black" opacity="22937f" origin=",.5" offset="0,.63889mm"/>
                </v:rect>
                <v:rect id="Rectangle 2366" o:spid="_x0000_s1041"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orMkA&#10;AADdAAAADwAAAGRycy9kb3ducmV2LnhtbESPQWvCQBSE74L/YXlCL6VuqjQNqauU2oLFi0099Pia&#10;fU3SZN+G7DZGf71bEDwOM/MNs1gNphE9da6yrOB+GoEgzq2uuFCw/3y7S0A4j6yxsUwKjuRgtRyP&#10;Fphqe+AP6jNfiABhl6KC0vs2ldLlJRl0U9sSB+/HdgZ9kF0hdYeHADeNnEVRLA1WHBZKbOmlpLzO&#10;/oyC5Os9rx9f97fz9e6hWP/W21OffSt1Mxmen0B4Gvw1fGlvtILZPI7h/014AnJ5B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B9orMkAAADdAAAADwAAAAAAAAAAAAAAAACYAgAA&#10;ZHJzL2Rvd25yZXYueG1sUEsFBgAAAAAEAAQA9QAAAI4DAAAAAA==&#10;" fillcolor="#ccc [669]" strokecolor="#4579b8 [3044]">
                  <v:shadow on="t" color="black" opacity="22937f" origin=",.5" offset="0,.63889mm"/>
                </v:rect>
                <v:rect id="Rectangle 2367" o:spid="_x0000_s1042" style="position:absolute;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uHKsUA&#10;AADdAAAADwAAAGRycy9kb3ducmV2LnhtbESPUWvCQBCE3wv+h2OFvumllqYleooIFitU0Lbv29ya&#10;hOb2Qm41qb/eKwh9HGbmG2a26F2tztSGyrOBh3ECijj3tuLCwOfHevQCKgiyxdozGfilAIv54G6G&#10;mfUd7+l8kEJFCIcMDZQiTaZ1yEtyGMa+IY7e0bcOJcq20LbFLsJdrSdJkmqHFceFEhtalZT/HE7O&#10;gKSv3L+H7dM2vO02J/HLr+9LZ8z9sF9OQQn18h++tTfWwOQxfYa/N/EJ6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G4cqxQAAAN0AAAAPAAAAAAAAAAAAAAAAAJgCAABkcnMv&#10;ZG93bnJldi54bWxQSwUGAAAAAAQABAD1AAAAigMAAAAA&#10;" fillcolor="#84a6d1 [2260]" strokecolor="#4579b8 [3044]">
                  <v:shadow on="t" color="black" opacity="22937f" origin=",.5" offset="0,.63889mm"/>
                </v:rect>
                <v:rect id="Rectangle 2368" o:spid="_x0000_s1043" style="position:absolute;left:28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QTWMIA&#10;AADdAAAADwAAAGRycy9kb3ducmV2LnhtbERPS2vCQBC+F/wPywi91Y1KQ4muIoWKFVqoj/uYHZNg&#10;djZkR5P6691DoceP7z1f9q5WN2pD5dnAeJSAIs69rbgwcNh/vLyBCoJssfZMBn4pwHIxeJpjZn3H&#10;P3TbSaFiCIcMDZQiTaZ1yEtyGEa+IY7c2bcOJcK20LbFLoa7Wk+SJNUOK44NJTb0XlJ+2V2dAUnX&#10;3H+F7es2fH5vruJXx9O9M+Z52K9moIR6+Rf/uTfWwGSaxrnxTXwCe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hBNYwgAAAN0AAAAPAAAAAAAAAAAAAAAAAJgCAABkcnMvZG93&#10;bnJldi54bWxQSwUGAAAAAAQABAD1AAAAhwMAAAAA&#10;" fillcolor="#84a6d1 [2260]" strokecolor="#4579b8 [3044]">
                  <v:shadow on="t" color="black" opacity="22937f" origin=",.5" offset="0,.63889mm"/>
                </v:rect>
                <v:rect id="Rectangle 2369" o:spid="_x0000_s1044" style="position:absolute;left:57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0Ae8cA&#10;AADdAAAADwAAAGRycy9kb3ducmV2LnhtbESPQWvCQBSE7wX/w/IEb3WjgtjoKiHY6qFQtcXzI/ua&#10;pMm+DdnVxP56Vyj0OMzMN8xq05taXKl1pWUFk3EEgjizuuRcwdfn6/MChPPIGmvLpOBGDjbrwdMK&#10;Y207PtL15HMRIOxiVFB438RSuqwgg25sG+LgfdvWoA+yzaVusQtwU8tpFM2lwZLDQoENpQVl1eli&#10;FCSHj7NrFl36dvx531VJXf1m6Vap0bBPliA89f4//NfeawXT2fwFHm/CE5D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NAHvHAAAA3QAAAA8AAAAAAAAAAAAAAAAAmAIAAGRy&#10;cy9kb3ducmV2LnhtbFBLBQYAAAAABAAEAPUAAACMAwAAAAA=&#10;" fillcolor="white [3212]" strokecolor="#4579b8 [3044]">
                  <v:shadow on="t" color="black" opacity="22937f" origin=",.5" offset="0,.63889mm"/>
                </v:rect>
                <v:rect id="Rectangle 2370" o:spid="_x0000_s1045" style="position:absolute;left:86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tPi8MA&#10;AADdAAAADwAAAGRycy9kb3ducmV2LnhtbERPz2vCMBS+D/Y/hDfwpsk60a0zig4FGXjQ6c6P5q0p&#10;a15KE231r18Owo4f3+/Zone1uFAbKs8ankcKBHHhTcWlhuPXZvgKIkRkg7Vn0nClAIv548MMc+M7&#10;3tPlEEuRQjjkqMHG2ORShsKSwzDyDXHifnzrMCbYltK02KVwV8tMqYl0WHFqsNjQh6Xi93B2GpRd&#10;TU50+1xnQX2Pd+vNW3c6Rq0HT/3yHUSkPv6L7+6t0ZC9TNP+9CY9AT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tPi8MAAADdAAAADwAAAAAAAAAAAAAAAACYAgAAZHJzL2Rv&#10;d25yZXYueG1sUEsFBgAAAAAEAAQA9QAAAIgDAAAAAA==&#10;" fillcolor="#1f497d [3215]" strokecolor="#4579b8 [3044]">
                  <v:shadow on="t" color="black" opacity="22937f" origin=",.5" offset="0,.63889mm"/>
                </v:rect>
                <v:rect id="Rectangle 2371" o:spid="_x0000_s1046" style="position:absolute;left:1152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fqEMcA&#10;AADdAAAADwAAAGRycy9kb3ducmV2LnhtbESPT2sCMRTE74V+h/CE3mritlhdjdIWBSl4qP/Oj81z&#10;s7h5WTapu+2nN4VCj8PM/IaZL3tXiyu1ofKsYTRUIIgLbyouNRz268cJiBCRDdaeScM3BVgu7u/m&#10;mBvf8Sddd7EUCcIhRw02xiaXMhSWHIahb4iTd/atw5hkW0rTYpfgrpaZUmPpsOK0YLGhd0vFZffl&#10;NCj7Nj7Sz8cqC+r0vF2tp93xELV+GPSvMxCR+vgf/mtvjIbs6WUEv2/SE5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n6hDHAAAA3QAAAA8AAAAAAAAAAAAAAAAAmAIAAGRy&#10;cy9kb3ducmV2LnhtbFBLBQYAAAAABAAEAPUAAACMAwAAAAA=&#10;" fillcolor="#1f497d [3215]" strokecolor="#4579b8 [3044]">
                  <v:shadow on="t" color="black" opacity="22937f" origin=",.5" offset="0,.63889mm"/>
                </v:rect>
                <v:rect id="Rectangle 2372" o:spid="_x0000_s1047" style="position:absolute;left:1440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AE18cA&#10;AADdAAAADwAAAGRycy9kb3ducmV2LnhtbESPQWvCQBSE74L/YXmF3nTTFKxEVwnBth6Eqi2eH9nX&#10;JE32bchuTfTXu4WCx2FmvmGW68E04kydqywreJpGIIhzqysuFHx9vk7mIJxH1thYJgUXcrBejUdL&#10;TLTt+UDnoy9EgLBLUEHpfZtI6fKSDLqpbYmD9207gz7IrpC6wz7ATSPjKJpJgxWHhRJbykrK6+Ov&#10;UZDuP06unffZ2+Fn916nTX3Ns41Sjw9DugDhafD38H97qxXEzy8x/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wBNfHAAAA3QAAAA8AAAAAAAAAAAAAAAAAmAIAAGRy&#10;cy9kb3ducmV2LnhtbFBLBQYAAAAABAAEAPUAAACMAwAAAAA=&#10;" fillcolor="white [3212]" strokecolor="#4579b8 [3044]">
                  <v:shadow on="t" color="black" opacity="22937f" origin=",.5" offset="0,.63889mm"/>
                </v:rect>
                <v:rect id="Rectangle 2373" o:spid="_x0000_s1048" style="position:absolute;left:172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yhTMcA&#10;AADdAAAADwAAAGRycy9kb3ducmV2LnhtbESPT2vCQBTE70K/w/IK3nRThSrRVUJotQfBPy09P7LP&#10;JE32bciuJu2ndwWhx2FmfsMs172pxZVaV1pW8DKOQBBnVpecK/j6fB/NQTiPrLG2TAp+ycF69TRY&#10;Yqxtx0e6nnwuAoRdjAoK75tYSpcVZNCNbUMcvLNtDfog21zqFrsAN7WcRNGrNFhyWCiwobSgrDpd&#10;jILksP92zbxLN8ef3bZK6uovS9+UGj73yQKEp97/hx/tD61gMp1N4f4mPA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8oUzHAAAA3QAAAA8AAAAAAAAAAAAAAAAAmAIAAGRy&#10;cy9kb3ducmV2LnhtbFBLBQYAAAAABAAEAPUAAACMAwAAAAA=&#10;" fillcolor="white [3212]" strokecolor="#4579b8 [3044]">
                  <v:shadow on="t" color="black" opacity="22937f" origin=",.5" offset="0,.63889mm"/>
                </v:rect>
                <v:rect id="Rectangle 2374" o:spid="_x0000_s1049" style="position:absolute;left:201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U5OMgA&#10;AADdAAAADwAAAGRycy9kb3ducmV2LnhtbESPW2vCQBSE3wv+h+UIfasbbVGJrhJCLz4UrBd8PmSP&#10;SUz2bMhuTeyv7xaEPg4z8w2zXPemFldqXWlZwXgUgSDOrC45V3A8vD3NQTiPrLG2TApu5GC9Gjws&#10;Mda24x1d9z4XAcIuRgWF900spcsKMuhGtiEO3tm2Bn2QbS51i12Am1pOomgqDZYcFgpsKC0oq/bf&#10;RkHytT25Zt6l77vL50eV1NVPlr4q9TjskwUIT73/D9/bG61g8jx7gb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5FTk4yAAAAN0AAAAPAAAAAAAAAAAAAAAAAJgCAABk&#10;cnMvZG93bnJldi54bWxQSwUGAAAAAAQABAD1AAAAjQMAAAAA&#10;" fillcolor="white [3212]" strokecolor="#4579b8 [3044]">
                  <v:shadow on="t" color="black" opacity="22937f" origin=",.5" offset="0,.63889mm"/>
                </v:rect>
                <v:rect id="Rectangle 2375" o:spid="_x0000_s1050" style="position:absolute;left:230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mco8gA&#10;AADdAAAADwAAAGRycy9kb3ducmV2LnhtbESPW2vCQBSE3wv+h+UIfasbLVWJrhJCLz4UrBd8PmSP&#10;SUz2bMhuTeyv7xaEPg4z8w2zXPemFldqXWlZwXgUgSDOrC45V3A8vD3NQTiPrLG2TApu5GC9Gjws&#10;Mda24x1d9z4XAcIuRgWF900spcsKMuhGtiEO3tm2Bn2QbS51i12Am1pOomgqDZYcFgpsKC0oq/bf&#10;RkHytT25Zt6l77vL50eV1NVPlr4q9TjskwUIT73/D9/bG61g8jx7gb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WWZyjyAAAAN0AAAAPAAAAAAAAAAAAAAAAAJgCAABk&#10;cnMvZG93bnJldi54bWxQSwUGAAAAAAQABAD1AAAAjQMAAAAA&#10;" fillcolor="white [3212]" strokecolor="#4579b8 [3044]">
                  <v:shadow on="t" color="black" opacity="22937f" origin=",.5" offset="0,.63889mm"/>
                </v:rect>
                <v:rect id="Rectangle 2376" o:spid="_x0000_s1051" style="position:absolute;left:2592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sC1McA&#10;AADdAAAADwAAAGRycy9kb3ducmV2LnhtbESPQWvCQBSE74X+h+UVvNWNClaiq4SgtgehasXzI/tM&#10;YrJvQ3Y1aX+9Wyj0OMzMN8xi1Zta3Kl1pWUFo2EEgjizuuRcwelr8zoD4TyyxtoyKfgmB6vl89MC&#10;Y207PtD96HMRIOxiVFB438RSuqwgg25oG+LgXWxr0AfZ5lK32AW4qeU4iqbSYMlhocCG0oKy6ngz&#10;CpL959k1sy7dHq679yqpq58sXSs1eOmTOQhPvf8P/7U/tILx5G0Kv2/CE5DL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LAtTHAAAA3QAAAA8AAAAAAAAAAAAAAAAAmAIAAGRy&#10;cy9kb3ducmV2LnhtbFBLBQYAAAAABAAEAPUAAACMAwAAAAA=&#10;" fillcolor="white [3212]" strokecolor="#4579b8 [3044]">
                  <v:shadow on="t" color="black" opacity="22937f" origin=",.5" offset="0,.63889mm"/>
                </v:rect>
                <v:rect id="Rectangle 2377" o:spid="_x0000_s1052" style="position:absolute;left:2880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LX/8cA&#10;AADdAAAADwAAAGRycy9kb3ducmV2LnhtbESPS2vDMBCE74X+B7GF3hopbsnDiRKSkkAp5NC8zou1&#10;sUyslbHU2O2vrwqFHoeZ+YaZL3tXixu1ofKsYThQIIgLbyouNRwP26cJiBCRDdaeScMXBVgu7u/m&#10;mBvf8Qfd9rEUCcIhRw02xiaXMhSWHIaBb4iTd/Gtw5hkW0rTYpfgrpaZUiPpsOK0YLGhV0vFdf/p&#10;NCi7Hp3o+32TBXV+2W220+50jFo/PvSrGYhIffwP/7XfjIbseTyG3zfp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C1//HAAAA3QAAAA8AAAAAAAAAAAAAAAAAmAIAAGRy&#10;cy9kb3ducmV2LnhtbFBLBQYAAAAABAAEAPUAAACMAwAAAAA=&#10;" fillcolor="#1f497d [3215]" strokecolor="#4579b8 [3044]">
                  <v:shadow on="t" color="black" opacity="22937f" origin=",.5" offset="0,.63889mm"/>
                </v:rect>
                <v:rect id="Rectangle 2378" o:spid="_x0000_s1053" style="position:absolute;left:316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1DjcMA&#10;AADdAAAADwAAAGRycy9kb3ducmV2LnhtbERPz2vCMBS+D/Y/hDfwpsk60a0zig4FGXjQ6c6P5q0p&#10;a15KE231r18Owo4f3+/Zone1uFAbKs8ankcKBHHhTcWlhuPXZvgKIkRkg7Vn0nClAIv548MMc+M7&#10;3tPlEEuRQjjkqMHG2ORShsKSwzDyDXHifnzrMCbYltK02KVwV8tMqYl0WHFqsNjQh6Xi93B2GpRd&#10;TU50+1xnQX2Pd+vNW3c6Rq0HT/3yHUSkPv6L7+6t0ZC9TNPc9CY9AT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1DjcMAAADdAAAADwAAAAAAAAAAAAAAAACYAgAAZHJzL2Rv&#10;d25yZXYueG1sUEsFBgAAAAAEAAQA9QAAAIgDAAAAAA==&#10;" fillcolor="#1f497d [3215]" strokecolor="#4579b8 [3044]">
                  <v:shadow on="t" color="black" opacity="22937f" origin=",.5" offset="0,.63889mm"/>
                </v:rect>
                <v:rect id="Rectangle 2379" o:spid="_x0000_s1054" style="position:absolute;left:345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WpsgA&#10;AADdAAAADwAAAGRycy9kb3ducmV2LnhtbESPW2vCQBSE3wv+h+UIfasbLVSNrhJCLz4UrBd8PmSP&#10;SUz2bMhuTeyv7xaEPg4z8w2zXPemFldqXWlZwXgUgSDOrC45V3A8vD3NQDiPrLG2TApu5GC9Gjws&#10;Mda24x1d9z4XAcIuRgWF900spcsKMuhGtiEO3tm2Bn2QbS51i12Am1pOouhFGiw5LBTYUFpQVu2/&#10;jYLka3tyzaxL33eXz48qqaufLH1V6nHYJwsQnnr/H763N1rB5Hk6h7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FJamyAAAAN0AAAAPAAAAAAAAAAAAAAAAAJgCAABk&#10;cnMvZG93bnJldi54bWxQSwUGAAAAAAQABAD1AAAAjQMAAAAA&#10;" fillcolor="white [3212]" strokecolor="#4579b8 [3044]">
                  <v:shadow on="t" color="black" opacity="22937f" origin=",.5" offset="0,.63889mm"/>
                </v:rect>
                <v:rect id="Rectangle 2380" o:spid="_x0000_s1055" style="position:absolute;left:374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PHMMA&#10;AADdAAAADwAAAGRycy9kb3ducmV2LnhtbERPy4rCMBTdC/MP4Q7MTlMdkNIxSinzWgi+BteX5trW&#10;Njelydjq15uF4PJw3ovVYBpxoc5VlhVMJxEI4tzqigsFf4evcQzCeWSNjWVScCUHq+XLaIGJtj3v&#10;6LL3hQgh7BJUUHrfJlK6vCSDbmJb4sCdbGfQB9gVUnfYh3DTyFkUzaXBikNDiS1lJeX1/t8oSLeb&#10;o2vjPvvendc/ddrUtzz7VOrtdUg/QHga/FP8cP9qBbP3OOwPb8IT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PHMMAAADdAAAADwAAAAAAAAAAAAAAAACYAgAAZHJzL2Rv&#10;d25yZXYueG1sUEsFBgAAAAAEAAQA9QAAAIgDAAAAAA==&#10;" fillcolor="white [3212]" strokecolor="#4579b8 [3044]">
                  <v:shadow on="t" color="black" opacity="22937f" origin=",.5" offset="0,.63889mm"/>
                </v:rect>
                <v:rect id="Rectangle 2381" o:spid="_x0000_s1056"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WIskA&#10;AADdAAAADwAAAGRycy9kb3ducmV2LnhtbESPQUvDQBSE74X+h+UVehG7aYs1xG6CtApKLzX24PGZ&#10;fSYx2bchu6bRX+8KQo/DzHzDbLPRtGKg3tWWFSwXEQjiwuqaSwWn18frGITzyBpby6Tgmxxk6XSy&#10;xUTbM7/QkPtSBAi7BBVU3neJlK6oyKBb2I44eB+2N+iD7EupezwHuGnlKoo20mDNYaHCjnYVFU3+&#10;ZRTEb89Fc/twulrvjzfl/rM5/Az5u1Lz2Xh/B8LT6C/h//aTVrBax0v4exOegEx/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oWIskAAADdAAAADwAAAAAAAAAAAAAAAACYAgAA&#10;ZHJzL2Rvd25yZXYueG1sUEsFBgAAAAAEAAQA9QAAAI4DAAAAAA==&#10;" fillcolor="#ccc [669]" strokecolor="#4579b8 [3044]">
                  <v:shadow on="t" color="black" opacity="22937f" origin=",.5" offset="0,.63889mm"/>
                </v:rect>
                <v:rect id="Rectangle 2382" o:spid="_x0000_s1057" style="position:absolute;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31HcUA&#10;AADdAAAADwAAAGRycy9kb3ducmV2LnhtbESPX2vCMBTF3wd+h3CFvc3UOqZUo8iYw7EXreLzpbm2&#10;xeamNLHGffplMPDxcP78OItVMI3oqXO1ZQXjUQKCuLC65lLB8bB5mYFwHlljY5kU3MnBajl4WmCm&#10;7Y331Oe+FHGEXYYKKu/bTEpXVGTQjWxLHL2z7Qz6KLtS6g5vcdw0Mk2SN2mw5kiosKX3iopLfjUR&#10;0veH02cevum0+frZTV9DUn/slXoehvUchKfgH+H/9lYrSCezFP7exCc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PfUdxQAAAN0AAAAPAAAAAAAAAAAAAAAAAJgCAABkcnMv&#10;ZG93bnJldi54bWxQSwUGAAAAAAQABAD1AAAAigMAAAAA&#10;" fillcolor="#d38482 [2261]" strokecolor="#4579b8 [3044]">
                  <v:shadow on="t" color="black" opacity="22937f" origin=",.5" offset="0,.63889mm"/>
                </v:rect>
                <v:rect id="Rectangle 2383" o:spid="_x0000_s1058" style="position:absolute;left:28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xn08UA&#10;AADdAAAADwAAAGRycy9kb3ducmV2LnhtbESPUWvCQBCE3wv+h2MF3+pFpSKpp4jQooJCbfu+zW2T&#10;0NxeyK0m9dd7guDjMDPfMPNl5yp1piaUng2Mhgko4szbknMDX59vzzNQQZAtVp7JwD8FWC56T3NM&#10;rW/5g85HyVWEcEjRQCFSp1qHrCCHYehr4uj9+sahRNnk2jbYRrir9DhJptphyXGhwJrWBWV/x5Mz&#10;INN37vZh97IL28PmJH71/XNpjRn0u9UrKKFOHuF7e2MNjCezCdzexCe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GfTxQAAAN0AAAAPAAAAAAAAAAAAAAAAAJgCAABkcnMv&#10;ZG93bnJldi54bWxQSwUGAAAAAAQABAD1AAAAigMAAAAA&#10;" fillcolor="#84a6d1 [2260]" strokecolor="#4579b8 [3044]">
                  <v:shadow on="t" color="black" opacity="22937f" origin=",.5" offset="0,.63889mm"/>
                </v:rect>
                <v:rect id="Rectangle 2384" o:spid="_x0000_s1059" style="position:absolute;left:57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JH8cA&#10;AADdAAAADwAAAGRycy9kb3ducmV2LnhtbESPT2vCQBTE7wW/w/KE3upGWyREVwnB/jkIVVs8P7Kv&#10;SZrs25DdmuindwuCx2FmfsMs14NpxIk6V1lWMJ1EIIhzqysuFHx/vT7FIJxH1thYJgVncrBejR6W&#10;mGjb855OB1+IAGGXoILS+zaR0uUlGXQT2xIH78d2Bn2QXSF1h32Am0bOomguDVYcFkpsKSsprw9/&#10;RkG6+zy6Nu6zt/3v9r1Om/qSZxulHsdDugDhafD38K39oRXMnuMX+H8Tno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zASR/HAAAA3QAAAA8AAAAAAAAAAAAAAAAAmAIAAGRy&#10;cy9kb3ducmV2LnhtbFBLBQYAAAAABAAEAPUAAACMAwAAAAA=&#10;" fillcolor="white [3212]" strokecolor="#4579b8 [3044]">
                  <v:shadow on="t" color="black" opacity="22937f" origin=",.5" offset="0,.63889mm"/>
                </v:rect>
                <v:rect id="Rectangle 2385" o:spid="_x0000_s1060" style="position:absolute;left:86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zshMcA&#10;AADdAAAADwAAAGRycy9kb3ducmV2LnhtbESPT2vCQBTE7wW/w/KE3upGSyVEVwnB/jkIVVs8P7Kv&#10;SZrs25DdmuindwuCx2FmfsMs14NpxIk6V1lWMJ1EIIhzqysuFHx/vT7FIJxH1thYJgVncrBejR6W&#10;mGjb855OB1+IAGGXoILS+zaR0uUlGXQT2xIH78d2Bn2QXSF1h32Am0bOomguDVYcFkpsKSsprw9/&#10;RkG6+zy6Nu6zt/3v9r1Om/qSZxulHsdDugDhafD38K39oRXMnuMX+H8Tno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M7ITHAAAA3QAAAA8AAAAAAAAAAAAAAAAAmAIAAGRy&#10;cy9kb3ducmV2LnhtbFBLBQYAAAAABAAEAPUAAACMAwAAAAA=&#10;" fillcolor="white [3212]" strokecolor="#4579b8 [3044]">
                  <v:shadow on="t" color="black" opacity="22937f" origin=",.5" offset="0,.63889mm"/>
                </v:rect>
                <v:rect id="Rectangle 2386" o:spid="_x0000_s1061" style="position:absolute;left:1152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tJ8QA&#10;AADdAAAADwAAAGRycy9kb3ducmV2LnhtbESPQYvCMBSE78L+h/CEvWlqV0SrUVxhYQ/qotveH82z&#10;LTYvpYla/70RBI/DzHzDLFadqcWVWldZVjAaRiCIc6srLhSk/z+DKQjnkTXWlknBnRyslh+9BSba&#10;3vhA16MvRICwS1BB6X2TSOnykgy6oW2Ig3eyrUEfZFtI3eItwE0t4yiaSIMVh4USG9qUlJ+PF6Pg&#10;b78+NOk4trMZ7bL9NuvOcvut1Ge/W89BeOr8O/xq/2oF8dd0As834Qn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nrSfEAAAA3QAAAA8AAAAAAAAAAAAAAAAAmAIAAGRycy9k&#10;b3ducmV2LnhtbFBLBQYAAAAABAAEAPUAAACJAwAAAAA=&#10;" fillcolor="#c6615e [2901]" strokecolor="#4579b8 [3044]">
                  <v:shadow on="t" color="black" opacity="22937f" origin=",.5" offset="0,.63889mm"/>
                </v:rect>
                <v:rect id="Rectangle 2387" o:spid="_x0000_s1062" style="position:absolute;left:1440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LXaMcA&#10;AADdAAAADwAAAGRycy9kb3ducmV2LnhtbESPT2vCQBTE7wW/w/KE3upGCzVEVwnB/jkIVVs8P7Kv&#10;SZrs25DdmuindwuCx2FmfsMs14NpxIk6V1lWMJ1EIIhzqysuFHx/vT7FIJxH1thYJgVncrBejR6W&#10;mGjb855OB1+IAGGXoILS+zaR0uUlGXQT2xIH78d2Bn2QXSF1h32Am0bOouhFGqw4LJTYUlZSXh/+&#10;jIJ093l0bdxnb/vf7XudNvUlzzZKPY6HdAHC0+Dv4Vv7QyuYPcdz+H8Tno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S12jHAAAA3QAAAA8AAAAAAAAAAAAAAAAAmAIAAGRy&#10;cy9kb3ducmV2LnhtbFBLBQYAAAAABAAEAPUAAACMAwAAAAA=&#10;" fillcolor="white [3212]" strokecolor="#4579b8 [3044]">
                  <v:shadow on="t" color="black" opacity="22937f" origin=",.5" offset="0,.63889mm"/>
                </v:rect>
                <v:rect id="Rectangle 2388" o:spid="_x0000_s1063" style="position:absolute;left:172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DGsMA&#10;AADdAAAADwAAAGRycy9kb3ducmV2LnhtbERPy4rCMBTdC/MP4Q7MTlMdkNIxSinzWgi+BteX5trW&#10;Njelydjq15uF4PJw3ovVYBpxoc5VlhVMJxEI4tzqigsFf4evcQzCeWSNjWVScCUHq+XLaIGJtj3v&#10;6LL3hQgh7BJUUHrfJlK6vCSDbmJb4sCdbGfQB9gVUnfYh3DTyFkUzaXBikNDiS1lJeX1/t8oSLeb&#10;o2vjPvvendc/ddrUtzz7VOrtdUg/QHga/FP8cP9qBbP3OMwNb8IT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1DGsMAAADdAAAADwAAAAAAAAAAAAAAAACYAgAAZHJzL2Rv&#10;d25yZXYueG1sUEsFBgAAAAAEAAQA9QAAAIgDAAAAAA==&#10;" fillcolor="white [3212]" strokecolor="#4579b8 [3044]">
                  <v:shadow on="t" color="black" opacity="22937f" origin=",.5" offset="0,.63889mm"/>
                </v:rect>
                <v:rect id="Rectangle 2389" o:spid="_x0000_s1064" style="position:absolute;left:201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lnbMUA&#10;AADdAAAADwAAAGRycy9kb3ducmV2LnhtbESPS2vCQBSF9wX/w3AFd3XiA7Wpo4iotHSjsbi+ZG6T&#10;YOZOyIxx2l/fKQhdHs7j4yzXwdSio9ZVlhWMhgkI4tzqigsFn+f98wKE88gaa8uk4JscrFe9pyWm&#10;2t75RF3mCxFH2KWooPS+SaV0eUkG3dA2xNH7sq1BH2VbSN3iPY6bWo6TZCYNVhwJJTa0LSm/ZjcT&#10;IV13vhyy8EGX/fvPcT4NSbU7KTXoh80rCE/B/4cf7TetYDxZvMDfm/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mWdsxQAAAN0AAAAPAAAAAAAAAAAAAAAAAJgCAABkcnMv&#10;ZG93bnJldi54bWxQSwUGAAAAAAQABAD1AAAAigMAAAAA&#10;" fillcolor="#d38482 [2261]" strokecolor="#4579b8 [3044]">
                  <v:shadow on="t" color="black" opacity="22937f" origin=",.5" offset="0,.63889mm"/>
                </v:rect>
                <v:rect id="Rectangle 2390" o:spid="_x0000_s1065" style="position:absolute;left:230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LZwcUA&#10;AADdAAAADwAAAGRycy9kb3ducmV2LnhtbERPy2rCQBTdF/oPwy2400kVik2dhBBadSH4aOn6krlN&#10;0mTuhMxoUr/eWQhdHs57lY6mFRfqXW1ZwfMsAkFcWF1zqeDr82O6BOE8ssbWMin4Iwdp8viwwljb&#10;gY90OflShBB2MSqovO9iKV1RkUE3sx1x4H5sb9AH2JdS9ziEcNPKeRS9SIM1h4YKO8orKprT2SjI&#10;Dvtv1y2HfH383W2arG2uRf6u1ORpzN5AeBr9v/ju3moF88Vr2B/ehCcg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ItnBxQAAAN0AAAAPAAAAAAAAAAAAAAAAAJgCAABkcnMv&#10;ZG93bnJldi54bWxQSwUGAAAAAAQABAD1AAAAigMAAAAA&#10;" fillcolor="white [3212]" strokecolor="#4579b8 [3044]">
                  <v:shadow on="t" color="black" opacity="22937f" origin=",.5" offset="0,.63889mm"/>
                </v:rect>
                <v:rect id="Rectangle 2391" o:spid="_x0000_s1066" style="position:absolute;left:2592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58WscA&#10;AADdAAAADwAAAGRycy9kb3ducmV2LnhtbESPT2vCQBTE74LfYXlCb7pRodjoKiG0tgeh/sPzI/tM&#10;YrJvQ3ZrUj99t1DocZiZ3zCrTW9qcafWlZYVTCcRCOLM6pJzBefT23gBwnlkjbVlUvBNDjbr4WCF&#10;sbYdH+h+9LkIEHYxKii8b2IpXVaQQTexDXHwrrY16INsc6lb7ALc1HIWRc/SYMlhocCG0oKy6vhl&#10;FCT7z4trFl26Pdx271VSV48sfVXqadQnSxCeev8f/mt/aAWz+csU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ufFrHAAAA3QAAAA8AAAAAAAAAAAAAAAAAmAIAAGRy&#10;cy9kb3ducmV2LnhtbFBLBQYAAAAABAAEAPUAAACMAwAAAAA=&#10;" fillcolor="white [3212]" strokecolor="#4579b8 [3044]">
                  <v:shadow on="t" color="black" opacity="22937f" origin=",.5" offset="0,.63889mm"/>
                </v:rect>
                <v:rect id="Rectangle 2392" o:spid="_x0000_s1067" style="position:absolute;left:2880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ziLccA&#10;AADdAAAADwAAAGRycy9kb3ducmV2LnhtbESPQWvCQBSE70L/w/IK3nRjhGKjq4TQqodCqxXPj+wz&#10;icm+DdnVpP313UKhx2FmvmFWm8E04k6dqywrmE0jEMS51RUXCk6fr5MFCOeRNTaWScEXOdisH0Yr&#10;TLTt+UD3oy9EgLBLUEHpfZtI6fKSDLqpbYmDd7GdQR9kV0jdYR/gppFxFD1JgxWHhRJbykrK6+PN&#10;KEg/3s+uXfTZ9nB929VpU3/n2YtS48chXYLwNPj/8F97rxXE8+cY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m84i3HAAAA3QAAAA8AAAAAAAAAAAAAAAAAmAIAAGRy&#10;cy9kb3ducmV2LnhtbFBLBQYAAAAABAAEAPUAAACMAwAAAAA=&#10;" fillcolor="white [3212]" strokecolor="#4579b8 [3044]">
                  <v:shadow on="t" color="black" opacity="22937f" origin=",.5" offset="0,.63889mm"/>
                </v:rect>
                <v:rect id="Rectangle 2393" o:spid="_x0000_s1068" style="position:absolute;left:316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mYYsYA&#10;AADdAAAADwAAAGRycy9kb3ducmV2LnhtbESPQWvCQBSE7wX/w/IEb3XTKKVJXUWFggdr0Sb3R/Y1&#10;CWbfhuw2if++Kwg9DjPzDbPajKYRPXWutqzgZR6BIC6srrlUkH1/PL+BcB5ZY2OZFNzIwWY9eVph&#10;qu3AZ+ovvhQBwi5FBZX3bSqlKyoy6Oa2JQ7ej+0M+iC7UuoOhwA3jYyj6FUarDksVNjSvqLievk1&#10;Cr5O23ObLWObJPSZn475eJXHnVKz6bh9B+Fp9P/hR/ugFcSLZAH3N+EJ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mYYsYAAADdAAAADwAAAAAAAAAAAAAAAACYAgAAZHJz&#10;L2Rvd25yZXYueG1sUEsFBgAAAAAEAAQA9QAAAIsDAAAAAA==&#10;" fillcolor="#c6615e [2901]" strokecolor="#4579b8 [3044]">
                  <v:shadow on="t" color="black" opacity="22937f" origin=",.5" offset="0,.63889mm"/>
                </v:rect>
                <v:rect id="Rectangle 2394" o:spid="_x0000_s1069" style="position:absolute;left:345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nfwsgA&#10;AADdAAAADwAAAGRycy9kb3ducmV2LnhtbESPW2vCQBSE3wv+h+UIfasbbRGNrhJCLz4UrBd8PmSP&#10;SUz2bMhuTeyv7xaEPg4z8w2zXPemFldqXWlZwXgUgSDOrC45V3A8vD3NQDiPrLG2TApu5GC9Gjws&#10;Mda24x1d9z4XAcIuRgWF900spcsKMuhGtiEO3tm2Bn2QbS51i12Am1pOomgqDZYcFgpsKC0oq/bf&#10;RkHytT25Ztal77vL50eV1NVPlr4q9TjskwUIT73/D9/bG61g8jx/gb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JGd/CyAAAAN0AAAAPAAAAAAAAAAAAAAAAAJgCAABk&#10;cnMvZG93bnJldi54bWxQSwUGAAAAAAQABAD1AAAAjQMAAAAA&#10;" fillcolor="white [3212]" strokecolor="#4579b8 [3044]">
                  <v:shadow on="t" color="black" opacity="22937f" origin=",.5" offset="0,.63889mm"/>
                </v:rect>
                <v:rect id="Rectangle 2395" o:spid="_x0000_s1070" style="position:absolute;left:374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V6WcgA&#10;AADdAAAADwAAAGRycy9kb3ducmV2LnhtbESPW2vCQBSE3wv+h+UIfasbLRWNrhJCLz4UrBd8PmSP&#10;SUz2bMhuTeyv7xaEPg4z8w2zXPemFldqXWlZwXgUgSDOrC45V3A8vD3NQDiPrLG2TApu5GC9Gjws&#10;Mda24x1d9z4XAcIuRgWF900spcsKMuhGtiEO3tm2Bn2QbS51i12Am1pOomgqDZYcFgpsKC0oq/bf&#10;RkHytT25Ztal77vL50eV1NVPlr4q9TjskwUIT73/D9/bG61g8jx/gb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VXpZyAAAAN0AAAAPAAAAAAAAAAAAAAAAAJgCAABk&#10;cnMvZG93bnJldi54bWxQSwUGAAAAAAQABAD1AAAAjQMAAAAA&#10;" fillcolor="white [3212]" strokecolor="#4579b8 [3044]">
                  <v:shadow on="t" color="black" opacity="22937f" origin=",.5" offset="0,.63889mm"/>
                </v:rect>
                <v:rect id="Rectangle 2396" o:spid="_x0000_s1071"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oYi8kA&#10;AADdAAAADwAAAGRycy9kb3ducmV2LnhtbESPQU/CQBSE7yb8h80z8UJgCwSslYUQ0QTiRQsHj8/u&#10;sy3tvm26a6n+epeExONkZr7JLNe9qUVHrSstK5iMIxDEmdUl5wqOh5dRDMJ5ZI21ZVLwQw7Wq8HN&#10;EhNtz/xOXepzESDsElRQeN8kUrqsIINubBvi4H3Z1qAPss2lbvEc4KaW0yhaSIMlh4UCG3oqKKvS&#10;b6Mg/thn1f3zcTjbvs3z7al6/e3ST6XubvvNIwhPvf8PX9s7rWA6e1jA5U14AnL1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coYi8kAAADdAAAADwAAAAAAAAAAAAAAAACYAgAA&#10;ZHJzL2Rvd25yZXYueG1sUEsFBgAAAAAEAAQA9QAAAI4DAAAAAA==&#10;" fillcolor="#ccc [669]" strokecolor="#4579b8 [3044]">
                  <v:shadow on="t" color="black" opacity="22937f" origin=",.5" offset="0,.63889mm"/>
                </v:rect>
                <v:rect id="Rectangle 2397" o:spid="_x0000_s1072" style="position:absolute;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3DcYA&#10;AADdAAAADwAAAGRycy9kb3ducmV2LnhtbESPUWvCQBCE3wv+h2MF3/RSS7VNPUWEigoKte37NrdN&#10;grm9kFtN6q/vFYQ+DjPzDTNbdK5SF2pC6dnA/SgBRZx5W3Ju4OP9dfgEKgiyxcozGfihAIt5726G&#10;qfUtv9HlKLmKEA4pGihE6lTrkBXkMIx8TRy9b984lCibXNsG2wh3lR4nyUQ7LDkuFFjTqqDsdDw7&#10;AzJZc7cPu8dd2B42Z/HLz69ra8yg3y1fQAl18h++tTfWwPjheQp/b+IT0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73DcYAAADdAAAADwAAAAAAAAAAAAAAAACYAgAAZHJz&#10;L2Rvd25yZXYueG1sUEsFBgAAAAAEAAQA9QAAAIsDAAAAAA==&#10;" fillcolor="#84a6d1 [2260]" strokecolor="#4579b8 [3044]">
                  <v:shadow on="t" color="black" opacity="22937f" origin=",.5" offset="0,.63889mm"/>
                </v:rect>
                <v:rect id="Rectangle 2398" o:spid="_x0000_s1073" style="position:absolute;left:28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Fjf8MA&#10;AADdAAAADwAAAGRycy9kb3ducmV2LnhtbERPTWvCQBC9F/wPywi91Y2Wik1dRQTFChVM9T7Njkkw&#10;Oxuyo0n767uHQo+P9z1f9q5Wd2pD5dnAeJSAIs69rbgwcPrcPM1ABUG2WHsmA98UYLkYPMwxtb7j&#10;I90zKVQM4ZCigVKkSbUOeUkOw8g3xJG7+NahRNgW2rbYxXBX60mSTLXDimNDiQ2tS8qv2c0ZkOmW&#10;+4+wf9mH98PuJn51/vrpjHkc9qs3UEK9/Iv/3DtrYPL8GufGN/EJ6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Fjf8MAAADdAAAADwAAAAAAAAAAAAAAAACYAgAAZHJzL2Rv&#10;d25yZXYueG1sUEsFBgAAAAAEAAQA9QAAAIgDAAAAAA==&#10;" fillcolor="#84a6d1 [2260]" strokecolor="#4579b8 [3044]">
                  <v:shadow on="t" color="black" opacity="22937f" origin=",.5" offset="0,.63889mm"/>
                </v:rect>
                <v:rect id="Rectangle 2399" o:spid="_x0000_s1074" style="position:absolute;left:57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hwXMcA&#10;AADdAAAADwAAAGRycy9kb3ducmV2LnhtbESPT2vCQBTE70K/w/IK3nRTBdHoKiG06qHgn5aeH9ln&#10;kib7NmRXE/vpuwWhx2FmfsOsNr2pxY1aV1pW8DKOQBBnVpecK/j8eBvNQTiPrLG2TAru5GCzfhqs&#10;MNa24xPdzj4XAcIuRgWF900spcsKMujGtiEO3sW2Bn2QbS51i12Am1pOomgmDZYcFgpsKC0oq85X&#10;oyA5Hr5cM+/S7en7fVcldfWTpa9KDZ/7ZAnCU+//w4/2XiuYTBcL+HsTn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YcFzHAAAA3QAAAA8AAAAAAAAAAAAAAAAAmAIAAGRy&#10;cy9kb3ducmV2LnhtbFBLBQYAAAAABAAEAPUAAACMAwAAAAA=&#10;" fillcolor="white [3212]" strokecolor="#4579b8 [3044]">
                  <v:shadow on="t" color="black" opacity="22937f" origin=",.5" offset="0,.63889mm"/>
                </v:rect>
                <v:rect id="Rectangle 2400" o:spid="_x0000_s1075" style="position:absolute;left:86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KBI8QA&#10;AADdAAAADwAAAGRycy9kb3ducmV2LnhtbERPy2rCQBTdC/2H4Rbc6aShFEkdQwh9uBBqtLi+ZK5J&#10;msydkJma2K/vLASXh/Nep5PpxIUG11hW8LSMQBCXVjdcKfg+vi9WIJxH1thZJgVXcpBuHmZrTLQd&#10;uaDLwVcihLBLUEHtfZ9I6cqaDLql7YkDd7aDQR/gUEk94BjCTSfjKHqRBhsODTX2lNdUtodfoyDb&#10;f51cvxrzj+Jn99lmXftX5m9KzR+n7BWEp8nfxTf3ViuIn6OwP7wJT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CgSPEAAAA3QAAAA8AAAAAAAAAAAAAAAAAmAIAAGRycy9k&#10;b3ducmV2LnhtbFBLBQYAAAAABAAEAPUAAACJAwAAAAA=&#10;" fillcolor="white [3212]" strokecolor="#4579b8 [3044]">
                  <v:shadow on="t" color="black" opacity="22937f" origin=",.5" offset="0,.63889mm"/>
                </v:rect>
                <v:rect id="Rectangle 2401" o:spid="_x0000_s1076" style="position:absolute;left:1152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4kuMcA&#10;AADdAAAADwAAAGRycy9kb3ducmV2LnhtbESPS2vDMBCE74X8B7GB3BrZIZTgRjHG5HUotHnQ82Jt&#10;bdfWylhK7PbXV4VCj8PMfMOs09G04k69qy0riOcRCOLC6ppLBdfL7nEFwnlkja1lUvBFDtLN5GGN&#10;ibYDn+h+9qUIEHYJKqi87xIpXVGRQTe3HXHwPmxv0AfZl1L3OAS4aeUiip6kwZrDQoUd5RUVzflm&#10;FGRvr++uWw35/vT5cmiytvku8q1Ss+mYPYPwNPr/8F/7qBUsllEM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HOJLjHAAAA3QAAAA8AAAAAAAAAAAAAAAAAmAIAAGRy&#10;cy9kb3ducmV2LnhtbFBLBQYAAAAABAAEAPUAAACMAwAAAAA=&#10;" fillcolor="white [3212]" strokecolor="#4579b8 [3044]">
                  <v:shadow on="t" color="black" opacity="22937f" origin=",.5" offset="0,.63889mm"/>
                </v:rect>
                <v:rect id="Rectangle 2402" o:spid="_x0000_s1077" style="position:absolute;left:1440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y6z8cA&#10;AADdAAAADwAAAGRycy9kb3ducmV2LnhtbESPT2vCQBTE7wW/w/KE3urGIEWiq4SgtYdC6x88P7LP&#10;JCb7NmS3Ju2n7xYEj8PM/IZZrgfTiBt1rrKsYDqJQBDnVldcKDgdty9zEM4ja2wsk4IfcrBejZ6W&#10;mGjb855uB1+IAGGXoILS+zaR0uUlGXQT2xIH72I7gz7IrpC6wz7ATSPjKHqVBisOCyW2lJWU14dv&#10;oyD9+jy7dt5nb/vrx65Om/o3zzZKPY+HdAHC0+Af4Xv7XSuIZ1EM/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Ecus/HAAAA3QAAAA8AAAAAAAAAAAAAAAAAmAIAAGRy&#10;cy9kb3ducmV2LnhtbFBLBQYAAAAABAAEAPUAAACMAwAAAAA=&#10;" fillcolor="white [3212]" strokecolor="#4579b8 [3044]">
                  <v:shadow on="t" color="black" opacity="22937f" origin=",.5" offset="0,.63889mm"/>
                </v:rect>
                <v:rect id="Rectangle 2403" o:spid="_x0000_s1078" style="position:absolute;left:172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AfVMcA&#10;AADdAAAADwAAAGRycy9kb3ducmV2LnhtbESPT2vCQBTE7wW/w/IEb3WjliLRVUKwtYdC6x88P7LP&#10;JCb7NmRXE/303UKhx2FmfsMs172pxY1aV1pWMBlHIIgzq0vOFRwPb89zEM4ja6wtk4I7OVivBk9L&#10;jLXteEe3vc9FgLCLUUHhfRNL6bKCDLqxbYiDd7atQR9km0vdYhfgppbTKHqVBksOCwU2lBaUVfur&#10;UZB8f51cM+/S993lc1sldfXI0o1So2GfLEB46v1/+K/9oRVMX6IZ/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5QH1THAAAA3QAAAA8AAAAAAAAAAAAAAAAAmAIAAGRy&#10;cy9kb3ducmV2LnhtbFBLBQYAAAAABAAEAPUAAACMAwAAAAA=&#10;" fillcolor="white [3212]" strokecolor="#4579b8 [3044]">
                  <v:shadow on="t" color="black" opacity="22937f" origin=",.5" offset="0,.63889mm"/>
                </v:rect>
                <v:rect id="Rectangle 2404" o:spid="_x0000_s1079" style="position:absolute;left:201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mHIMYA&#10;AADdAAAADwAAAGRycy9kb3ducmV2LnhtbESPT2vCQBTE7wW/w/KE3upGEZHoKiHY2kPB+gfPj+wz&#10;icm+DdnVpH56t1DocZiZ3zDLdW9qcafWlZYVjEcRCOLM6pJzBafj+9schPPIGmvLpOCHHKxXg5cl&#10;xtp2vKf7weciQNjFqKDwvomldFlBBt3INsTBu9jWoA+yzaVusQtwU8tJFM2kwZLDQoENpQVl1eFm&#10;FCTfu7Nr5l36sb9+baukrh5ZulHqddgnCxCeev8f/mt/agWTaTSF3zfhCcjVE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mHIMYAAADdAAAADwAAAAAAAAAAAAAAAACYAgAAZHJz&#10;L2Rvd25yZXYueG1sUEsFBgAAAAAEAAQA9QAAAIsDAAAAAA==&#10;" fillcolor="white [3212]" strokecolor="#4579b8 [3044]">
                  <v:shadow on="t" color="black" opacity="22937f" origin=",.5" offset="0,.63889mm"/>
                </v:rect>
                <v:rect id="Rectangle 2405" o:spid="_x0000_s1080" style="position:absolute;left:230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iu8cA&#10;AADdAAAADwAAAGRycy9kb3ducmV2LnhtbESPT2vCQBTE7wW/w/IEb3Wj2CLRVUKwtYdC6x88P7LP&#10;JCb7NmRXE/303UKhx2FmfsMs172pxY1aV1pWMBlHIIgzq0vOFRwPb89zEM4ja6wtk4I7OVivBk9L&#10;jLXteEe3vc9FgLCLUUHhfRNL6bKCDLqxbYiDd7atQR9km0vdYhfgppbTKHqVBksOCwU2lBaUVfur&#10;UZB8f51cM+/S993lc1sldfXI0o1So2GfLEB46v1/+K/9oRVMZ9EL/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71IrvHAAAA3QAAAA8AAAAAAAAAAAAAAAAAmAIAAGRy&#10;cy9kb3ducmV2LnhtbFBLBQYAAAAABAAEAPUAAACMAwAAAAA=&#10;" fillcolor="white [3212]" strokecolor="#4579b8 [3044]">
                  <v:shadow on="t" color="black" opacity="22937f" origin=",.5" offset="0,.63889mm"/>
                </v:rect>
                <v:rect id="Rectangle 2406" o:spid="_x0000_s1081" style="position:absolute;left:2592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e8zMYA&#10;AADdAAAADwAAAGRycy9kb3ducmV2LnhtbESPQWvCQBSE70L/w/IK3nRTEZHoKiG01YPQaovnR/aZ&#10;xGTfhuxqor++WxA8DjPzDbNc96YWV2pdaVnB2zgCQZxZXXKu4PfnYzQH4TyyxtoyKbiRg/XqZbDE&#10;WNuO93Q9+FwECLsYFRTeN7GULivIoBvbhjh4J9sa9EG2udQtdgFuajmJopk0WHJYKLChtKCsOlyM&#10;guT76+iaeZd+7s+7TZXU1T1L35UavvbJAoSn3j/Dj/ZWK5hMoxn8vw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e8zMYAAADdAAAADwAAAAAAAAAAAAAAAACYAgAAZHJz&#10;L2Rvd25yZXYueG1sUEsFBgAAAAAEAAQA9QAAAIsDAAAAAA==&#10;" fillcolor="white [3212]" strokecolor="#4579b8 [3044]">
                  <v:shadow on="t" color="black" opacity="22937f" origin=",.5" offset="0,.63889mm"/>
                </v:rect>
                <v:rect id="Rectangle 2407" o:spid="_x0000_s1082" style="position:absolute;left:2880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sZV8cA&#10;AADdAAAADwAAAGRycy9kb3ducmV2LnhtbESPT2vCQBTE7wW/w/IEb3WjSCvRVUKwtYdC6x88P7LP&#10;JCb7NmRXE/303UKhx2FmfsMs172pxY1aV1pWMBlHIIgzq0vOFRwPb89zEM4ja6wtk4I7OVivBk9L&#10;jLXteEe3vc9FgLCLUUHhfRNL6bKCDLqxbYiDd7atQR9km0vdYhfgppbTKHqRBksOCwU2lBaUVfur&#10;UZB8f51cM+/S993lc1sldfXI0o1So2GfLEB46v1/+K/9oRVMZ9Er/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FrGVfHAAAA3QAAAA8AAAAAAAAAAAAAAAAAmAIAAGRy&#10;cy9kb3ducmV2LnhtbFBLBQYAAAAABAAEAPUAAACMAwAAAAA=&#10;" fillcolor="white [3212]" strokecolor="#4579b8 [3044]">
                  <v:shadow on="t" color="black" opacity="22937f" origin=",.5" offset="0,.63889mm"/>
                </v:rect>
                <v:rect id="Rectangle 2408" o:spid="_x0000_s1083" style="position:absolute;left:316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NJcQA&#10;AADdAAAADwAAAGRycy9kb3ducmV2LnhtbERPy2rCQBTdC/2H4Rbc6aShFEkdQwh9uBBqtLi+ZK5J&#10;msydkJma2K/vLASXh/Nep5PpxIUG11hW8LSMQBCXVjdcKfg+vi9WIJxH1thZJgVXcpBuHmZrTLQd&#10;uaDLwVcihLBLUEHtfZ9I6cqaDLql7YkDd7aDQR/gUEk94BjCTSfjKHqRBhsODTX2lNdUtodfoyDb&#10;f51cvxrzj+Jn99lmXftX5m9KzR+n7BWEp8nfxTf3ViuIn6MwN7wJT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0jSXEAAAA3QAAAA8AAAAAAAAAAAAAAAAAmAIAAGRycy9k&#10;b3ducmV2LnhtbFBLBQYAAAAABAAEAPUAAACJAwAAAAA=&#10;" fillcolor="white [3212]" strokecolor="#4579b8 [3044]">
                  <v:shadow on="t" color="black" opacity="22937f" origin=",.5" offset="0,.63889mm"/>
                </v:rect>
                <v:rect id="Rectangle 2409" o:spid="_x0000_s1084" style="position:absolute;left:345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govscA&#10;AADdAAAADwAAAGRycy9kb3ducmV2LnhtbESPQWvCQBSE7wX/w/KE3upGKUWjq4SgbQ+F1iieH9ln&#10;EpN9G7Jbk/bXu0Khx2FmvmFWm8E04kqdqywrmE4iEMS51RUXCo6H3dMchPPIGhvLpOCHHGzWo4cV&#10;xtr2vKdr5gsRIOxiVFB638ZSurwkg25iW+LgnW1n0AfZFVJ32Ae4aeQsil6kwYrDQoktpSXldfZt&#10;FCRfnyfXzvv0dX/5eKuTpv7N061Sj+MhWYLwNPj/8F/7XSuYPUcLuL8JT0C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KL7HAAAA3QAAAA8AAAAAAAAAAAAAAAAAmAIAAGRy&#10;cy9kb3ducmV2LnhtbFBLBQYAAAAABAAEAPUAAACMAwAAAAA=&#10;" fillcolor="white [3212]" strokecolor="#4579b8 [3044]">
                  <v:shadow on="t" color="black" opacity="22937f" origin=",.5" offset="0,.63889mm"/>
                </v:rect>
                <v:rect id="Rectangle 2410" o:spid="_x0000_s1085" style="position:absolute;left:374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sX/sQA&#10;AADdAAAADwAAAGRycy9kb3ducmV2LnhtbERPyWrDMBC9F/IPYgK5NbJDKMGNYozJdii0Weh5sKa2&#10;a2tkLCV2+/XVoZDj4+3rdDStuFPvassK4nkEgriwuuZSwfWye16BcB5ZY2uZFPyQg3QzeVpjou3A&#10;J7qffSlCCLsEFVTed4mUrqjIoJvbjjhwX7Y36APsS6l7HEK4aeUiil6kwZpDQ4Ud5RUVzflmFGQf&#10;75+uWw35/vT9dmiytvkt8q1Ss+mYvYLwNPqH+N991AoWyzjsD2/CE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bF/7EAAAA3QAAAA8AAAAAAAAAAAAAAAAAmAIAAGRycy9k&#10;b3ducmV2LnhtbFBLBQYAAAAABAAEAPUAAACJAwAAAAA=&#10;" fillcolor="white [3212]" strokecolor="#4579b8 [3044]">
                  <v:shadow on="t" color="black" opacity="22937f" origin=",.5" offset="0,.63889mm"/>
                </v:rect>
                <v:rect id="Rectangle 2411" o:spid="_x0000_s1086"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pOwMkA&#10;AADdAAAADwAAAGRycy9kb3ducmV2LnhtbESPQU/CQBSE7yb8h80j8WJgW1QghYUY0UTiBQoHjo/u&#10;o63tvm26a6n+etfExONkZr7JLNe9qUVHrSstK4jHEQjizOqScwXHw+toDsJ5ZI21ZVLwRQ7Wq8HN&#10;EhNtr7ynLvW5CBB2CSoovG8SKV1WkEE3tg1x8C62NeiDbHOpW7wGuKnlJIqm0mDJYaHAhp4Lyqr0&#10;0yiYn7ZZNXs53t1vdo/55qN6/+7Ss1K3w/5pAcJT7//Df+03rWDyEMfw+yY8Abn6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Q1pOwMkAAADdAAAADwAAAAAAAAAAAAAAAACYAgAA&#10;ZHJzL2Rvd25yZXYueG1sUEsFBgAAAAAEAAQA9QAAAI4DAAAAAA==&#10;" fillcolor="#ccc [669]" strokecolor="#4579b8 [3044]">
                  <v:shadow on="t" color="black" opacity="22937f" origin=",.5" offset="0,.63889mm"/>
                </v:rect>
                <v:rect id="Rectangle 2412" o:spid="_x0000_s1087" style="position:absolute;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CaqsUA&#10;AADdAAAADwAAAGRycy9kb3ducmV2LnhtbESPUWvCQBCE3wX/w7GFvtWLoRVJPUUERQUL2vZ9m9sm&#10;obm9kFtN7K/3CgUfh5n5hpktelerC7Wh8mxgPEpAEefeVlwY+HhfP01BBUG2WHsmA1cKsJgPBzPM&#10;rO/4SJeTFCpCOGRooBRpMq1DXpLDMPINcfS+fetQomwLbVvsItzVOk2SiXZYcVwosaFVSfnP6ewM&#10;yGTD/SHsX/Zh97Y9i19+fv12xjw+9MtXUEK93MP/7a01kD6PU/h7E5+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wJqqxQAAAN0AAAAPAAAAAAAAAAAAAAAAAJgCAABkcnMv&#10;ZG93bnJldi54bWxQSwUGAAAAAAQABAD1AAAAigMAAAAA&#10;" fillcolor="#84a6d1 [2260]" strokecolor="#4579b8 [3044]">
                  <v:shadow on="t" color="black" opacity="22937f" origin=",.5" offset="0,.63889mm"/>
                </v:rect>
                <v:rect id="Rectangle 2413" o:spid="_x0000_s1088" style="position:absolute;left:28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w/McUA&#10;AADdAAAADwAAAGRycy9kb3ducmV2LnhtbESPUWvCQBCE3wv+h2OFvtWLtpUSPUUEixUqaNv3Nbcm&#10;wdxeyK0m9dd7hYKPw8x8w0znnavUhZpQejYwHCSgiDNvS84NfH+tnt5ABUG2WHkmA78UYD7rPUwx&#10;tb7lHV32kqsI4ZCigUKkTrUOWUEOw8DXxNE7+sahRNnk2jbYRrir9ChJxtphyXGhwJqWBWWn/dkZ&#10;kPE7d59h87oJH9v1Wfzi53BtjXnsd4sJKKFO7uH/9toaGL0Mn+HvTXwC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jD8xxQAAAN0AAAAPAAAAAAAAAAAAAAAAAJgCAABkcnMv&#10;ZG93bnJldi54bWxQSwUGAAAAAAQABAD1AAAAigMAAAAA&#10;" fillcolor="#84a6d1 [2260]" strokecolor="#4579b8 [3044]">
                  <v:shadow on="t" color="black" opacity="22937f" origin=",.5" offset="0,.63889mm"/>
                </v:rect>
                <v:rect id="Rectangle 2414" o:spid="_x0000_s1089" style="position:absolute;left:57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R/ccA&#10;AADdAAAADwAAAGRycy9kb3ducmV2LnhtbESPT2vCQBTE7wW/w/KE3upGkSLRVUKwtQeh9Q+eH9ln&#10;EpN9G7Krif303YLgcZiZ3zCLVW9qcaPWlZYVjEcRCOLM6pJzBcfDx9sMhPPIGmvLpOBODlbLwcsC&#10;Y2073tFt73MRIOxiVFB438RSuqwgg25kG+LgnW1r0AfZ5lK32AW4qeUkit6lwZLDQoENpQVl1f5q&#10;FCQ/3yfXzLr0c3fZbqqkrn6zdK3U67BP5iA89f4ZfrS/tILJdDyF/zfhCc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gEf3HAAAA3QAAAA8AAAAAAAAAAAAAAAAAmAIAAGRy&#10;cy9kb3ducmV2LnhtbFBLBQYAAAAABAAEAPUAAACMAwAAAAA=&#10;" fillcolor="white [3212]" strokecolor="#4579b8 [3044]">
                  <v:shadow on="t" color="black" opacity="22937f" origin=",.5" offset="0,.63889mm"/>
                </v:rect>
                <v:rect id="Rectangle 2415" o:spid="_x0000_s1090" style="position:absolute;left:86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y0ZscA&#10;AADdAAAADwAAAGRycy9kb3ducmV2LnhtbESPT2vCQBTE74V+h+UJ3upGsSLRVUJoaw+F+g/Pj+wz&#10;icm+DdnVpP303YLgcZiZ3zDLdW9qcaPWlZYVjEcRCOLM6pJzBcfD+8schPPIGmvLpOCHHKxXz09L&#10;jLXteEe3vc9FgLCLUUHhfRNL6bKCDLqRbYiDd7atQR9km0vdYhfgppaTKJpJgyWHhQIbSgvKqv3V&#10;KEi23yfXzLv0Y3f52lRJXf1m6ZtSw0GfLEB46v0jfG9/agWT6fg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sstGbHAAAA3QAAAA8AAAAAAAAAAAAAAAAAmAIAAGRy&#10;cy9kb3ducmV2LnhtbFBLBQYAAAAABAAEAPUAAACMAwAAAAA=&#10;" fillcolor="white [3212]" strokecolor="#4579b8 [3044]">
                  <v:shadow on="t" color="black" opacity="22937f" origin=",.5" offset="0,.63889mm"/>
                </v:rect>
                <v:rect id="Rectangle 2416" o:spid="_x0000_s1091" style="position:absolute;left:1152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qEcYA&#10;AADdAAAADwAAAGRycy9kb3ducmV2LnhtbESPQWvCQBSE74X+h+UJ3upGEZHoKiG0tQfBasXzI/tM&#10;YrJvQ3Y1qb/eLQg9DjPzDbNc96YWN2pdaVnBeBSBIM6sLjlXcPz5eJuDcB5ZY22ZFPySg/Xq9WWJ&#10;sbYd7+l28LkIEHYxKii8b2IpXVaQQTeyDXHwzrY16INsc6lb7ALc1HISRTNpsOSwUGBDaUFZdbga&#10;Bcn37uSaeZd+7i/bTZXU1T1L35UaDvpkAcJT7//Dz/aXVjCZjmfw9yY8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4qEcYAAADdAAAADwAAAAAAAAAAAAAAAACYAgAAZHJz&#10;L2Rvd25yZXYueG1sUEsFBgAAAAAEAAQA9QAAAIsDAAAAAA==&#10;" fillcolor="white [3212]" strokecolor="#4579b8 [3044]">
                  <v:shadow on="t" color="black" opacity="22937f" origin=",.5" offset="0,.63889mm"/>
                </v:rect>
                <v:rect id="Rectangle 2417" o:spid="_x0000_s1092" style="position:absolute;left:1440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KPiscA&#10;AADdAAAADwAAAGRycy9kb3ducmV2LnhtbESPT2vCQBTE74V+h+UJ3upGkSrRVUJoaw+F+g/Pj+wz&#10;icm+DdnVpP303YLgcZiZ3zDLdW9qcaPWlZYVjEcRCOLM6pJzBcfD+8schPPIGmvLpOCHHKxXz09L&#10;jLXteEe3vc9FgLCLUUHhfRNL6bKCDLqRbYiDd7atQR9km0vdYhfgppaTKHqVBksOCwU2lBaUVfur&#10;UZBsv0+umXfpx+7ytamSuvrN0jelhoM+WYDw1PtH+N7+1Aom0/EM/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yj4rHAAAA3QAAAA8AAAAAAAAAAAAAAAAAmAIAAGRy&#10;cy9kb3ducmV2LnhtbFBLBQYAAAAABAAEAPUAAACMAwAAAAA=&#10;" fillcolor="white [3212]" strokecolor="#4579b8 [3044]">
                  <v:shadow on="t" color="black" opacity="22937f" origin=",.5" offset="0,.63889mm"/>
                </v:rect>
                <v:rect id="Rectangle 2418" o:spid="_x0000_s1093" style="position:absolute;left:172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0b+MQA&#10;AADdAAAADwAAAGRycy9kb3ducmV2LnhtbERPyWrDMBC9F/IPYgK5NbJDKMGNYozJdii0Weh5sKa2&#10;a2tkLCV2+/XVoZDj4+3rdDStuFPvassK4nkEgriwuuZSwfWye16BcB5ZY2uZFPyQg3QzeVpjou3A&#10;J7qffSlCCLsEFVTed4mUrqjIoJvbjjhwX7Y36APsS6l7HEK4aeUiil6kwZpDQ4Ud5RUVzflmFGQf&#10;75+uWw35/vT9dmiytvkt8q1Ss+mYvYLwNPqH+N991AoWyzjMDW/CE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tG/jEAAAA3QAAAA8AAAAAAAAAAAAAAAAAmAIAAGRycy9k&#10;b3ducmV2LnhtbFBLBQYAAAAABAAEAPUAAACJAwAAAAA=&#10;" fillcolor="white [3212]" strokecolor="#4579b8 [3044]">
                  <v:shadow on="t" color="black" opacity="22937f" origin=",.5" offset="0,.63889mm"/>
                </v:rect>
                <v:rect id="Rectangle 2419" o:spid="_x0000_s1094" style="position:absolute;left:201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G+Y8cA&#10;AADdAAAADwAAAGRycy9kb3ducmV2LnhtbESPT2vCQBTE74LfYXlCb7pRpNjoKiG0tgeh/sPzI/tM&#10;YrJvQ3ZrUj99t1DocZiZ3zCrTW9qcafWlZYVTCcRCOLM6pJzBefT23gBwnlkjbVlUvBNDjbr4WCF&#10;sbYdH+h+9LkIEHYxKii8b2IpXVaQQTexDXHwrrY16INsc6lb7ALc1HIWRc/SYMlhocCG0oKy6vhl&#10;FCT7z4trFl26Pdx271VSV48sfVXqadQnSxCeev8f/mt/aAWz+fQF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phvmPHAAAA3QAAAA8AAAAAAAAAAAAAAAAAmAIAAGRy&#10;cy9kb3ducmV2LnhtbFBLBQYAAAAABAAEAPUAAACMAwAAAAA=&#10;" fillcolor="white [3212]" strokecolor="#4579b8 [3044]">
                  <v:shadow on="t" color="black" opacity="22937f" origin=",.5" offset="0,.63889mm"/>
                </v:rect>
                <v:rect id="Rectangle 2420" o:spid="_x0000_s1095" style="position:absolute;left:230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fdQ8QA&#10;AADdAAAADwAAAGRycy9kb3ducmV2LnhtbERPTWvCQBC9F/wPywje6qZBikQ3IQStHoRWKz0P2WmS&#10;JjsbslsT++u7h0KPj/e9zSbTiRsNrrGs4GkZgSAurW64UnB93z+uQTiPrLGzTAru5CBLZw9bTLQd&#10;+Uy3i69ECGGXoILa+z6R0pU1GXRL2xMH7tMOBn2AQyX1gGMIN52Mo+hZGmw4NNTYU1FT2V6+jYL8&#10;7fXD9euxeDl/nQ5t3rU/ZbFTajGf8g0IT5P/F/+5j1pBvIrD/vAmPAG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33UPEAAAA3QAAAA8AAAAAAAAAAAAAAAAAmAIAAGRycy9k&#10;b3ducmV2LnhtbFBLBQYAAAAABAAEAPUAAACJAwAAAAA=&#10;" fillcolor="white [3212]" strokecolor="#4579b8 [3044]">
                  <v:shadow on="t" color="black" opacity="22937f" origin=",.5" offset="0,.63889mm"/>
                </v:rect>
                <v:rect id="Rectangle 2421" o:spid="_x0000_s1096" style="position:absolute;left:2592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t42McA&#10;AADdAAAADwAAAGRycy9kb3ducmV2LnhtbESPT2vCQBTE7wW/w/IEb3VjkCLRVULQ6qHQ+gfPj+wz&#10;icm+DdmtSfvpu4VCj8PM/IZZbQbTiAd1rrKsYDaNQBDnVldcKLicd88LEM4ja2wsk4IvcrBZj55W&#10;mGjb85EeJ1+IAGGXoILS+zaR0uUlGXRT2xIH72Y7gz7IrpC6wz7ATSPjKHqRBisOCyW2lJWU16dP&#10;oyD9eL+6dtFnr8f7275Om/o7z7ZKTcZDugThafD/4b/2QSuI5/EM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7eNjHAAAA3QAAAA8AAAAAAAAAAAAAAAAAmAIAAGRy&#10;cy9kb3ducmV2LnhtbFBLBQYAAAAABAAEAPUAAACMAwAAAAA=&#10;" fillcolor="white [3212]" strokecolor="#4579b8 [3044]">
                  <v:shadow on="t" color="black" opacity="22937f" origin=",.5" offset="0,.63889mm"/>
                </v:rect>
                <v:rect id="Rectangle 2422" o:spid="_x0000_s1097" style="position:absolute;left:2880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nmr8cA&#10;AADdAAAADwAAAGRycy9kb3ducmV2LnhtbESPT2vCQBTE7wW/w/KE3urGIEWiq4SgtYdC6x88P7LP&#10;JCb7NmS3Ju2n7xYEj8PM/IZZrgfTiBt1rrKsYDqJQBDnVldcKDgdty9zEM4ja2wsk4IfcrBejZ6W&#10;mGjb855uB1+IAGGXoILS+zaR0uUlGXQT2xIH72I7gz7IrpC6wz7ATSPjKHqVBisOCyW2lJWU14dv&#10;oyD9+jy7dt5nb/vrx65Om/o3zzZKPY+HdAHC0+Af4Xv7XSuIZ3EM/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qp5q/HAAAA3QAAAA8AAAAAAAAAAAAAAAAAmAIAAGRy&#10;cy9kb3ducmV2LnhtbFBLBQYAAAAABAAEAPUAAACMAwAAAAA=&#10;" fillcolor="white [3212]" strokecolor="#4579b8 [3044]">
                  <v:shadow on="t" color="black" opacity="22937f" origin=",.5" offset="0,.63889mm"/>
                </v:rect>
                <v:rect id="Rectangle 2423" o:spid="_x0000_s1098" style="position:absolute;left:316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VDNMcA&#10;AADdAAAADwAAAGRycy9kb3ducmV2LnhtbESPQWvCQBSE74L/YXmF3nTTVIpEVwnBth6Eqi2eH9nX&#10;JE32bchuTfTXu4WCx2FmvmGW68E04kydqywreJpGIIhzqysuFHx9vk7mIJxH1thYJgUXcrBejUdL&#10;TLTt+UDnoy9EgLBLUEHpfZtI6fKSDLqpbYmD9207gz7IrpC6wz7ATSPjKHqRBisOCyW2lJWU18df&#10;oyDdf5xcO++zt8PP7r1Om/qaZxulHh+GdAHC0+Dv4f/2ViuIZ/Ez/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lQzTHAAAA3QAAAA8AAAAAAAAAAAAAAAAAmAIAAGRy&#10;cy9kb3ducmV2LnhtbFBLBQYAAAAABAAEAPUAAACMAwAAAAA=&#10;" fillcolor="white [3212]" strokecolor="#4579b8 [3044]">
                  <v:shadow on="t" color="black" opacity="22937f" origin=",.5" offset="0,.63889mm"/>
                </v:rect>
                <v:rect id="Rectangle 2424" o:spid="_x0000_s1099" style="position:absolute;left:345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zbQMcA&#10;AADdAAAADwAAAGRycy9kb3ducmV2LnhtbESPT2vCQBTE7wW/w/KE3urGIEWiq4Rgaw9C6x88P7LP&#10;JCb7NmRXE/vpu4VCj8PM/IZZrgfTiDt1rrKsYDqJQBDnVldcKDgd317mIJxH1thYJgUPcrBejZ6W&#10;mGjb857uB1+IAGGXoILS+zaR0uUlGXQT2xIH72I7gz7IrpC6wz7ATSPjKHqVBisOCyW2lJWU14eb&#10;UZB+fZ5dO++z9/11t63Tpv7Os41Sz+MhXYDwNPj/8F/7QyuIZ/EMft+EJ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M20DHAAAA3QAAAA8AAAAAAAAAAAAAAAAAmAIAAGRy&#10;cy9kb3ducmV2LnhtbFBLBQYAAAAABAAEAPUAAACMAwAAAAA=&#10;" fillcolor="white [3212]" strokecolor="#4579b8 [3044]">
                  <v:shadow on="t" color="black" opacity="22937f" origin=",.5" offset="0,.63889mm"/>
                </v:rect>
                <v:rect id="Rectangle 2425" o:spid="_x0000_s1100" style="position:absolute;left:374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B+28cA&#10;AADdAAAADwAAAGRycy9kb3ducmV2LnhtbESPQWvCQBSE74L/YXmF3nTTUItEVwnBth6Eqi2eH9nX&#10;JE32bchuTfTXu4WCx2FmvmGW68E04kydqywreJpGIIhzqysuFHx9vk7mIJxH1thYJgUXcrBejUdL&#10;TLTt+UDnoy9EgLBLUEHpfZtI6fKSDLqpbYmD9207gz7IrpC6wz7ATSPjKHqRBisOCyW2lJWU18df&#10;oyDdf5xcO++zt8PP7r1Om/qaZxulHh+GdAHC0+Dv4f/2ViuIn+MZ/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VAftvHAAAA3QAAAA8AAAAAAAAAAAAAAAAAmAIAAGRy&#10;cy9kb3ducmV2LnhtbFBLBQYAAAAABAAEAPUAAACMAwAAAAA=&#10;" fillcolor="white [3212]" strokecolor="#4579b8 [3044]">
                  <v:shadow on="t" color="black" opacity="22937f" origin=",.5" offset="0,.63889mm"/>
                </v:rect>
                <v:rect id="Rectangle 2426" o:spid="_x0000_s1101"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cCckA&#10;AADdAAAADwAAAGRycy9kb3ducmV2LnhtbESPQU/CQBSE7yb8h80j8UJkaxUklYUYkQTCRSsHj8/u&#10;oy3tvm26ayn+etaExONkZr7JzJe9qUVHrSstK7gfRyCIM6tLzhXsP9d3MxDOI2usLZOCMzlYLgY3&#10;c0y0PfEHdanPRYCwS1BB4X2TSOmyggy6sW2Ig3ewrUEfZJtL3eIpwE0t4yiaSoMlh4UCG3otKKvS&#10;H6Ng9rXNqqe3/ehh9T7JV8dq99ul30rdDvuXZxCeev8fvrY3WkH8GE/h7014AnJx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t8cCckAAADdAAAADwAAAAAAAAAAAAAAAACYAgAA&#10;ZHJzL2Rvd25yZXYueG1sUEsFBgAAAAAEAAQA9QAAAI4DAAAAAA==&#10;" fillcolor="#ccc [669]" strokecolor="#4579b8 [3044]">
                  <v:shadow on="t" color="black" opacity="22937f" origin=",.5" offset="0,.63889mm"/>
                </v:rect>
                <v:rect id="Rectangle 2427" o:spid="_x0000_s1102" style="position:absolute;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ea48QA&#10;AADdAAAADwAAAGRycy9kb3ducmV2LnhtbESPS6vCMBSE98L9D+FccKepRXxUo6gguPCBr/2hObbF&#10;5qQ0Ueu/NxcuuBxm5htmOm9MKZ5Uu8Kygl43AkGcWl1wpuByXndGIJxH1lhaJgVvcjCf/bSmmGj7&#10;4iM9Tz4TAcIuQQW591UipUtzMui6tiIO3s3WBn2QdSZ1ja8AN6WMo2ggDRYcFnKsaJVTej89jILD&#10;fnGsLv3Yjse0u+631+Yut0ul2r/NYgLCU+O/4f/2RiuI+/EQ/t6EJyB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nmuPEAAAA3QAAAA8AAAAAAAAAAAAAAAAAmAIAAGRycy9k&#10;b3ducmV2LnhtbFBLBQYAAAAABAAEAPUAAACJAwAAAAA=&#10;" fillcolor="#c6615e [2901]" strokecolor="#4579b8 [3044]">
                  <v:shadow on="t" color="black" opacity="22937f" origin=",.5" offset="0,.63889mm"/>
                </v:rect>
                <v:rect id="Rectangle 2428" o:spid="_x0000_s1103" style="position:absolute;left:28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Rn/cIA&#10;AADdAAAADwAAAGRycy9kb3ducmV2LnhtbERPS2vCQBC+F/wPywje6qahSomuIoJFBQv1cZ9mp0lo&#10;djZkRxP767sHoceP7z1f9q5WN2pD5dnAyzgBRZx7W3Fh4HzaPL+BCoJssfZMBu4UYLkYPM0xs77j&#10;T7odpVAxhEOGBkqRJtM65CU5DGPfEEfu27cOJcK20LbFLoa7WqdJMtUOK44NJTa0Lin/OV6dAZm+&#10;c38I+8k+7D62V/Gry9dvZ8xo2K9moIR6+Rc/3FtrIH1N49z4Jj4B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RGf9wgAAAN0AAAAPAAAAAAAAAAAAAAAAAJgCAABkcnMvZG93&#10;bnJldi54bWxQSwUGAAAAAAQABAD1AAAAhwMAAAAA&#10;" fillcolor="#84a6d1 [2260]" strokecolor="#4579b8 [3044]">
                  <v:shadow on="t" color="black" opacity="22937f" origin=",.5" offset="0,.63889mm"/>
                </v:rect>
                <v:rect id="Rectangle 2429" o:spid="_x0000_s1104" style="position:absolute;left:57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103scA&#10;AADdAAAADwAAAGRycy9kb3ducmV2LnhtbESPQWvCQBSE70L/w/IK3nRjkGKjq4TQqodCqxXPj+wz&#10;icm+DdnVpP313UKhx2FmvmFWm8E04k6dqywrmE0jEMS51RUXCk6fr5MFCOeRNTaWScEXOdisH0Yr&#10;TLTt+UD3oy9EgLBLUEHpfZtI6fKSDLqpbYmDd7GdQR9kV0jdYR/gppFxFD1JgxWHhRJbykrK6+PN&#10;KEg/3s+uXfTZ9nB929VpU3/n2YtS48chXYLwNPj/8F97rxXE8/gZ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QNdN7HAAAA3QAAAA8AAAAAAAAAAAAAAAAAmAIAAGRy&#10;cy9kb3ducmV2LnhtbFBLBQYAAAAABAAEAPUAAACMAwAAAAA=&#10;" fillcolor="white [3212]" strokecolor="#4579b8 [3044]">
                  <v:shadow on="t" color="black" opacity="22937f" origin=",.5" offset="0,.63889mm"/>
                </v:rect>
                <v:rect id="Rectangle 2430" o:spid="_x0000_s1105" style="position:absolute;left:86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5LnsQA&#10;AADdAAAADwAAAGRycy9kb3ducmV2LnhtbERPTWvCQBC9F/oflil4q5tqEUndhBBa9SBYbel5yE6T&#10;NNnZkF1N6q93D4LHx/tepaNpxZl6V1tW8DKNQBAXVtdcKvj++nhegnAeWWNrmRT8k4M0eXxYYazt&#10;wAc6H30pQgi7GBVU3nexlK6oyKCb2o44cL+2N+gD7EupexxCuGnlLIoW0mDNoaHCjvKKiuZ4Mgqy&#10;z/2P65ZDvj787TZN1jaXIn9XavI0Zm8gPI3+Lr65t1rB7HUe9oc34QnI5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uS57EAAAA3QAAAA8AAAAAAAAAAAAAAAAAmAIAAGRycy9k&#10;b3ducmV2LnhtbFBLBQYAAAAABAAEAPUAAACJAwAAAAA=&#10;" fillcolor="white [3212]" strokecolor="#4579b8 [3044]">
                  <v:shadow on="t" color="black" opacity="22937f" origin=",.5" offset="0,.63889mm"/>
                </v:rect>
                <v:rect id="Rectangle 2431" o:spid="_x0000_s1106" style="position:absolute;left:1152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pv6MUA&#10;AADdAAAADwAAAGRycy9kb3ducmV2LnhtbESPS2vCQBSF9wX/w3AL7nTig1ZSR5FSRemmRnF9ydwm&#10;oZk7ITPG0V/vCEKXh/P4OPNlMLXoqHWVZQWjYQKCOLe64kLB8bAezEA4j6yxtkwKruRguei9zDHV&#10;9sJ76jJfiDjCLkUFpfdNKqXLSzLohrYhjt6vbQ36KNtC6hYvcdzUcpwkb9JgxZFQYkOfJeV/2dlE&#10;SNcdTpssfNNpvbv9vE9DUn3tleq/htUHCE/B/4ef7a1WMJ5ORvB4E5+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m/oxQAAAN0AAAAPAAAAAAAAAAAAAAAAAJgCAABkcnMv&#10;ZG93bnJldi54bWxQSwUGAAAAAAQABAD1AAAAigMAAAAA&#10;" fillcolor="#d38482 [2261]" strokecolor="#4579b8 [3044]">
                  <v:shadow on="t" color="black" opacity="22937f" origin=",.5" offset="0,.63889mm"/>
                </v:rect>
                <v:rect id="Rectangle 2432" o:spid="_x0000_s1107" style="position:absolute;left:1440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BwcscA&#10;AADdAAAADwAAAGRycy9kb3ducmV2LnhtbESPQWvCQBSE74L/YXmF3nTTVIpEVwnBth6Eqi2eH9nX&#10;JE32bchuTfTXu4WCx2FmvmGW68E04kydqywreJpGIIhzqysuFHx9vk7mIJxH1thYJgUXcrBejUdL&#10;TLTt+UDnoy9EgLBLUEHpfZtI6fKSDLqpbYmD9207gz7IrpC6wz7ATSPjKHqRBisOCyW2lJWU18df&#10;oyDdf5xcO++zt8PP7r1Om/qaZxulHh+GdAHC0+Dv4f/2ViuIZ88x/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9wcHLHAAAA3QAAAA8AAAAAAAAAAAAAAAAAmAIAAGRy&#10;cy9kb3ducmV2LnhtbFBLBQYAAAAABAAEAPUAAACMAwAAAAA=&#10;" fillcolor="white [3212]" strokecolor="#4579b8 [3044]">
                  <v:shadow on="t" color="black" opacity="22937f" origin=",.5" offset="0,.63889mm"/>
                </v:rect>
                <v:rect id="Rectangle 2433" o:spid="_x0000_s1108" style="position:absolute;left:172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zV6ccA&#10;AADdAAAADwAAAGRycy9kb3ducmV2LnhtbESPT2vCQBTE70K/w/IK3nRTLSLRVUJotQfBPy09P7LP&#10;JE32bciuJu2ndwWhx2FmfsMs172pxZVaV1pW8DKOQBBnVpecK/j6fB/NQTiPrLG2TAp+ycF69TRY&#10;Yqxtx0e6nnwuAoRdjAoK75tYSpcVZNCNbUMcvLNtDfog21zqFrsAN7WcRNFMGiw5LBTYUFpQVp0u&#10;RkFy2H+7Zt6lm+PPblsldfWXpW9KDZ/7ZAHCU+//w4/2h1YweZ1O4f4mPA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81enHAAAA3QAAAA8AAAAAAAAAAAAAAAAAmAIAAGRy&#10;cy9kb3ducmV2LnhtbFBLBQYAAAAABAAEAPUAAACMAwAAAAA=&#10;" fillcolor="white [3212]" strokecolor="#4579b8 [3044]">
                  <v:shadow on="t" color="black" opacity="22937f" origin=",.5" offset="0,.63889mm"/>
                </v:rect>
                <v:rect id="Rectangle 2434" o:spid="_x0000_s1109" style="position:absolute;left:201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SScYA&#10;AADdAAAADwAAAGRycy9kb3ducmV2LnhtbESPQWvCQBSE70L/w/IKvenGNIiJrmILhR7SiFHvj+wz&#10;CWbfhuxW03/fLRQ8DjPzDbPejqYTNxpca1nBfBaBIK6sbrlWcDp+TJcgnEfW2FkmBT/kYLt5mqwx&#10;0/bOB7qVvhYBwi5DBY33fSalqxoy6Ga2Jw7exQ4GfZBDLfWA9wA3nYyjaCENthwWGuzpvaHqWn4b&#10;Bftid+hPSWzTlL7ORX4erzJ/U+rledytQHga/SP83/7UCuLkNYG/N+EJ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SScYAAADdAAAADwAAAAAAAAAAAAAAAACYAgAAZHJz&#10;L2Rvd25yZXYueG1sUEsFBgAAAAAEAAQA9QAAAIsDAAAAAA==&#10;" fillcolor="#c6615e [2901]" strokecolor="#4579b8 [3044]">
                  <v:shadow on="t" color="black" opacity="22937f" origin=",.5" offset="0,.63889mm"/>
                </v:rect>
                <v:rect id="Rectangle 2435" o:spid="_x0000_s1110" style="position:absolute;left:230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noBsgA&#10;AADdAAAADwAAAGRycy9kb3ducmV2LnhtbESPW2vCQBSE3wv+h+UIfasbbRWJrhJCLz4UrBd8PmSP&#10;SUz2bMhuTeyv7xaEPg4z8w2zXPemFldqXWlZwXgUgSDOrC45V3A8vD3NQTiPrLG2TApu5GC9Gjws&#10;Mda24x1d9z4XAcIuRgWF900spcsKMuhGtiEO3tm2Bn2QbS51i12Am1pOomgmDZYcFgpsKC0oq/bf&#10;RkHytT25Zt6l77vL50eV1NVPlr4q9TjskwUIT73/D9/bG61g8vI8hb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megGyAAAAN0AAAAPAAAAAAAAAAAAAAAAAJgCAABk&#10;cnMvZG93bnJldi54bWxQSwUGAAAAAAQABAD1AAAAjQMAAAAA&#10;" fillcolor="white [3212]" strokecolor="#4579b8 [3044]">
                  <v:shadow on="t" color="black" opacity="22937f" origin=",.5" offset="0,.63889mm"/>
                </v:rect>
                <v:rect id="Rectangle 2436" o:spid="_x0000_s1111" style="position:absolute;left:2592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t2cccA&#10;AADdAAAADwAAAGRycy9kb3ducmV2LnhtbESPT2vCQBTE70K/w/IK3nRTFZHoKiG06qHgn5aeH9ln&#10;kib7NmRXE/vpuwWhx2FmfsOsNr2pxY1aV1pW8DKOQBBnVpecK/j8eBstQDiPrLG2TAru5GCzfhqs&#10;MNa24xPdzj4XAcIuRgWF900spcsKMujGtiEO3sW2Bn2QbS51i12Am1pOomguDZYcFgpsKC0oq85X&#10;oyA5Hr5cs+jS7en7fVcldfWTpa9KDZ/7ZAnCU+//w4/2XiuYzKZz+HsTn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LdnHHAAAA3QAAAA8AAAAAAAAAAAAAAAAAmAIAAGRy&#10;cy9kb3ducmV2LnhtbFBLBQYAAAAABAAEAPUAAACMAwAAAAA=&#10;" fillcolor="white [3212]" strokecolor="#4579b8 [3044]">
                  <v:shadow on="t" color="black" opacity="22937f" origin=",.5" offset="0,.63889mm"/>
                </v:rect>
                <v:rect id="Rectangle 2437" o:spid="_x0000_s1112" style="position:absolute;left:2880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fT6sgA&#10;AADdAAAADwAAAGRycy9kb3ducmV2LnhtbESPW2vCQBSE3wv+h+UIfasbbVGJrhJCLz4UrBd8PmSP&#10;SUz2bMhuTeyv7xaEPg4z8w2zXPemFldqXWlZwXgUgSDOrC45V3A8vD3NQTiPrLG2TApu5GC9Gjws&#10;Mda24x1d9z4XAcIuRgWF900spcsKMuhGtiEO3tm2Bn2QbS51i12Am1pOomgqDZYcFgpsKC0oq/bf&#10;RkHytT25Zt6l77vL50eV1NVPlr4q9TjskwUIT73/D9/bG61g8vI8g7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B9PqyAAAAN0AAAAPAAAAAAAAAAAAAAAAAJgCAABk&#10;cnMvZG93bnJldi54bWxQSwUGAAAAAAQABAD1AAAAjQMAAAAA&#10;" fillcolor="white [3212]" strokecolor="#4579b8 [3044]">
                  <v:shadow on="t" color="black" opacity="22937f" origin=",.5" offset="0,.63889mm"/>
                </v:rect>
                <v:rect id="Rectangle 2438" o:spid="_x0000_s1113" style="position:absolute;left:316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DGdcMA&#10;AADdAAAADwAAAGRycy9kb3ducmV2LnhtbERPTUvDQBC9C/6HZQRvdmMtVtJsi4gVxUuTSs5DdpoE&#10;s7Mhu6arv945CB4f77vYJTeomabQezZwu8hAETfe9twa+Djubx5AhYhscfBMBr4pwG57eVFgbv2Z&#10;S5qr2CoJ4ZCjgS7GMdc6NB05DAs/Egt38pPDKHBqtZ3wLOFu0Mssu9cOe5aGDkd66qj5rL6clMzz&#10;sX6p0jvV+7efw3qVsv65NOb6Kj1uQEVK8V/85361BparO5krb+QJ6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DGdcMAAADdAAAADwAAAAAAAAAAAAAAAACYAgAAZHJzL2Rv&#10;d25yZXYueG1sUEsFBgAAAAAEAAQA9QAAAIgDAAAAAA==&#10;" fillcolor="#d38482 [2261]" strokecolor="#4579b8 [3044]">
                  <v:shadow on="t" color="black" opacity="22937f" origin=",.5" offset="0,.63889mm"/>
                </v:rect>
                <v:rect id="Rectangle 2439" o:spid="_x0000_s1114" style="position:absolute;left:345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TiA8gA&#10;AADdAAAADwAAAGRycy9kb3ducmV2LnhtbESPW2vCQBSE3wv+h+UIfasbbRGNrhJCLz4UrBd8PmSP&#10;SUz2bMhuTeyv7xaEPg4z8w2zXPemFldqXWlZwXgUgSDOrC45V3A8vD3NQDiPrLG2TApu5GC9Gjws&#10;Mda24x1d9z4XAcIuRgWF900spcsKMuhGtiEO3tm2Bn2QbS51i12Am1pOomgqDZYcFgpsKC0oq/bf&#10;RkHytT25Ztal77vL50eV1NVPlr4q9TjskwUIT73/D9/bG61g8vI8h7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B1OIDyAAAAN0AAAAPAAAAAAAAAAAAAAAAAJgCAABk&#10;cnMvZG93bnJldi54bWxQSwUGAAAAAAQABAD1AAAAjQMAAAAA&#10;" fillcolor="white [3212]" strokecolor="#4579b8 [3044]">
                  <v:shadow on="t" color="black" opacity="22937f" origin=",.5" offset="0,.63889mm"/>
                </v:rect>
                <v:rect id="Rectangle 2440" o:spid="_x0000_s1115" style="position:absolute;left:374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448MA&#10;AADdAAAADwAAAGRycy9kb3ducmV2LnhtbERPTWvCQBC9C/0PyxR6001FRKKrhFBtDwWNLZ6H7JjE&#10;ZGdDdmtSf717EDw+3vdqM5hGXKlzlWUF75MIBHFudcWFgt+f7XgBwnlkjY1lUvBPDjbrl9EKY217&#10;zuh69IUIIexiVFB638ZSurwkg25iW+LAnW1n0AfYFVJ32Idw08hpFM2lwYpDQ4ktpSXl9fHPKEgO&#10;+5NrF326yy7fn3XS1Lc8/VDq7XVIliA8Df4pfri/tILpbBb2hzfhCc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g448MAAADdAAAADwAAAAAAAAAAAAAAAACYAgAAZHJzL2Rv&#10;d25yZXYueG1sUEsFBgAAAAAEAAQA9QAAAIgDAAAAAA==&#10;" fillcolor="white [3212]" strokecolor="#4579b8 [3044]">
                  <v:shadow on="t" color="black" opacity="22937f" origin=",.5" offset="0,.63889mm"/>
                </v:rect>
                <v:rect id="Rectangle 2441" o:spid="_x0000_s1116"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lh3ckA&#10;AADdAAAADwAAAGRycy9kb3ducmV2LnhtbESPQWvCQBSE74L/YXmCl6IbrW0ldZVSW1C8tNFDj6/Z&#10;ZxKTfRuya0z767tCweMwM98wi1VnKtFS4wrLCibjCARxanXBmYLD/n00B+E8ssbKMin4IQerZb+3&#10;wFjbC39Sm/hMBAi7GBXk3texlC7NyaAb25o4eEfbGPRBNpnUDV4C3FRyGkWP0mDBYSHHml5zSsvk&#10;bBTMv7Zp+fR2uLtffzxk61O5+22Tb6WGg+7lGYSnzt/C/+2NVjCdzSZwfROegFz+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Olh3ckAAADdAAAADwAAAAAAAAAAAAAAAACYAgAA&#10;ZHJzL2Rvd25yZXYueG1sUEsFBgAAAAAEAAQA9QAAAI4DAAAAAA==&#10;" fillcolor="#ccc [669]" strokecolor="#4579b8 [3044]">
                  <v:shadow on="t" color="black" opacity="22937f" origin=",.5" offset="0,.63889mm"/>
                </v:rect>
                <v:rect id="Rectangle 2442" o:spid="_x0000_s1117" style="position:absolute;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O1t8UA&#10;AADdAAAADwAAAGRycy9kb3ducmV2LnhtbESPX2vCQBDE3wW/w7FC3+qlwYpET5FCixVa8N/7mluT&#10;0NxeyK0m7afvFQo+DjPzG2ax6l2tbtSGyrOBp3ECijj3tuLCwPHw+jgDFQTZYu2ZDHxTgNVyOFhg&#10;Zn3HO7rtpVARwiFDA6VIk2kd8pIchrFviKN38a1DibIttG2xi3BX6zRJptphxXGhxIZeSsq/9ldn&#10;QKZv3H+E7fM2vH9uruLXp/NPZ8zDqF/PQQn1cg//tzfWQDqZpPD3Jj4Bv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c7W3xQAAAN0AAAAPAAAAAAAAAAAAAAAAAJgCAABkcnMv&#10;ZG93bnJldi54bWxQSwUGAAAAAAQABAD1AAAAigMAAAAA&#10;" fillcolor="#84a6d1 [2260]" strokecolor="#4579b8 [3044]">
                  <v:shadow on="t" color="black" opacity="22937f" origin=",.5" offset="0,.63889mm"/>
                </v:rect>
                <v:rect id="Rectangle 2443" o:spid="_x0000_s1118" style="position:absolute;left:28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8QLMYA&#10;AADdAAAADwAAAGRycy9kb3ducmV2LnhtbESPW2vCQBSE3wv+h+UIvtWNl4qkriJCiwoV6uX9NHua&#10;hGbPhuzRxP76bqHQx2FmvmEWq85V6kZNKD0bGA0TUMSZtyXnBs6nl8c5qCDIFivPZOBOAVbL3sMC&#10;U+tbfqfbUXIVIRxSNFCI1KnWISvIYRj6mjh6n75xKFE2ubYNthHuKj1Okpl2WHJcKLCmTUHZ1/Hq&#10;DMjslbu3sH/ah91hexW/vnx8t8YM+t36GZRQJ//hv/bWGhhPpxP4fROf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8QLMYAAADdAAAADwAAAAAAAAAAAAAAAACYAgAAZHJz&#10;L2Rvd25yZXYueG1sUEsFBgAAAAAEAAQA9QAAAIsDAAAAAA==&#10;" fillcolor="#84a6d1 [2260]" strokecolor="#4579b8 [3044]">
                  <v:shadow on="t" color="black" opacity="22937f" origin=",.5" offset="0,.63889mm"/>
                </v:rect>
                <v:rect id="Rectangle 2444" o:spid="_x0000_s1119" style="position:absolute;left:57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M+4McA&#10;AADdAAAADwAAAGRycy9kb3ducmV2LnhtbESPT2vCQBTE7wW/w/KE3upGCUWiq4Rgaw9C6x88P7LP&#10;JCb7NmRXE/vpu4VCj8PM/IZZrgfTiDt1rrKsYDqJQBDnVldcKDgd317mIJxH1thYJgUPcrBejZ6W&#10;mGjb857uB1+IAGGXoILS+zaR0uUlGXQT2xIH72I7gz7IrpC6wz7ATSNnUfQqDVYcFkpsKSsprw83&#10;oyD9+jy7dt5n7/vrblunTf2dZxulnsdDugDhafD/4b/2h1Ywi+MYft+EJ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TPuDHAAAA3QAAAA8AAAAAAAAAAAAAAAAAmAIAAGRy&#10;cy9kb3ducmV2LnhtbFBLBQYAAAAABAAEAPUAAACMAwAAAAA=&#10;" fillcolor="white [3212]" strokecolor="#4579b8 [3044]">
                  <v:shadow on="t" color="black" opacity="22937f" origin=",.5" offset="0,.63889mm"/>
                </v:rect>
                <v:rect id="Rectangle 2445" o:spid="_x0000_s1120" style="position:absolute;left:86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ry8YA&#10;AADdAAAADwAAAGRycy9kb3ducmV2LnhtbESPQWsCMRSE74X+h/AK3jTpspV2NUoVBSn0UKueH5vX&#10;zdLNy7KJ7tpf3xSEHoeZ+YaZLwfXiAt1ofas4XGiQBCX3tRcaTh8bsfPIEJENth4Jg1XCrBc3N/N&#10;sTC+5w+67GMlEoRDgRpsjG0hZSgtOQwT3xIn78t3DmOSXSVNh32Cu0ZmSk2lw5rTgsWW1pbK7/3Z&#10;aVB2NT3Sz9smC+qUv2+2L/3xELUePQyvMxCRhvgfvrV3RkOW50/w9yY9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rry8YAAADdAAAADwAAAAAAAAAAAAAAAACYAgAAZHJz&#10;L2Rvd25yZXYueG1sUEsFBgAAAAAEAAQA9QAAAIsDAAAAAA==&#10;" fillcolor="#1f497d [3215]" strokecolor="#4579b8 [3044]">
                  <v:shadow on="t" color="black" opacity="22937f" origin=",.5" offset="0,.63889mm"/>
                </v:rect>
                <v:rect id="Rectangle 2446" o:spid="_x0000_s1121" style="position:absolute;left:1152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h1vMYA&#10;AADdAAAADwAAAGRycy9kb3ducmV2LnhtbESPQWvCQBSE74X+h+UVvNXdhhDa1FXaoiAFD7Xa8yP7&#10;mg3Nvg3Z1cT+elcQPA4z8w0zW4yuFUfqQ+NZw9NUgSCuvGm41rD7Xj0+gwgR2WDrmTScKMBifn83&#10;w9L4gb/ouI21SBAOJWqwMXallKGy5DBMfUecvF/fO4xJ9rU0PQ4J7lqZKVVIhw2nBYsdfViq/rYH&#10;p0HZ92JP/5/LLKiffLNcvQz7XdR68jC+vYKINMZb+NpeGw1ZnhdweZOegJy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h1vMYAAADdAAAADwAAAAAAAAAAAAAAAACYAgAAZHJz&#10;L2Rvd25yZXYueG1sUEsFBgAAAAAEAAQA9QAAAIsDAAAAAA==&#10;" fillcolor="#1f497d [3215]" strokecolor="#4579b8 [3044]">
                  <v:shadow on="t" color="black" opacity="22937f" origin=",.5" offset="0,.63889mm"/>
                </v:rect>
                <v:rect id="Rectangle 2447" o:spid="_x0000_s1122" style="position:absolute;left:1440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Ggl8cA&#10;AADdAAAADwAAAGRycy9kb3ducmV2LnhtbESPT2vCQBTE70K/w/IK3nRTkSrRVUJotQfBPy09P7LP&#10;JE32bciuJu2ndwWhx2FmfsMs172pxZVaV1pW8DKOQBBnVpecK/j6fB/NQTiPrLG2TAp+ycF69TRY&#10;Yqxtx0e6nnwuAoRdjAoK75tYSpcVZNCNbUMcvLNtDfog21zqFrsAN7WcRNGrNFhyWCiwobSgrDpd&#10;jILksP92zbxLN8ef3bZK6uovS9+UGj73yQKEp97/hx/tD61gMp3O4P4mPA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BoJfHAAAA3QAAAA8AAAAAAAAAAAAAAAAAmAIAAGRy&#10;cy9kb3ducmV2LnhtbFBLBQYAAAAABAAEAPUAAACMAwAAAAA=&#10;" fillcolor="white [3212]" strokecolor="#4579b8 [3044]">
                  <v:shadow on="t" color="black" opacity="22937f" origin=",.5" offset="0,.63889mm"/>
                </v:rect>
                <v:rect id="Rectangle 2448" o:spid="_x0000_s1123" style="position:absolute;left:172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405cMA&#10;AADdAAAADwAAAGRycy9kb3ducmV2LnhtbERPTWvCQBC9C/0PyxR6001FRKKrhFBtDwWNLZ6H7JjE&#10;ZGdDdmtSf717EDw+3vdqM5hGXKlzlWUF75MIBHFudcWFgt+f7XgBwnlkjY1lUvBPDjbrl9EKY217&#10;zuh69IUIIexiVFB638ZSurwkg25iW+LAnW1n0AfYFVJ32Idw08hpFM2lwYpDQ4ktpSXl9fHPKEgO&#10;+5NrF326yy7fn3XS1Lc8/VDq7XVIliA8Df4pfri/tILpbBbmhjfhCc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405cMAAADdAAAADwAAAAAAAAAAAAAAAACYAgAAZHJzL2Rv&#10;d25yZXYueG1sUEsFBgAAAAAEAAQA9QAAAIgDAAAAAA==&#10;" fillcolor="white [3212]" strokecolor="#4579b8 [3044]">
                  <v:shadow on="t" color="black" opacity="22937f" origin=",.5" offset="0,.63889mm"/>
                </v:rect>
                <v:rect id="Rectangle 2449" o:spid="_x0000_s1124" style="position:absolute;left:201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KRfscA&#10;AADdAAAADwAAAGRycy9kb3ducmV2LnhtbESPT2vCQBTE70K/w/IK3nRTEbHRVUJoq4eCf1o8P7Kv&#10;SZrs25BdTeyndwWhx2FmfsMs172pxYVaV1pW8DKOQBBnVpecK/j+eh/NQTiPrLG2TAqu5GC9ehos&#10;Mda24wNdjj4XAcIuRgWF900spcsKMujGtiEO3o9tDfog21zqFrsAN7WcRNFMGiw5LBTYUFpQVh3P&#10;RkGy351cM+/Sj8Pv56ZK6uovS9+UGj73yQKEp97/hx/trVYwmU5f4f4mPA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SkX7HAAAA3QAAAA8AAAAAAAAAAAAAAAAAmAIAAGRy&#10;cy9kb3ducmV2LnhtbFBLBQYAAAAABAAEAPUAAACMAwAAAAA=&#10;" fillcolor="white [3212]" strokecolor="#4579b8 [3044]">
                  <v:shadow on="t" color="black" opacity="22937f" origin=",.5" offset="0,.63889mm"/>
                </v:rect>
                <v:rect id="Rectangle 2450" o:spid="_x0000_s1125" style="position:absolute;left:230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GuPsQA&#10;AADdAAAADwAAAGRycy9kb3ducmV2LnhtbERPTWvCQBC9F/oflil4q5uKFUndhBBa9SBYbel5yE6T&#10;NNnZkF1N6q93D4LHx/tepaNpxZl6V1tW8DKNQBAXVtdcKvj++nhegnAeWWNrmRT8k4M0eXxYYazt&#10;wAc6H30pQgi7GBVU3nexlK6oyKCb2o44cL+2N+gD7EupexxCuGnlLIoW0mDNoaHCjvKKiuZ4Mgqy&#10;z/2P65ZDvj787TZN1jaXIn9XavI0Zm8gPI3+Lr65t1rBbP4a9oc34QnI5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xrj7EAAAA3QAAAA8AAAAAAAAAAAAAAAAAmAIAAGRycy9k&#10;b3ducmV2LnhtbFBLBQYAAAAABAAEAPUAAACJAwAAAAA=&#10;" fillcolor="white [3212]" strokecolor="#4579b8 [3044]">
                  <v:shadow on="t" color="black" opacity="22937f" origin=",.5" offset="0,.63889mm"/>
                </v:rect>
                <v:rect id="Rectangle 2451" o:spid="_x0000_s1126" style="position:absolute;left:2592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0LpccA&#10;AADdAAAADwAAAGRycy9kb3ducmV2LnhtbESPT2vCQBTE74V+h+UJ3upGsSLRVUJoaw+F+g/Pj+wz&#10;icm+DdnVpP303YLgcZiZ3zDLdW9qcaPWlZYVjEcRCOLM6pJzBcfD+8schPPIGmvLpOCHHKxXz09L&#10;jLXteEe3vc9FgLCLUUHhfRNL6bKCDLqRbYiDd7atQR9km0vdYhfgppaTKJpJgyWHhQIbSgvKqv3V&#10;KEi23yfXzLv0Y3f52lRJXf1m6ZtSw0GfLEB46v0jfG9/agWT6esY/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9C6XHAAAA3QAAAA8AAAAAAAAAAAAAAAAAmAIAAGRy&#10;cy9kb3ducmV2LnhtbFBLBQYAAAAABAAEAPUAAACMAwAAAAA=&#10;" fillcolor="white [3212]" strokecolor="#4579b8 [3044]">
                  <v:shadow on="t" color="black" opacity="22937f" origin=",.5" offset="0,.63889mm"/>
                </v:rect>
                <v:rect id="Rectangle 2452" o:spid="_x0000_s1127" style="position:absolute;left:2880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rlYsYA&#10;AADdAAAADwAAAGRycy9kb3ducmV2LnhtbESPT2sCMRTE7wW/Q3iCt5q4WKlbo6goFKGH+qfnx+Z1&#10;s3Tzsmyiu+2nN4VCj8PM/IZZrHpXixu1ofKsYTJWIIgLbyouNZxP+8dnECEiG6w9k4ZvCrBaDh4W&#10;mBvf8TvdjrEUCcIhRw02xiaXMhSWHIaxb4iT9+lbhzHJtpSmxS7BXS0zpWbSYcVpwWJDW0vF1/Hq&#10;NCi7mV3o57DLgvqYvu328+5yjlqPhv36BUSkPv6H/9qvRkM2fcrg9016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rlYsYAAADdAAAADwAAAAAAAAAAAAAAAACYAgAAZHJz&#10;L2Rvd25yZXYueG1sUEsFBgAAAAAEAAQA9QAAAIsDAAAAAA==&#10;" fillcolor="#1f497d [3215]" strokecolor="#4579b8 [3044]">
                  <v:shadow on="t" color="black" opacity="22937f" origin=",.5" offset="0,.63889mm"/>
                </v:rect>
                <v:rect id="Rectangle 2453" o:spid="_x0000_s1128" style="position:absolute;left:316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A+ccA&#10;AADdAAAADwAAAGRycy9kb3ducmV2LnhtbESPT2sCMRTE74V+h/AKvdXErRVdjaJFoRQ81H/nx+a5&#10;Wdy8LJvU3fbTN4VCj8PM/IaZL3tXixu1ofKsYThQIIgLbyouNRwP26cJiBCRDdaeScMXBVgu7u/m&#10;mBvf8Qfd9rEUCcIhRw02xiaXMhSWHIaBb4iTd/Gtw5hkW0rTYpfgrpaZUmPpsOK0YLGhV0vFdf/p&#10;NCi7Hp/o+32TBXUe7TbbaXc6Rq0fH/rVDESkPv6H/9pvRkM2enmG3zfp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mQPnHAAAA3QAAAA8AAAAAAAAAAAAAAAAAmAIAAGRy&#10;cy9kb3ducmV2LnhtbFBLBQYAAAAABAAEAPUAAACMAwAAAAA=&#10;" fillcolor="#1f497d [3215]" strokecolor="#4579b8 [3044]">
                  <v:shadow on="t" color="black" opacity="22937f" origin=",.5" offset="0,.63889mm"/>
                </v:rect>
                <v:rect id="Rectangle 2454" o:spid="_x0000_s1129" style="position:absolute;left:345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qoPccA&#10;AADdAAAADwAAAGRycy9kb3ducmV2LnhtbESPT2vCQBTE70K/w/IK3nRTsSLRVUJotQfBPy09P7LP&#10;JE32bciuJu2ndwWhx2FmfsMs172pxZVaV1pW8DKOQBBnVpecK/j6fB/NQTiPrLG2TAp+ycF69TRY&#10;Yqxtx0e6nnwuAoRdjAoK75tYSpcVZNCNbUMcvLNtDfog21zqFrsAN7WcRNFMGiw5LBTYUFpQVp0u&#10;RkFy2H+7Zt6lm+PPblsldfWXpW9KDZ/7ZAHCU+//w4/2h1Ywmb5O4f4mPA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KqD3HAAAA3QAAAA8AAAAAAAAAAAAAAAAAmAIAAGRy&#10;cy9kb3ducmV2LnhtbFBLBQYAAAAABAAEAPUAAACMAwAAAAA=&#10;" fillcolor="white [3212]" strokecolor="#4579b8 [3044]">
                  <v:shadow on="t" color="black" opacity="22937f" origin=",.5" offset="0,.63889mm"/>
                </v:rect>
                <v:rect id="Rectangle 2455" o:spid="_x0000_s1130" style="position:absolute;left:374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YNpscA&#10;AADdAAAADwAAAGRycy9kb3ducmV2LnhtbESPQWvCQBSE74X+h+UVvNWNokWiq4SgtgehasXzI/tM&#10;YrJvQ3Y1aX+9Wyj0OMzMN8xi1Zta3Kl1pWUFo2EEgjizuuRcwelr8zoD4TyyxtoyKfgmB6vl89MC&#10;Y207PtD96HMRIOxiVFB438RSuqwgg25oG+LgXWxr0AfZ5lK32AW4qeU4it6kwZLDQoENpQVl1fFm&#10;FCT7z7NrZl26PVx371VSVz9ZulZq8NIncxCeev8f/mt/aAXjyXQKv2/CE5DL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1GDabHAAAA3QAAAA8AAAAAAAAAAAAAAAAAmAIAAGRy&#10;cy9kb3ducmV2LnhtbFBLBQYAAAAABAAEAPUAAACMAwAAAAA=&#10;" fillcolor="white [3212]" strokecolor="#4579b8 [3044]">
                  <v:shadow on="t" color="black" opacity="22937f" origin=",.5" offset="0,.63889mm"/>
                </v:rect>
                <v:rect id="Rectangle 2456" o:spid="_x0000_s1131"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lvdMoA&#10;AADdAAAADwAAAGRycy9kb3ducmV2LnhtbESPzWvCQBTE74X+D8sreCl1U1s/iK4ifkCLFxs99Pia&#10;fSZpsm9Ddo3Rv75bKPQ4zMxvmNmiM5VoqXGFZQXP/QgEcWp1wZmC42H7NAHhPLLGyjIpuJKDxfz+&#10;boaxthf+oDbxmQgQdjEqyL2vYyldmpNB17c1cfBOtjHog2wyqRu8BLip5CCKRtJgwWEhx5pWOaVl&#10;cjYKJp/vaTneHB9f1vthtv4ud7c2+VKq99AtpyA8df4//Nd+0woGr8MR/L4JT0DO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rZb3TKAAAA3QAAAA8AAAAAAAAAAAAAAAAAmAIA&#10;AGRycy9kb3ducmV2LnhtbFBLBQYAAAAABAAEAPUAAACPAwAAAAA=&#10;" fillcolor="#ccc [669]" strokecolor="#4579b8 [3044]">
                  <v:shadow on="t" color="black" opacity="22937f" origin=",.5" offset="0,.63889mm"/>
                </v:rect>
                <v:rect id="Rectangle 2457" o:spid="_x0000_s1132" style="position:absolute;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2A8sYA&#10;AADdAAAADwAAAGRycy9kb3ducmV2LnhtbESPX2vCQBDE3wt+h2MF3+pFUSupp4jQokKF+ud9m9sm&#10;obm9kFtN7KfvFQp9HGbmN8xi1blK3agJpWcDo2ECijjztuTcwPn08jgHFQTZYuWZDNwpwGrZe1hg&#10;an3L73Q7Sq4ihEOKBgqROtU6ZAU5DENfE0fv0zcOJcom17bBNsJdpcdJMtMOS44LBda0KSj7Ol6d&#10;AZm9cvcW9tN92B22V/Hry8d3a8yg362fQQl18h/+a2+tgfFk+gS/b+IT0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2A8sYAAADdAAAADwAAAAAAAAAAAAAAAACYAgAAZHJz&#10;L2Rvd25yZXYueG1sUEsFBgAAAAAEAAQA9QAAAIsDAAAAAA==&#10;" fillcolor="#84a6d1 [2260]" strokecolor="#4579b8 [3044]">
                  <v:shadow on="t" color="black" opacity="22937f" origin=",.5" offset="0,.63889mm"/>
                </v:rect>
                <v:rect id="Rectangle 2458" o:spid="_x0000_s1133" style="position:absolute;left:28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IUgMIA&#10;AADdAAAADwAAAGRycy9kb3ducmV2LnhtbERPTWvCQBC9F/oflhF6041SpURXkUKLFRS0eh+zYxLM&#10;zobsaFJ/vXsQeny879mic5W6URNKzwaGgwQUceZtybmBw+9X/wNUEGSLlWcy8EcBFvPXlxmm1re8&#10;o9techVDOKRooBCpU61DVpDDMPA1ceTOvnEoETa5tg22MdxVepQkE+2w5NhQYE2fBWWX/dUZkMk3&#10;d5uwHq/Dz3Z1Fb88nu6tMW+9bjkFJdTJv/jpXlkDo/dxnBvfxCe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QhSAwgAAAN0AAAAPAAAAAAAAAAAAAAAAAJgCAABkcnMvZG93&#10;bnJldi54bWxQSwUGAAAAAAQABAD1AAAAhwMAAAAA&#10;" fillcolor="#84a6d1 [2260]" strokecolor="#4579b8 [3044]">
                  <v:shadow on="t" color="black" opacity="22937f" origin=",.5" offset="0,.63889mm"/>
                </v:rect>
                <v:rect id="Rectangle 2459" o:spid="_x0000_s1134" style="position:absolute;left:57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sHo8gA&#10;AADdAAAADwAAAGRycy9kb3ducmV2LnhtbESPW2vCQBSE3wv+h+UIfasbpRWNrhJCLz4UrBd8PmSP&#10;SUz2bMhuTeyv7xaEPg4z8w2zXPemFldqXWlZwXgUgSDOrC45V3A8vD3NQDiPrLG2TApu5GC9Gjws&#10;Mda24x1d9z4XAcIuRgWF900spcsKMuhGtiEO3tm2Bn2QbS51i12Am1pOomgqDZYcFgpsKC0oq/bf&#10;RkHytT25Ztal77vL50eV1NVPlr4q9TjskwUIT73/D9/bG61g8vwyh7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CwejyAAAAN0AAAAPAAAAAAAAAAAAAAAAAJgCAABk&#10;cnMvZG93bnJldi54bWxQSwUGAAAAAAQABAD1AAAAjQMAAAAA&#10;" fillcolor="white [3212]" strokecolor="#4579b8 [3044]">
                  <v:shadow on="t" color="black" opacity="22937f" origin=",.5" offset="0,.63889mm"/>
                </v:rect>
                <v:rect id="Rectangle 2460" o:spid="_x0000_s1135" style="position:absolute;left:86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1kg8QA&#10;AADdAAAADwAAAGRycy9kb3ducmV2LnhtbERPy2rCQBTdF/yH4Ra6q5OGIhIdQwj2sRBsbHF9yVyT&#10;mMydkJma1K93FgWXh/Nep5PpxIUG11hW8DKPQBCXVjdcKfj5fntegnAeWWNnmRT8kYN0M3tYY6Lt&#10;yAVdDr4SIYRdggpq7/tESlfWZNDNbU8cuJMdDPoAh0rqAccQbjoZR9FCGmw4NNTYU15T2R5+jYLs&#10;a390/XLM34vz7qPNuvZa5lulnh6nbAXC0+Tv4n/3p1YQvy7C/vAmPAG5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dZIPEAAAA3QAAAA8AAAAAAAAAAAAAAAAAmAIAAGRycy9k&#10;b3ducmV2LnhtbFBLBQYAAAAABAAEAPUAAACJAwAAAAA=&#10;" fillcolor="white [3212]" strokecolor="#4579b8 [3044]">
                  <v:shadow on="t" color="black" opacity="22937f" origin=",.5" offset="0,.63889mm"/>
                </v:rect>
                <v:rect id="Rectangle 2461" o:spid="_x0000_s1136" style="position:absolute;left:1152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HBGMYA&#10;AADdAAAADwAAAGRycy9kb3ducmV2LnhtbESPQWvCQBSE74X+h+UJ3upGEZHoKiG0tQfBasXzI/tM&#10;YrJvQ3Y1qb/eLQg9DjPzDbNc96YWN2pdaVnBeBSBIM6sLjlXcPz5eJuDcB5ZY22ZFPySg/Xq9WWJ&#10;sbYd7+l28LkIEHYxKii8b2IpXVaQQTeyDXHwzrY16INsc6lb7ALc1HISRTNpsOSwUGBDaUFZdbga&#10;Bcn37uSaeZd+7i/bTZXU1T1L35UaDvpkAcJT7//Dz/aXVjCZzsbw9yY8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HBGMYAAADdAAAADwAAAAAAAAAAAAAAAACYAgAAZHJz&#10;L2Rvd25yZXYueG1sUEsFBgAAAAAEAAQA9QAAAIsDAAAAAA==&#10;" fillcolor="white [3212]" strokecolor="#4579b8 [3044]">
                  <v:shadow on="t" color="black" opacity="22937f" origin=",.5" offset="0,.63889mm"/>
                </v:rect>
                <v:rect id="Rectangle 2462" o:spid="_x0000_s1137" style="position:absolute;left:1440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Nfb8cA&#10;AADdAAAADwAAAGRycy9kb3ducmV2LnhtbESPT2vCQBTE7wW/w/KE3urGUESiq4Rgaw8F6x88P7LP&#10;JCb7NmRXk/bTu4VCj8PM/IZZrgfTiDt1rrKsYDqJQBDnVldcKDgd317mIJxH1thYJgXf5GC9Gj0t&#10;MdG25z3dD74QAcIuQQWl920ipctLMugmtiUO3sV2Bn2QXSF1h32Am0bGUTSTBisOCyW2lJWU14eb&#10;UZB+7c6unffZ+/76ua3Tpv7Js41Sz+MhXYDwNPj/8F/7QyuIX2cx/L4JT0Cu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DX2/HAAAA3QAAAA8AAAAAAAAAAAAAAAAAmAIAAGRy&#10;cy9kb3ducmV2LnhtbFBLBQYAAAAABAAEAPUAAACMAwAAAAA=&#10;" fillcolor="white [3212]" strokecolor="#4579b8 [3044]">
                  <v:shadow on="t" color="black" opacity="22937f" origin=",.5" offset="0,.63889mm"/>
                </v:rect>
                <v:rect id="Rectangle 2463" o:spid="_x0000_s1138" style="position:absolute;left:172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69McA&#10;AADdAAAADwAAAGRycy9kb3ducmV2LnhtbESPT2vCQBTE70K/w/IK3nRTFZHoKiG06qHgn5aeH9ln&#10;kib7NmRXE/vpuwWhx2FmfsOsNr2pxY1aV1pW8DKOQBBnVpecK/j8eBstQDiPrLG2TAru5GCzfhqs&#10;MNa24xPdzj4XAcIuRgWF900spcsKMujGtiEO3sW2Bn2QbS51i12Am1pOomguDZYcFgpsKC0oq85X&#10;oyA5Hr5cs+jS7en7fVcldfWTpa9KDZ/7ZAnCU+//w4/2XiuYzOZT+HsTn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P+vTHAAAA3QAAAA8AAAAAAAAAAAAAAAAAmAIAAGRy&#10;cy9kb3ducmV2LnhtbFBLBQYAAAAABAAEAPUAAACMAwAAAAA=&#10;" fillcolor="white [3212]" strokecolor="#4579b8 [3044]">
                  <v:shadow on="t" color="black" opacity="22937f" origin=",.5" offset="0,.63889mm"/>
                </v:rect>
                <v:rect id="Rectangle 2464" o:spid="_x0000_s1139" style="position:absolute;left:201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gMcA&#10;AADdAAAADwAAAGRycy9kb3ducmV2LnhtbESPT2vCQBTE74V+h+UVvNWNIiLRVULQ6qHQ+gfPj+wz&#10;icm+Ddmtif303YLgcZiZ3zCLVW9qcaPWlZYVjIYRCOLM6pJzBafj5n0GwnlkjbVlUnAnB6vl68sC&#10;Y2073tPt4HMRIOxiVFB438RSuqwgg25oG+LgXWxr0AfZ5lK32AW4qeU4iqbSYMlhocCG0oKy6vBj&#10;FCTfX2fXzLr0Y3/93FZJXf1m6VqpwVufzEF46v0z/GjvtILxZDqB/zfhCc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xmYoDHAAAA3QAAAA8AAAAAAAAAAAAAAAAAmAIAAGRy&#10;cy9kb3ducmV2LnhtbFBLBQYAAAAABAAEAPUAAACMAwAAAAA=&#10;" fillcolor="white [3212]" strokecolor="#4579b8 [3044]">
                  <v:shadow on="t" color="black" opacity="22937f" origin=",.5" offset="0,.63889mm"/>
                </v:rect>
                <v:rect id="Rectangle 2465" o:spid="_x0000_s1140" style="position:absolute;left:230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HG8cA&#10;AADdAAAADwAAAGRycy9kb3ducmV2LnhtbESPT2vCQBTE70K/w/IK3nRTUZHoKiG06qHgn5aeH9ln&#10;kib7NmRXE/vpuwWhx2FmfsOsNr2pxY1aV1pW8DKOQBBnVpecK/j8eBstQDiPrLG2TAru5GCzfhqs&#10;MNa24xPdzj4XAcIuRgWF900spcsKMujGtiEO3sW2Bn2QbS51i12Am1pOomguDZYcFgpsKC0oq85X&#10;oyA5Hr5cs+jS7en7fVcldfWTpa9KDZ/7ZAnCU+//w4/2XiuYTOcz+HsTn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qxxvHAAAA3QAAAA8AAAAAAAAAAAAAAAAAmAIAAGRy&#10;cy9kb3ducmV2LnhtbFBLBQYAAAAABAAEAPUAAACMAwAAAAA=&#10;" fillcolor="white [3212]" strokecolor="#4579b8 [3044]">
                  <v:shadow on="t" color="black" opacity="22937f" origin=",.5" offset="0,.63889mm"/>
                </v:rect>
                <v:rect id="Rectangle 2466" o:spid="_x0000_s1141" style="position:absolute;left:2592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ZbMcA&#10;AADdAAAADwAAAGRycy9kb3ducmV2LnhtbESPT2vCQBTE74LfYXlCb7pRSpDoKiHY2kOh9Q+eH9ln&#10;EpN9G7KrSfvpu4VCj8PM/IZZbwfTiAd1rrKsYD6LQBDnVldcKDifXqZLEM4ja2wsk4IvcrDdjEdr&#10;TLTt+UCPoy9EgLBLUEHpfZtI6fKSDLqZbYmDd7WdQR9kV0jdYR/gppGLKIqlwYrDQoktZSXl9fFu&#10;FKSfHxfXLvvs9XB739dpU3/n2U6pp8mQrkB4Gvx/+K/9phUsnuMYft+EJyA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4WWzHAAAA3QAAAA8AAAAAAAAAAAAAAAAAmAIAAGRy&#10;cy9kb3ducmV2LnhtbFBLBQYAAAAABAAEAPUAAACMAwAAAAA=&#10;" fillcolor="white [3212]" strokecolor="#4579b8 [3044]">
                  <v:shadow on="t" color="black" opacity="22937f" origin=",.5" offset="0,.63889mm"/>
                </v:rect>
                <v:rect id="Rectangle 2467" o:spid="_x0000_s1142" style="position:absolute;left:2880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T898cA&#10;AADdAAAADwAAAGRycy9kb3ducmV2LnhtbESPQWvCQBSE74X+h+UVvNWNIlaiq4SgtgehasXzI/tM&#10;YrJvQ3Y1aX+9Wyj0OMzMN8xi1Zta3Kl1pWUFo2EEgjizuuRcwelr8zoD4TyyxtoyKfgmB6vl89MC&#10;Y207PtD96HMRIOxiVFB438RSuqwgg25oG+LgXWxr0AfZ5lK32AW4qeU4iqbSYMlhocCG0oKy6ngz&#10;CpL959k1sy7dHq679yqpq58sXSs1eOmTOQhPvf8P/7U/tILxZPoGv2/CE5DL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0/PfHAAAA3QAAAA8AAAAAAAAAAAAAAAAAmAIAAGRy&#10;cy9kb3ducmV2LnhtbFBLBQYAAAAABAAEAPUAAACMAwAAAAA=&#10;" fillcolor="white [3212]" strokecolor="#4579b8 [3044]">
                  <v:shadow on="t" color="black" opacity="22937f" origin=",.5" offset="0,.63889mm"/>
                </v:rect>
                <v:rect id="Rectangle 2468" o:spid="_x0000_s1143" style="position:absolute;left:316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ohcQA&#10;AADdAAAADwAAAGRycy9kb3ducmV2LnhtbERPy2rCQBTdF/yH4Ra6q5OGIhIdQwj2sRBsbHF9yVyT&#10;mMydkJma1K93FgWXh/Nep5PpxIUG11hW8DKPQBCXVjdcKfj5fntegnAeWWNnmRT8kYN0M3tYY6Lt&#10;yAVdDr4SIYRdggpq7/tESlfWZNDNbU8cuJMdDPoAh0rqAccQbjoZR9FCGmw4NNTYU15T2R5+jYLs&#10;a390/XLM34vz7qPNuvZa5lulnh6nbAXC0+Tv4n/3p1YQvy7C3PAmPAG5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raIXEAAAA3QAAAA8AAAAAAAAAAAAAAAAAmAIAAGRycy9k&#10;b3ducmV2LnhtbFBLBQYAAAAABAAEAPUAAACJAwAAAAA=&#10;" fillcolor="white [3212]" strokecolor="#4579b8 [3044]">
                  <v:shadow on="t" color="black" opacity="22937f" origin=",.5" offset="0,.63889mm"/>
                </v:rect>
                <v:rect id="Rectangle 2469" o:spid="_x0000_s1144" style="position:absolute;left:345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fNHscA&#10;AADdAAAADwAAAGRycy9kb3ducmV2LnhtbESPQWvCQBSE7wX/w/IEb3WjiNjoKiHY6qFQtcXzI/ua&#10;pMm+DdnVxP56Vyj0OMzMN8xq05taXKl1pWUFk3EEgjizuuRcwdfn6/MChPPIGmvLpOBGDjbrwdMK&#10;Y207PtL15HMRIOxiVFB438RSuqwgg25sG+LgfdvWoA+yzaVusQtwU8tpFM2lwZLDQoENpQVl1eli&#10;FCSHj7NrFl36dvx531VJXf1m6Vap0bBPliA89f4//NfeawXT2fwFHm/CE5D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JnzR7HAAAA3QAAAA8AAAAAAAAAAAAAAAAAmAIAAGRy&#10;cy9kb3ducmV2LnhtbFBLBQYAAAAABAAEAPUAAACMAwAAAAA=&#10;" fillcolor="white [3212]" strokecolor="#4579b8 [3044]">
                  <v:shadow on="t" color="black" opacity="22937f" origin=",.5" offset="0,.63889mm"/>
                </v:rect>
                <v:rect id="Rectangle 2470" o:spid="_x0000_s1145" style="position:absolute;left:374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yXsQA&#10;AADdAAAADwAAAGRycy9kb3ducmV2LnhtbERPTWvCQBC9F/oflil4q5uKVEndhBBa9SBYbel5yE6T&#10;NNnZkF1N6q93D4LHx/tepaNpxZl6V1tW8DKNQBAXVtdcKvj++nhegnAeWWNrmRT8k4M0eXxYYazt&#10;wAc6H30pQgi7GBVU3nexlK6oyKCb2o44cL+2N+gD7EupexxCuGnlLIpepcGaQ0OFHeUVFc3xZBRk&#10;n/sf1y2HfH34222arG0uRf6u1ORpzN5AeBr9XXxzb7WC2XwR9oc34QnI5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E8l7EAAAA3QAAAA8AAAAAAAAAAAAAAAAAmAIAAGRycy9k&#10;b3ducmV2LnhtbFBLBQYAAAAABAAEAPUAAACJAwAAAAA=&#10;" fillcolor="white [3212]" strokecolor="#4579b8 [3044]">
                  <v:shadow on="t" color="black" opacity="22937f" origin=",.5" offset="0,.63889mm"/>
                </v:rect>
                <v:rect id="Rectangle 2471" o:spid="_x0000_s1146"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rYMoA&#10;AADdAAAADwAAAGRycy9kb3ducmV2LnhtbESPzWvCQBTE7wX/h+UJXoputB9K6iriB1h6aaOHHl+z&#10;r0lM9m3IrjH2r3cLhR6HmfkNM192phItNa6wrGA8ikAQp1YXnCk4HnbDGQjnkTVWlknBlRwsF727&#10;OcbaXviD2sRnIkDYxagg976OpXRpTgbdyNbEwfu2jUEfZJNJ3eAlwE0lJ1H0LA0WHBZyrGmdU1om&#10;Z6Ng9vmaltPt8f5h8/6UbU7l20+bfCk16HerFxCeOv8f/mvvtYLJ43QMv2/CE5CLG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6Fq2DKAAAA3QAAAA8AAAAAAAAAAAAAAAAAmAIA&#10;AGRycy9kb3ducmV2LnhtbFBLBQYAAAAABAAEAPUAAACPAwAAAAA=&#10;" fillcolor="#ccc [669]" strokecolor="#4579b8 [3044]">
                  <v:shadow on="t" color="black" opacity="22937f" origin=",.5" offset="0,.63889mm"/>
                </v:rect>
                <v:rect id="Rectangle 2472" o:spid="_x0000_s1147" style="position:absolute;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JIX8QA&#10;AADdAAAADwAAAGRycy9kb3ducmV2LnhtbESPX2vCMBTF3wd+h3AF32ZqEZVqFJEpG3uZVXy+NNe2&#10;2NyUJqvZPr0ZDHw8nD8/zmoTTCN66lxtWcFknIAgLqyuuVRwPu1fFyCcR9bYWCYFP+Rgsx68rDDT&#10;9s5H6nNfijjCLkMFlfdtJqUrKjLoxrYljt7VdgZ9lF0pdYf3OG4amSbJTBqsORIqbGlXUXHLv02E&#10;9P3pcsjDJ132H79f82lI6rejUqNh2C5BeAr+Gf5vv2sF6XSewt+b+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CSF/EAAAA3QAAAA8AAAAAAAAAAAAAAAAAmAIAAGRycy9k&#10;b3ducmV2LnhtbFBLBQYAAAAABAAEAPUAAACJAwAAAAA=&#10;" fillcolor="#d38482 [2261]" strokecolor="#4579b8 [3044]">
                  <v:shadow on="t" color="black" opacity="22937f" origin=",.5" offset="0,.63889mm"/>
                </v:rect>
                <v:rect id="Rectangle 2473" o:spid="_x0000_s1148" style="position:absolute;left:28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PakcYA&#10;AADdAAAADwAAAGRycy9kb3ducmV2LnhtbESPUWvCQBCE3wv+h2MF3+qlttqSeooIFRUUatv3bW6b&#10;BHN7Ibea1F/fKwg+DjPzDTOdd65SZ2pC6dnAwzABRZx5W3Ju4PPj7f4FVBBki5VnMvBLAeaz3t0U&#10;U+tbfqfzQXIVIRxSNFCI1KnWISvIYRj6mjh6P75xKFE2ubYNthHuKj1Kkol2WHJcKLCmZUHZ8XBy&#10;BmSy4m4XtuNt2OzXJ/GLr+9La8yg3y1eQQl1cgtf22trYPT0/Aj/b+IT0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lPakcYAAADdAAAADwAAAAAAAAAAAAAAAACYAgAAZHJz&#10;L2Rvd25yZXYueG1sUEsFBgAAAAAEAAQA9QAAAIsDAAAAAA==&#10;" fillcolor="#84a6d1 [2260]" strokecolor="#4579b8 [3044]">
                  <v:shadow on="t" color="black" opacity="22937f" origin=",.5" offset="0,.63889mm"/>
                </v:rect>
                <v:rect id="Rectangle 2474" o:spid="_x0000_s1149" style="position:absolute;left:57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XccA&#10;AADdAAAADwAAAGRycy9kb3ducmV2LnhtbESPT2vCQBTE70K/w/IK3nRTkSrRVUJotQfBPy09P7LP&#10;JE32bciuJu2ndwWhx2FmfsMs172pxZVaV1pW8DKOQBBnVpecK/j6fB/NQTiPrLG2TAp+ycF69TRY&#10;Yqxtx0e6nnwuAoRdjAoK75tYSpcVZNCNbUMcvLNtDfog21zqFrsAN7WcRNGrNFhyWCiwobSgrDpd&#10;jILksP92zbxLN8ef3bZK6uovS9+UGj73yQKEp97/hx/tD61gMp1N4f4mPA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9F3HAAAA3QAAAA8AAAAAAAAAAAAAAAAAmAIAAGRy&#10;cy9kb3ducmV2LnhtbFBLBQYAAAAABAAEAPUAAACMAwAAAAA=&#10;" fillcolor="white [3212]" strokecolor="#4579b8 [3044]">
                  <v:shadow on="t" color="black" opacity="22937f" origin=",.5" offset="0,.63889mm"/>
                </v:rect>
                <v:rect id="Rectangle 2475" o:spid="_x0000_s1150" style="position:absolute;left:86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NRxsgA&#10;AADdAAAADwAAAGRycy9kb3ducmV2LnhtbESPW2vCQBSE3wv+h+UIfasbpVWJrhJCLz4UrBd8PmSP&#10;SUz2bMhuTeyv7xaEPg4z8w2zXPemFldqXWlZwXgUgSDOrC45V3A8vD3NQTiPrLG2TApu5GC9Gjws&#10;Mda24x1d9z4XAcIuRgWF900spcsKMuhGtiEO3tm2Bn2QbS51i12Am1pOomgqDZYcFgpsKC0oq/bf&#10;RkHytT25Zt6l77vL50eV1NVPlr4q9TjskwUIT73/D9/bG61g8jx7gb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81HGyAAAAN0AAAAPAAAAAAAAAAAAAAAAAJgCAABk&#10;cnMvZG93bnJldi54bWxQSwUGAAAAAAQABAD1AAAAjQMAAAAA&#10;" fillcolor="white [3212]" strokecolor="#4579b8 [3044]">
                  <v:shadow on="t" color="black" opacity="22937f" origin=",.5" offset="0,.63889mm"/>
                </v:rect>
                <v:rect id="Rectangle 2476" o:spid="_x0000_s1151" style="position:absolute;left:1152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gQZcMA&#10;AADdAAAADwAAAGRycy9kb3ducmV2LnhtbESPzarCMBSE94LvEI7g7ppaxKvVKCoILryKf/tDc2yL&#10;zUlpota3vxEEl8PMfMNM540pxYNqV1hW0O9FIIhTqwvOFJxP658RCOeRNZaWScGLHMxn7dYUE22f&#10;fKDH0WciQNglqCD3vkqkdGlOBl3PVsTBu9raoA+yzqSu8RngppRxFA2lwYLDQo4VrXJKb8e7UbDf&#10;LQ7VeRDb8Zj+LrvtpbnJ7VKpbqdZTEB4avw3/GlvtIJ48DuE95vwBO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9gQZcMAAADdAAAADwAAAAAAAAAAAAAAAACYAgAAZHJzL2Rv&#10;d25yZXYueG1sUEsFBgAAAAAEAAQA9QAAAIgDAAAAAA==&#10;" fillcolor="#c6615e [2901]" strokecolor="#4579b8 [3044]">
                  <v:shadow on="t" color="black" opacity="22937f" origin=",.5" offset="0,.63889mm"/>
                </v:rect>
                <v:rect id="Rectangle 2477" o:spid="_x0000_s1152" style="position:absolute;left:1440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1qKscA&#10;AADdAAAADwAAAGRycy9kb3ducmV2LnhtbESPT2vCQBTE70K/w/IK3nRTEZXoKiG06qHgn5aeH9ln&#10;kib7NmRXE/vpuwWhx2FmfsOsNr2pxY1aV1pW8DKOQBBnVpecK/j8eBstQDiPrLG2TAru5GCzfhqs&#10;MNa24xPdzj4XAcIuRgWF900spcsKMujGtiEO3sW2Bn2QbS51i12Am1pOomgmDZYcFgpsKC0oq85X&#10;oyA5Hr5cs+jS7en7fVcldfWTpa9KDZ/7ZAnCU+//w4/2XiuYTOdz+HsTn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ltairHAAAA3QAAAA8AAAAAAAAAAAAAAAAAmAIAAGRy&#10;cy9kb3ducmV2LnhtbFBLBQYAAAAABAAEAPUAAACMAwAAAAA=&#10;" fillcolor="white [3212]" strokecolor="#4579b8 [3044]">
                  <v:shadow on="t" color="black" opacity="22937f" origin=",.5" offset="0,.63889mm"/>
                </v:rect>
                <v:rect id="Rectangle 2478" o:spid="_x0000_s1153" style="position:absolute;left:172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WMQA&#10;AADdAAAADwAAAGRycy9kb3ducmV2LnhtbERPTWvCQBC9F/oflil4q5uKVEndhBBa9SBYbel5yE6T&#10;NNnZkF1N6q93D4LHx/tepaNpxZl6V1tW8DKNQBAXVtdcKvj++nhegnAeWWNrmRT8k4M0eXxYYazt&#10;wAc6H30pQgi7GBVU3nexlK6oyKCb2o44cL+2N+gD7EupexxCuGnlLIpepcGaQ0OFHeUVFc3xZBRk&#10;n/sf1y2HfH34222arG0uRf6u1ORpzN5AeBr9XXxzb7WC2XwR5oY34QnI5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y/ljEAAAA3QAAAA8AAAAAAAAAAAAAAAAAmAIAAGRycy9k&#10;b3ducmV2LnhtbFBLBQYAAAAABAAEAPUAAACJAwAAAAA=&#10;" fillcolor="white [3212]" strokecolor="#4579b8 [3044]">
                  <v:shadow on="t" color="black" opacity="22937f" origin=",.5" offset="0,.63889mm"/>
                </v:rect>
                <v:rect id="Rectangle 2479" o:spid="_x0000_s1154" style="position:absolute;left:201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baLsUA&#10;AADdAAAADwAAAGRycy9kb3ducmV2LnhtbESPX2vCMBTF34V9h3AHe9N0Iuo6o4yhQ/FF6/D50ty1&#10;Zc1NaWKNfnojCD4ezp8fZ7YIphYdta6yrOB9kIAgzq2uuFDwe1j1pyCcR9ZYWyYFF3KwmL/0Zphq&#10;e+Y9dZkvRBxhl6KC0vsmldLlJRl0A9sQR+/PtgZ9lG0hdYvnOG5qOUySsTRYcSSU2NB3Sfl/djIR&#10;0nWH408WtnRcba67ySgk1XKv1Ntr+PoE4Sn4Z/jRXmsFw9HkA+5v4hO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5touxQAAAN0AAAAPAAAAAAAAAAAAAAAAAJgCAABkcnMv&#10;ZG93bnJldi54bWxQSwUGAAAAAAQABAD1AAAAigMAAAAA&#10;" fillcolor="#d38482 [2261]" strokecolor="#4579b8 [3044]">
                  <v:shadow on="t" color="black" opacity="22937f" origin=",.5" offset="0,.63889mm"/>
                </v:rect>
                <v:rect id="Rectangle 2480" o:spid="_x0000_s1155" style="position:absolute;left:230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GCecMA&#10;AADdAAAADwAAAGRycy9kb3ducmV2LnhtbERPy4rCMBTdC/MP4Q7MTlNlkNIxSinzWgi+BteX5trW&#10;Njelydjq15uF4PJw3ovVYBpxoc5VlhVMJxEI4tzqigsFf4evcQzCeWSNjWVScCUHq+XLaIGJtj3v&#10;6LL3hQgh7BJUUHrfJlK6vCSDbmJb4sCdbGfQB9gVUnfYh3DTyFkUzaXBikNDiS1lJeX1/t8oSLeb&#10;o2vjPvvendc/ddrUtzz7VOrtdUg/QHga/FP8cP9qBbP3OOwPb8IT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GCecMAAADdAAAADwAAAAAAAAAAAAAAAACYAgAAZHJzL2Rv&#10;d25yZXYueG1sUEsFBgAAAAAEAAQA9QAAAIgDAAAAAA==&#10;" fillcolor="white [3212]" strokecolor="#4579b8 [3044]">
                  <v:shadow on="t" color="black" opacity="22937f" origin=",.5" offset="0,.63889mm"/>
                </v:rect>
                <v:rect id="Rectangle 2481" o:spid="_x0000_s1156" style="position:absolute;left:2592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0n4scA&#10;AADdAAAADwAAAGRycy9kb3ducmV2LnhtbESPS2vDMBCE74X8B7GB3ho5IRTjRAnG5NFDoc2DnBdr&#10;Yzu2VsZSYre/vioUehxm5htmuR5MIx7UucqygukkAkGcW11xoeB82r7EIJxH1thYJgVf5GC9Gj0t&#10;MdG25wM9jr4QAcIuQQWl920ipctLMugmtiUO3tV2Bn2QXSF1h32Am0bOouhVGqw4LJTYUlZSXh/v&#10;RkH6+XFxbdxnu8PtfV+nTf2dZxulnsdDugDhafD/4b/2m1Ywm8dT+H0Tn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dJ+LHAAAA3QAAAA8AAAAAAAAAAAAAAAAAmAIAAGRy&#10;cy9kb3ducmV2LnhtbFBLBQYAAAAABAAEAPUAAACMAwAAAAA=&#10;" fillcolor="white [3212]" strokecolor="#4579b8 [3044]">
                  <v:shadow on="t" color="black" opacity="22937f" origin=",.5" offset="0,.63889mm"/>
                </v:rect>
                <v:rect id="Rectangle 2482" o:spid="_x0000_s1157" style="position:absolute;left:2880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5lccA&#10;AADdAAAADwAAAGRycy9kb3ducmV2LnhtbESPQWvCQBSE74X+h+UVequbhiIhdZUQ1PYgWLX0/Mi+&#10;Jmmyb0N2NdFf7xYEj8PMfMPMFqNpxYl6V1tW8DqJQBAXVtdcKvg+rF4SEM4ja2wtk4IzOVjMHx9m&#10;mGo78I5Oe1+KAGGXooLK+y6V0hUVGXQT2xEH79f2Bn2QfSl1j0OAm1bGUTSVBmsOCxV2lFdUNPuj&#10;UZB9bX9clwz5eve3+WiytrkU+VKp56cxewfhafT38K39qRXEb0kM/2/C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zPuZXHAAAA3QAAAA8AAAAAAAAAAAAAAAAAmAIAAGRy&#10;cy9kb3ducmV2LnhtbFBLBQYAAAAABAAEAPUAAACMAwAAAAA=&#10;" fillcolor="white [3212]" strokecolor="#4579b8 [3044]">
                  <v:shadow on="t" color="black" opacity="22937f" origin=",.5" offset="0,.63889mm"/>
                </v:rect>
                <v:rect id="Rectangle 2483" o:spid="_x0000_s1158" style="position:absolute;left:316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rD2sUA&#10;AADdAAAADwAAAGRycy9kb3ducmV2LnhtbESPQWvCQBSE7wX/w/KE3urGKEWjq2hB6MEqiXp/ZJ9J&#10;MPs2ZLe6/ffdQsHjMDPfMMt1MK24U+8aywrGowQEcWl1w5WC82n3NgPhPLLG1jIp+CEH69XgZYmZ&#10;tg/O6V74SkQIuwwV1N53mZSurMmgG9mOOHpX2xv0UfaV1D0+Ity0Mk2Sd2mw4bhQY0cfNZW34tso&#10;OB42eXeepnY+p6/LYX8JN7nfKvU6DJsFCE/BP8P/7U+tIJ3OJvD3Jj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esPaxQAAAN0AAAAPAAAAAAAAAAAAAAAAAJgCAABkcnMv&#10;ZG93bnJldi54bWxQSwUGAAAAAAQABAD1AAAAigMAAAAA&#10;" fillcolor="#c6615e [2901]" strokecolor="#4579b8 [3044]">
                  <v:shadow on="t" color="black" opacity="22937f" origin=",.5" offset="0,.63889mm"/>
                </v:rect>
                <v:rect id="Rectangle 2484" o:spid="_x0000_s1159" style="position:absolute;left:345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qEescA&#10;AADdAAAADwAAAGRycy9kb3ducmV2LnhtbESPT2vCQBTE7wW/w/KE3upGkRKiq4Rgaw9C6x88P7LP&#10;JCb7NmRXE/vpu4VCj8PM/IZZrgfTiDt1rrKsYDqJQBDnVldcKDgd315iEM4ja2wsk4IHOVivRk9L&#10;TLTteU/3gy9EgLBLUEHpfZtI6fKSDLqJbYmDd7GdQR9kV0jdYR/gppGzKHqVBisOCyW2lJWU14eb&#10;UZB+fZ5dG/fZ+/6629ZpU3/n2Uap5/GQLkB4Gvx/+K/9oRXM5vEcft+EJ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xqhHrHAAAA3QAAAA8AAAAAAAAAAAAAAAAAmAIAAGRy&#10;cy9kb3ducmV2LnhtbFBLBQYAAAAABAAEAPUAAACMAwAAAAA=&#10;" fillcolor="white [3212]" strokecolor="#4579b8 [3044]">
                  <v:shadow on="t" color="black" opacity="22937f" origin=",.5" offset="0,.63889mm"/>
                </v:rect>
                <v:rect id="Rectangle 2485" o:spid="_x0000_s1160" style="position:absolute;left:374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Yh4ccA&#10;AADdAAAADwAAAGRycy9kb3ducmV2LnhtbESPT2vCQBTE7wW/w/KE3upGaSVEVwnB/jkIVVs8P7Kv&#10;SZrs25DdmuindwuCx2FmfsMs14NpxIk6V1lWMJ1EIIhzqysuFHx/vT7FIJxH1thYJgVncrBejR6W&#10;mGjb855OB1+IAGGXoILS+zaR0uUlGXQT2xIH78d2Bn2QXSF1h32Am0bOomguDVYcFkpsKSsprw9/&#10;RkG6+zy6Nu6zt/3v9r1Om/qSZxulHsdDugDhafD38K39oRXMnuMX+H8Tno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mIeHHAAAA3QAAAA8AAAAAAAAAAAAAAAAAmAIAAGRy&#10;cy9kb3ducmV2LnhtbFBLBQYAAAAABAAEAPUAAACMAwAAAAA=&#10;" fillcolor="white [3212]" strokecolor="#4579b8 [3044]">
                  <v:shadow on="t" color="black" opacity="22937f" origin=",.5" offset="0,.63889mm"/>
                </v:rect>
                <v:rect id="Rectangle 2486" o:spid="_x0000_s1161"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DM8kA&#10;AADdAAAADwAAAGRycy9kb3ducmV2LnhtbESPQU/CQBSE7yb8h80j8WJgKyo0lYUYkQTiRQsHjs/u&#10;oy3tvm26ayn+etbExONkZr7JzJe9qUVHrSstK7gfRyCIM6tLzhXsd+tRDMJ5ZI21ZVJwIQfLxeBm&#10;jom2Z/6kLvW5CBB2CSoovG8SKV1WkEE3tg1x8I62NeiDbHOpWzwHuKnlJIqm0mDJYaHAhl4Lyqr0&#10;2yiID9usmr3t7x5WH0/56lS9/3Tpl1K3w/7lGYSn3v+H/9obrWDyGE/h9014AnJx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LlDM8kAAADdAAAADwAAAAAAAAAAAAAAAACYAgAA&#10;ZHJzL2Rvd25yZXYueG1sUEsFBgAAAAAEAAQA9QAAAI4DAAAAAA==&#10;" fillcolor="#ccc [669]" strokecolor="#4579b8 [3044]">
                  <v:shadow on="t" color="black" opacity="22937f" origin=",.5" offset="0,.63889mm"/>
                </v:rect>
                <v:rect id="Rectangle 2487" o:spid="_x0000_s1162" style="position:absolute;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2stcUA&#10;AADdAAAADwAAAGRycy9kb3ducmV2LnhtbESPUWvCQBCE3wv+h2OFvtWL0qpETxHBYoUK2vZ9m1uT&#10;YG4v5FaT+uu9QqGPw8x8w8yXnavUlZpQejYwHCSgiDNvS84NfH5snqaggiBbrDyTgR8KsFz0HuaY&#10;Wt/yga5HyVWEcEjRQCFSp1qHrCCHYeBr4uidfONQomxybRtsI9xVepQkY+2w5LhQYE3rgrLz8eIM&#10;yPiVu/ewe9mFt/32In719X1rjXnsd6sZKKFO/sN/7a01MHqeTuD3TXwC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vay1xQAAAN0AAAAPAAAAAAAAAAAAAAAAAJgCAABkcnMv&#10;ZG93bnJldi54bWxQSwUGAAAAAAQABAD1AAAAigMAAAAA&#10;" fillcolor="#84a6d1 [2260]" strokecolor="#4579b8 [3044]">
                  <v:shadow on="t" color="black" opacity="22937f" origin=",.5" offset="0,.63889mm"/>
                </v:rect>
                <v:rect id="Rectangle 2488" o:spid="_x0000_s1163" style="position:absolute;left:28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I4x8IA&#10;AADdAAAADwAAAGRycy9kb3ducmV2LnhtbERPTWvCQBC9F/oflhF6qxulikRXkUKLChZq9T5mxySY&#10;nQ3Z0UR/vXsoeHy879mic5W6UhNKzwYG/QQUceZtybmB/d/X+wRUEGSLlWcycKMAi/nrywxT61v+&#10;petOchVDOKRooBCpU61DVpDD0Pc1ceROvnEoETa5tg22MdxVepgkY+2w5NhQYE2fBWXn3cUZkPE3&#10;d9uwGW3C+md1Eb88HO+tMW+9bjkFJdTJU/zvXlkDw49JnBvfxCe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jjHwgAAAN0AAAAPAAAAAAAAAAAAAAAAAJgCAABkcnMvZG93&#10;bnJldi54bWxQSwUGAAAAAAQABAD1AAAAhwMAAAAA&#10;" fillcolor="#84a6d1 [2260]" strokecolor="#4579b8 [3044]">
                  <v:shadow on="t" color="black" opacity="22937f" origin=",.5" offset="0,.63889mm"/>
                </v:rect>
                <v:rect id="Rectangle 2489" o:spid="_x0000_s1164" style="position:absolute;left:57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sr5McA&#10;AADdAAAADwAAAGRycy9kb3ducmV2LnhtbESPT2vCQBTE7wW/w/IEb3VTKRKjq4TQfwehVUvPj+wz&#10;SZN9G7KriX56Vyj0OMzMb5jVZjCNOFPnKssKnqYRCOLc6ooLBd+H18cYhPPIGhvLpOBCDjbr0cMK&#10;E2173tF57wsRIOwSVFB63yZSurwkg25qW+LgHW1n0AfZFVJ32Ae4aeQsiubSYMVhocSWspLyen8y&#10;CtKvzx/Xxn32tvvdvtdpU1/z7EWpyXhIlyA8Df4//Nf+0Apmz/EC7m/CE5D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rK+THAAAA3QAAAA8AAAAAAAAAAAAAAAAAmAIAAGRy&#10;cy9kb3ducmV2LnhtbFBLBQYAAAAABAAEAPUAAACMAwAAAAA=&#10;" fillcolor="white [3212]" strokecolor="#4579b8 [3044]">
                  <v:shadow on="t" color="black" opacity="22937f" origin=",.5" offset="0,.63889mm"/>
                </v:rect>
                <v:rect id="Rectangle 2490" o:spid="_x0000_s1165" style="position:absolute;left:86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gUpMUA&#10;AADdAAAADwAAAGRycy9kb3ducmV2LnhtbERPy2rCQBTdF/oPwy2400lFik2dhBBadSH4aOn6krlN&#10;0mTuhMxoUr/eWQhdHs57lY6mFRfqXW1ZwfMsAkFcWF1zqeDr82O6BOE8ssbWMin4Iwdp8viwwljb&#10;gY90OflShBB2MSqovO9iKV1RkUE3sx1x4H5sb9AH2JdS9ziEcNPKeRS9SIM1h4YKO8orKprT2SjI&#10;Dvtv1y2HfH383W2arG2uRf6u1ORpzN5AeBr9v/ju3moF88Vr2B/ehCcg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iBSkxQAAAN0AAAAPAAAAAAAAAAAAAAAAAJgCAABkcnMv&#10;ZG93bnJldi54bWxQSwUGAAAAAAQABAD1AAAAigMAAAAA&#10;" fillcolor="white [3212]" strokecolor="#4579b8 [3044]">
                  <v:shadow on="t" color="black" opacity="22937f" origin=",.5" offset="0,.63889mm"/>
                </v:rect>
                <v:rect id="Rectangle 2491" o:spid="_x0000_s1166" style="position:absolute;left:1152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SxP8cA&#10;AADdAAAADwAAAGRycy9kb3ducmV2LnhtbESPT2vCQBTE74LfYXlCb7pRpNjoKiG0tgeh/sPzI/tM&#10;YrJvQ3ZrUj99t1DocZiZ3zCrTW9qcafWlZYVTCcRCOLM6pJzBefT23gBwnlkjbVlUvBNDjbr4WCF&#10;sbYdH+h+9LkIEHYxKii8b2IpXVaQQTexDXHwrrY16INsc6lb7ALc1HIWRc/SYMlhocCG0oKy6vhl&#10;FCT7z4trFl26Pdx271VSV48sfVXqadQnSxCeev8f/mt/aAWz+csU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EsT/HAAAA3QAAAA8AAAAAAAAAAAAAAAAAmAIAAGRy&#10;cy9kb3ducmV2LnhtbFBLBQYAAAAABAAEAPUAAACMAwAAAAA=&#10;" fillcolor="white [3212]" strokecolor="#4579b8 [3044]">
                  <v:shadow on="t" color="black" opacity="22937f" origin=",.5" offset="0,.63889mm"/>
                </v:rect>
                <v:rect id="Rectangle 2492" o:spid="_x0000_s1167" style="position:absolute;left:1440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YvSMcA&#10;AADdAAAADwAAAGRycy9kb3ducmV2LnhtbESPQWvCQBSE70L/w/IK3nRjkGKjq4TQqodCqxXPj+wz&#10;icm+DdnVpP313UKhx2FmvmFWm8E04k6dqywrmE0jEMS51RUXCk6fr5MFCOeRNTaWScEXOdisH0Yr&#10;TLTt+UD3oy9EgLBLUEHpfZtI6fKSDLqpbYmDd7GdQR9kV0jdYR/gppFxFD1JgxWHhRJbykrK6+PN&#10;KEg/3s+uXfTZ9nB929VpU3/n2YtS48chXYLwNPj/8F97rxXE8+cY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WL0jHAAAA3QAAAA8AAAAAAAAAAAAAAAAAmAIAAGRy&#10;cy9kb3ducmV2LnhtbFBLBQYAAAAABAAEAPUAAACMAwAAAAA=&#10;" fillcolor="white [3212]" strokecolor="#4579b8 [3044]">
                  <v:shadow on="t" color="black" opacity="22937f" origin=",.5" offset="0,.63889mm"/>
                </v:rect>
                <v:rect id="Rectangle 2493" o:spid="_x0000_s1168" style="position:absolute;left:172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08gA&#10;AADdAAAADwAAAGRycy9kb3ducmV2LnhtbESPW2vCQBSE3wv+h+UIfasbbRGNrhJCLz4UrBd8PmSP&#10;SUz2bMhuTeyv7xaEPg4z8w2zXPemFldqXWlZwXgUgSDOrC45V3A8vD3NQDiPrLG2TApu5GC9Gjws&#10;Mda24x1d9z4XAcIuRgWF900spcsKMuhGtiEO3tm2Bn2QbS51i12Am1pOomgqDZYcFgpsKC0oq/bf&#10;RkHytT25Ztal77vL50eV1NVPlr4q9TjskwUIT73/D9/bG61g8jJ/hr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WorTyAAAAN0AAAAPAAAAAAAAAAAAAAAAAJgCAABk&#10;cnMvZG93bnJldi54bWxQSwUGAAAAAAQABAD1AAAAjQMAAAAA&#10;" fillcolor="white [3212]" strokecolor="#4579b8 [3044]">
                  <v:shadow on="t" color="black" opacity="22937f" origin=",.5" offset="0,.63889mm"/>
                </v:rect>
                <v:rect id="Rectangle 2494" o:spid="_x0000_s1169" style="position:absolute;left:201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MSp8cA&#10;AADdAAAADwAAAGRycy9kb3ducmV2LnhtbESPT2vCQBTE70K/w/IK3nRTEbHRVUJoq4eCf1o8P7Kv&#10;SZrs25BdTeyndwWhx2FmfsMs172pxYVaV1pW8DKOQBBnVpecK/j+eh/NQTiPrLG2TAqu5GC9ehos&#10;Mda24wNdjj4XAcIuRgWF900spcsKMujGtiEO3o9tDfog21zqFrsAN7WcRNFMGiw5LBTYUFpQVh3P&#10;RkGy351cM+/Sj8Pv56ZK6uovS9+UGj73yQKEp97/hx/trVYwmb5O4f4mPA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zEqfHAAAA3QAAAA8AAAAAAAAAAAAAAAAAmAIAAGRy&#10;cy9kb3ducmV2LnhtbFBLBQYAAAAABAAEAPUAAACMAwAAAAA=&#10;" fillcolor="white [3212]" strokecolor="#4579b8 [3044]">
                  <v:shadow on="t" color="black" opacity="22937f" origin=",.5" offset="0,.63889mm"/>
                </v:rect>
                <v:rect id="Rectangle 2495" o:spid="_x0000_s1170" style="position:absolute;left:230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3PMgA&#10;AADdAAAADwAAAGRycy9kb3ducmV2LnhtbESPW2vCQBSE3wv+h+UIfasbpRWNrhJCLz4UrBd8PmSP&#10;SUz2bMhuTeyv7xaEPg4z8w2zXPemFldqXWlZwXgUgSDOrC45V3A8vD3NQDiPrLG2TApu5GC9Gjws&#10;Mda24x1d9z4XAcIuRgWF900spcsKMuhGtiEO3tm2Bn2QbS51i12Am1pOomgqDZYcFgpsKC0oq/bf&#10;RkHytT25Ztal77vL50eV1NVPlr4q9TjskwUIT73/D9/bG61g8jx/gb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7c8yAAAAN0AAAAPAAAAAAAAAAAAAAAAAJgCAABk&#10;cnMvZG93bnJldi54bWxQSwUGAAAAAAQABAD1AAAAjQMAAAAA&#10;" fillcolor="white [3212]" strokecolor="#4579b8 [3044]">
                  <v:shadow on="t" color="black" opacity="22937f" origin=",.5" offset="0,.63889mm"/>
                </v:rect>
                <v:rect id="Rectangle 2496" o:spid="_x0000_s1171" style="position:absolute;left:2592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0pS8cA&#10;AADdAAAADwAAAGRycy9kb3ducmV2LnhtbESPQWvCQBSE7wX/w/IEb3WjiNjoKiHY6qFQtcXzI/ua&#10;pMm+DdnVxP56Vyj0OMzMN8xq05taXKl1pWUFk3EEgjizuuRcwdfn6/MChPPIGmvLpOBGDjbrwdMK&#10;Y207PtL15HMRIOxiVFB438RSuqwgg25sG+LgfdvWoA+yzaVusQtwU8tpFM2lwZLDQoENpQVl1eli&#10;FCSHj7NrFl36dvx531VJXf1m6Vap0bBPliA89f4//NfeawXT2cscHm/CE5D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tKUvHAAAA3QAAAA8AAAAAAAAAAAAAAAAAmAIAAGRy&#10;cy9kb3ducmV2LnhtbFBLBQYAAAAABAAEAPUAAACMAwAAAAA=&#10;" fillcolor="white [3212]" strokecolor="#4579b8 [3044]">
                  <v:shadow on="t" color="black" opacity="22937f" origin=",.5" offset="0,.63889mm"/>
                </v:rect>
                <v:rect id="Rectangle 2497" o:spid="_x0000_s1172" style="position:absolute;left:2880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GM0MgA&#10;AADdAAAADwAAAGRycy9kb3ducmV2LnhtbESPW2vCQBSE3wv+h+UIfasbpVSNrhJCLz4UrBd8PmSP&#10;SUz2bMhuTeyv7xaEPg4z8w2zXPemFldqXWlZwXgUgSDOrC45V3A8vD3NQDiPrLG2TApu5GC9Gjws&#10;Mda24x1d9z4XAcIuRgWF900spcsKMuhGtiEO3tm2Bn2QbS51i12Am1pOouhFGiw5LBTYUFpQVu2/&#10;jYLka3tyzaxL33eXz48qqaufLH1V6nHYJwsQnnr/H763N1rB5Hk+hb834Qn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5YYzQyAAAAN0AAAAPAAAAAAAAAAAAAAAAAJgCAABk&#10;cnMvZG93bnJldi54bWxQSwUGAAAAAAQABAD1AAAAjQMAAAAA&#10;" fillcolor="white [3212]" strokecolor="#4579b8 [3044]">
                  <v:shadow on="t" color="black" opacity="22937f" origin=",.5" offset="0,.63889mm"/>
                </v:rect>
                <v:rect id="Rectangle 2498" o:spid="_x0000_s1173" style="position:absolute;left:316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4YosUA&#10;AADdAAAADwAAAGRycy9kb3ducmV2LnhtbERPy2rCQBTdF/oPwy2400lFik2dhBBadSH4aOn6krlN&#10;0mTuhMxoUr/eWQhdHs57lY6mFRfqXW1ZwfMsAkFcWF1zqeDr82O6BOE8ssbWMin4Iwdp8viwwljb&#10;gY90OflShBB2MSqovO9iKV1RkUE3sx1x4H5sb9AH2JdS9ziEcNPKeRS9SIM1h4YKO8orKprT2SjI&#10;Dvtv1y2HfH383W2arG2uRf6u1ORpzN5AeBr9v/ju3moF88VrmBvehCcg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hiixQAAAN0AAAAPAAAAAAAAAAAAAAAAAJgCAABkcnMv&#10;ZG93bnJldi54bWxQSwUGAAAAAAQABAD1AAAAigMAAAAA&#10;" fillcolor="white [3212]" strokecolor="#4579b8 [3044]">
                  <v:shadow on="t" color="black" opacity="22937f" origin=",.5" offset="0,.63889mm"/>
                </v:rect>
                <v:rect id="Rectangle 2499" o:spid="_x0000_s1174" style="position:absolute;left:345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K9OccA&#10;AADdAAAADwAAAGRycy9kb3ducmV2LnhtbESPT2vCQBTE70K/w/IK3nRTEdHoKiG06qHgn5aeH9ln&#10;kib7NmRXE/vpuwWhx2FmfsOsNr2pxY1aV1pW8DKOQBBnVpecK/j8eBvNQTiPrLG2TAru5GCzfhqs&#10;MNa24xPdzj4XAcIuRgWF900spcsKMujGtiEO3sW2Bn2QbS51i12Am1pOomgmDZYcFgpsKC0oq85X&#10;oyA5Hr5cM+/S7en7fVcldfWTpa9KDZ/7ZAnCU+//w4/2XiuYTBcL+HsTn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yvTnHAAAA3QAAAA8AAAAAAAAAAAAAAAAAmAIAAGRy&#10;cy9kb3ducmV2LnhtbFBLBQYAAAAABAAEAPUAAACMAwAAAAA=&#10;" fillcolor="white [3212]" strokecolor="#4579b8 [3044]">
                  <v:shadow on="t" color="black" opacity="22937f" origin=",.5" offset="0,.63889mm"/>
                </v:rect>
                <v:rect id="Rectangle 2500" o:spid="_x0000_s1175" style="position:absolute;left:374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OOvsQA&#10;AADdAAAADwAAAGRycy9kb3ducmV2LnhtbERPy2rCQBTdC/2H4Rbc6aSBFkkdQwh9uBBqtLi+ZK5J&#10;msydkJma2K/vLASXh/Nep5PpxIUG11hW8LSMQBCXVjdcKfg+vi9WIJxH1thZJgVXcpBuHmZrTLQd&#10;uaDLwVcihLBLUEHtfZ9I6cqaDLql7YkDd7aDQR/gUEk94BjCTSfjKHqRBhsODTX2lNdUtodfoyDb&#10;f51cvxrzj+Jn99lmXftX5m9KzR+n7BWEp8nfxTf3ViuIn6OwP7wJT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jjr7EAAAA3QAAAA8AAAAAAAAAAAAAAAAAmAIAAGRycy9k&#10;b3ducmV2LnhtbFBLBQYAAAAABAAEAPUAAACJAwAAAAA=&#10;" fillcolor="white [3212]" strokecolor="#4579b8 [3044]">
                  <v:shadow on="t" color="black" opacity="22937f" origin=",.5" offset="0,.63889mm"/>
                </v:rect>
                <v:rect id="Rectangle 2501" o:spid="_x0000_s1176"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LXgMgA&#10;AADdAAAADwAAAGRycy9kb3ducmV2LnhtbESPQWvCQBSE74X+h+UVvBTdaNFK6iqiFixebPTQ42v2&#10;NYnJvg3ZNUZ/vVso9DjMzDfMbNGZSrTUuMKyguEgAkGcWl1wpuB4eO9PQTiPrLGyTAqu5GAxf3yY&#10;YazthT+pTXwmAoRdjApy7+tYSpfmZNANbE0cvB/bGPRBNpnUDV4C3FRyFEUTabDgsJBjTauc0jI5&#10;GwXTr4+0fN0cn1/W+3G2PpW7W5t8K9V76pZvIDx1/j/8195qBaNxNITfN+EJyPk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wYteAyAAAAN0AAAAPAAAAAAAAAAAAAAAAAJgCAABk&#10;cnMvZG93bnJldi54bWxQSwUGAAAAAAQABAD1AAAAjQMAAAAA&#10;" fillcolor="#ccc [669]" strokecolor="#4579b8 [3044]">
                  <v:shadow on="t" color="black" opacity="22937f" origin=",.5" offset="0,.63889mm"/>
                </v:rect>
                <v:rect id="Rectangle 2502" o:spid="_x0000_s1177" style="position:absolute;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D6sUA&#10;AADdAAAADwAAAGRycy9kb3ducmV2LnhtbESPX2vCQBDE34V+h2OFvpmLAUVST5FCixUq+Kfv29w2&#10;Cc3thdxq0n56r1DwcZiZ3zDL9eAadaUu1J4NTJMUFHHhbc2lgfPpZbIAFQTZYuOZDPxQgPXqYbTE&#10;3PqeD3Q9SqkihEOOBiqRNtc6FBU5DIlviaP35TuHEmVXatthH+Gu0VmazrXDmuNChS09V1R8Hy/O&#10;gMxfeXgPu9kuvO23F/Gbj8/f3pjH8bB5AiU0yD38395aA9kszeDvTXwC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PqxQAAAN0AAAAPAAAAAAAAAAAAAAAAAJgCAABkcnMv&#10;ZG93bnJldi54bWxQSwUGAAAAAAQABAD1AAAAigMAAAAA&#10;" fillcolor="#84a6d1 [2260]" strokecolor="#4579b8 [3044]">
                  <v:shadow on="t" color="black" opacity="22937f" origin=",.5" offset="0,.63889mm"/>
                </v:rect>
                <v:rect id="Rectangle 2503" o:spid="_x0000_s1178" style="position:absolute;left:28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SmccUA&#10;AADdAAAADwAAAGRycy9kb3ducmV2LnhtbESPX2vCQBDE34V+h2MLvumlFkWip0ihRQUL/nvf5rZJ&#10;aG4v5FaT9tN7BcHHYWZ+w8yXnavUlZpQejbwMkxAEWfelpwbOB3fB1NQQZAtVp7JwC8FWC6eenNM&#10;rW95T9eD5CpCOKRooBCpU61DVpDDMPQ1cfS+feNQomxybRtsI9xVepQkE+2w5LhQYE1vBWU/h4sz&#10;IJMP7nZhO96Gzef6In51/vprjek/d6sZKKFOHuF7e20NjMbJK/y/iU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tKZxxQAAAN0AAAAPAAAAAAAAAAAAAAAAAJgCAABkcnMv&#10;ZG93bnJldi54bWxQSwUGAAAAAAQABAD1AAAAigMAAAAA&#10;" fillcolor="#84a6d1 [2260]" strokecolor="#4579b8 [3044]">
                  <v:shadow on="t" color="black" opacity="22937f" origin=",.5" offset="0,.63889mm"/>
                </v:rect>
                <v:rect id="Rectangle 2504" o:spid="_x0000_s1179" style="position:absolute;left:57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iIvccA&#10;AADdAAAADwAAAGRycy9kb3ducmV2LnhtbESPT2vCQBTE7wW/w/IEb3Wj2CLRVUKwtYdC6x88P7LP&#10;JCb7NmRXE/303UKhx2FmfsMs172pxY1aV1pWMBlHIIgzq0vOFRwPb89zEM4ja6wtk4I7OVivBk9L&#10;jLXteEe3vc9FgLCLUUHhfRNL6bKCDLqxbYiDd7atQR9km0vdYhfgppbTKHqVBksOCwU2lBaUVfur&#10;UZB8f51cM+/S993lc1sldfXI0o1So2GfLEB46v1/+K/9oRVMX6IZ/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dYiL3HAAAA3QAAAA8AAAAAAAAAAAAAAAAAmAIAAGRy&#10;cy9kb3ducmV2LnhtbFBLBQYAAAAABAAEAPUAAACMAwAAAAA=&#10;" fillcolor="white [3212]" strokecolor="#4579b8 [3044]">
                  <v:shadow on="t" color="black" opacity="22937f" origin=",.5" offset="0,.63889mm"/>
                </v:rect>
                <v:rect id="Rectangle 2505" o:spid="_x0000_s1180" style="position:absolute;left:86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FdlsYA&#10;AADdAAAADwAAAGRycy9kb3ducmV2LnhtbESPQWsCMRSE7wX/Q3iCt5q4VLFbo9iiIEIPWu35sXnd&#10;LN28LJvUXf31plDocZiZb5jFqne1uFAbKs8aJmMFgrjwpuJSw+lj+zgHESKywdozabhSgNVy8LDA&#10;3PiOD3Q5xlIkCIccNdgYm1zKUFhyGMa+IU7el28dxiTbUpoWuwR3tcyUmkmHFacFiw29WSq+jz9O&#10;g7KvszPd9pssqM+n9832uTufotajYb9+ARGpj//hv/bOaMimagq/b9IT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NFdlsYAAADdAAAADwAAAAAAAAAAAAAAAACYAgAAZHJz&#10;L2Rvd25yZXYueG1sUEsFBgAAAAAEAAQA9QAAAIsDAAAAAA==&#10;" fillcolor="#1f497d [3215]" strokecolor="#4579b8 [3044]">
                  <v:shadow on="t" color="black" opacity="22937f" origin=",.5" offset="0,.63889mm"/>
                </v:rect>
                <v:rect id="Rectangle 2506" o:spid="_x0000_s1181" style="position:absolute;left:1152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PD4cYA&#10;AADdAAAADwAAAGRycy9kb3ducmV2LnhtbESPQWsCMRSE74X+h/AKvdXEpS51NUorCqXQg1Y9PzbP&#10;zeLmZdlEd+uvbwqFHoeZ+YaZLwfXiCt1ofasYTxSIIhLb2quNOy/Nk8vIEJENth4Jg3fFGC5uL+b&#10;Y2F8z1u67mIlEoRDgRpsjG0hZSgtOQwj3xIn7+Q7hzHJrpKmwz7BXSMzpXLpsOa0YLGllaXyvLs4&#10;Dcq+5Qe6fayzoI7Pn+vNtD/so9aPD8PrDESkIf6H/9rvRkM2UTn8vk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PD4cYAAADdAAAADwAAAAAAAAAAAAAAAACYAgAAZHJz&#10;L2Rvd25yZXYueG1sUEsFBgAAAAAEAAQA9QAAAIsDAAAAAA==&#10;" fillcolor="#1f497d [3215]" strokecolor="#4579b8 [3044]">
                  <v:shadow on="t" color="black" opacity="22937f" origin=",.5" offset="0,.63889mm"/>
                </v:rect>
                <v:rect id="Rectangle 2507" o:spid="_x0000_s1182" style="position:absolute;left:1440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oWyscA&#10;AADdAAAADwAAAGRycy9kb3ducmV2LnhtbESPT2vCQBTE7wW/w/IEb3WjYCvRVUKwtYdC6x88P7LP&#10;JCb7NmRXE/303UKhx2FmfsMs172pxY1aV1pWMBlHIIgzq0vOFRwPb89zEM4ja6wtk4I7OVivBk9L&#10;jLXteEe3vc9FgLCLUUHhfRNL6bKCDLqxbYiDd7atQR9km0vdYhfgppbTKHqRBksOCwU2lBaUVfur&#10;UZB8f51cM+/S993lc1sldfXI0o1So2GfLEB46v1/+K/9oRVMZ9Er/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eKFsrHAAAA3QAAAA8AAAAAAAAAAAAAAAAAmAIAAGRy&#10;cy9kb3ducmV2LnhtbFBLBQYAAAAABAAEAPUAAACMAwAAAAA=&#10;" fillcolor="white [3212]" strokecolor="#4579b8 [3044]">
                  <v:shadow on="t" color="black" opacity="22937f" origin=",.5" offset="0,.63889mm"/>
                </v:rect>
                <v:rect id="Rectangle 2508" o:spid="_x0000_s1183" style="position:absolute;left:172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CuMQA&#10;AADdAAAADwAAAGRycy9kb3ducmV2LnhtbERPy2rCQBTdC/2H4Rbc6aSBFkkdQwh9uBBqtLi+ZK5J&#10;msydkJma2K/vLASXh/Nep5PpxIUG11hW8LSMQBCXVjdcKfg+vi9WIJxH1thZJgVXcpBuHmZrTLQd&#10;uaDLwVcihLBLUEHtfZ9I6cqaDLql7YkDd7aDQR/gUEk94BjCTSfjKHqRBhsODTX2lNdUtodfoyDb&#10;f51cvxrzj+Jn99lmXftX5m9KzR+n7BWEp8nfxTf3ViuIn6MwN7wJT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VgrjEAAAA3QAAAA8AAAAAAAAAAAAAAAAAmAIAAGRycy9k&#10;b3ducmV2LnhtbFBLBQYAAAAABAAEAPUAAACJAwAAAAA=&#10;" fillcolor="white [3212]" strokecolor="#4579b8 [3044]">
                  <v:shadow on="t" color="black" opacity="22937f" origin=",.5" offset="0,.63889mm"/>
                </v:rect>
                <v:rect id="Rectangle 2509" o:spid="_x0000_s1184" style="position:absolute;left:201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nI8cA&#10;AADdAAAADwAAAGRycy9kb3ducmV2LnhtbESPQWvCQBSE7wX/w/KE3upGoUWjq4SgbQ+F1iieH9ln&#10;EpN9G7Jbk/bXu0Khx2FmvmFWm8E04kqdqywrmE4iEMS51RUXCo6H3dMchPPIGhvLpOCHHGzWo4cV&#10;xtr2vKdr5gsRIOxiVFB638ZSurwkg25iW+LgnW1n0AfZFVJ32Ae4aeQsil6kwYrDQoktpSXldfZt&#10;FCRfnyfXzvv0dX/5eKuTpv7N061Sj+MhWYLwNPj/8F/7XSuYPUcLuL8JT0C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ZJyPHAAAA3QAAAA8AAAAAAAAAAAAAAAAAmAIAAGRy&#10;cy9kb3ducmV2LnhtbFBLBQYAAAAABAAEAPUAAACMAwAAAAA=&#10;" fillcolor="white [3212]" strokecolor="#4579b8 [3044]">
                  <v:shadow on="t" color="black" opacity="22937f" origin=",.5" offset="0,.63889mm"/>
                </v:rect>
                <v:rect id="Rectangle 2510" o:spid="_x0000_s1185" style="position:absolute;left:230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oYY8QA&#10;AADdAAAADwAAAGRycy9kb3ducmV2LnhtbERPyWrDMBC9F/IPYgK5NbIDKcGNYozJdii0Weh5sKa2&#10;a2tkLCV2+/XVoZDj4+3rdDStuFPvassK4nkEgriwuuZSwfWye16BcB5ZY2uZFPyQg3QzeVpjou3A&#10;J7qffSlCCLsEFVTed4mUrqjIoJvbjjhwX7Y36APsS6l7HEK4aeUiil6kwZpDQ4Ud5RUVzflmFGQf&#10;75+uWw35/vT9dmiytvkt8q1Ss+mYvYLwNPqH+N991AoWyzjsD2/CE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6GGPEAAAA3QAAAA8AAAAAAAAAAAAAAAAAmAIAAGRycy9k&#10;b3ducmV2LnhtbFBLBQYAAAAABAAEAPUAAACJAwAAAAA=&#10;" fillcolor="white [3212]" strokecolor="#4579b8 [3044]">
                  <v:shadow on="t" color="black" opacity="22937f" origin=",.5" offset="0,.63889mm"/>
                </v:rect>
                <v:rect id="Rectangle 2511" o:spid="_x0000_s1186" style="position:absolute;left:2592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a9+McA&#10;AADdAAAADwAAAGRycy9kb3ducmV2LnhtbESPS2vDMBCE74X8B7GB3hrZgZTgRAnG5NFDoc2DnBdr&#10;Yzu2VsZSYre/vioUehxm5htmuR5MIx7UucqygngSgSDOra64UHA+bV/mIJxH1thYJgVf5GC9Gj0t&#10;MdG25wM9jr4QAcIuQQWl920ipctLMugmtiUO3tV2Bn2QXSF1h32Am0ZOo+hVGqw4LJTYUlZSXh/v&#10;RkH6+XFx7bzPdofb+75Om/o7zzZKPY+HdAHC0+D/w3/tN61gOotj+H0Tn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2vfjHAAAA3QAAAA8AAAAAAAAAAAAAAAAAmAIAAGRy&#10;cy9kb3ducmV2LnhtbFBLBQYAAAAABAAEAPUAAACMAwAAAAA=&#10;" fillcolor="white [3212]" strokecolor="#4579b8 [3044]">
                  <v:shadow on="t" color="black" opacity="22937f" origin=",.5" offset="0,.63889mm"/>
                </v:rect>
                <v:rect id="Rectangle 2512" o:spid="_x0000_s1187" style="position:absolute;left:2880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FTP8YA&#10;AADdAAAADwAAAGRycy9kb3ducmV2LnhtbESPT2sCMRTE74V+h/AKvdXEpZW6GkVFoQg91H/nx+a5&#10;Wdy8LJvobvvpTaHQ4zAzv2Gm897V4kZtqDxrGA4UCOLCm4pLDYf95uUdRIjIBmvPpOGbAsxnjw9T&#10;zI3v+Ituu1iKBOGQowYbY5NLGQpLDsPAN8TJO/vWYUyyLaVpsUtwV8tMqZF0WHFasNjQylJx2V2d&#10;BmWXoyP9bNdZUKfXz/Vm3B0PUevnp34xARGpj//hv/aH0ZC9DTP4fZOe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FTP8YAAADdAAAADwAAAAAAAAAAAAAAAACYAgAAZHJz&#10;L2Rvd25yZXYueG1sUEsFBgAAAAAEAAQA9QAAAIsDAAAAAA==&#10;" fillcolor="#1f497d [3215]" strokecolor="#4579b8 [3044]">
                  <v:shadow on="t" color="black" opacity="22937f" origin=",.5" offset="0,.63889mm"/>
                </v:rect>
                <v:rect id="Rectangle 2513" o:spid="_x0000_s1188" style="position:absolute;left:316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32pMcA&#10;AADdAAAADwAAAGRycy9kb3ducmV2LnhtbESPT2sCMRTE74V+h/CE3mrithVdjdIWBSl4qP/Oj81z&#10;s7h5WTapu+2nN4VCj8PM/IaZL3tXiyu1ofKsYTRUIIgLbyouNRz268cJiBCRDdaeScM3BVgu7u/m&#10;mBvf8Sddd7EUCcIhRw02xiaXMhSWHIahb4iTd/atw5hkW0rTYpfgrpaZUmPpsOK0YLGhd0vFZffl&#10;NCj7Nj7Sz8cqC+r0vF2tp93xELV+GPSvMxCR+vgf/mtvjIbsZfQEv2/SE5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t9qTHAAAA3QAAAA8AAAAAAAAAAAAAAAAAmAIAAGRy&#10;cy9kb3ducmV2LnhtbFBLBQYAAAAABAAEAPUAAACMAwAAAAA=&#10;" fillcolor="#1f497d [3215]" strokecolor="#4579b8 [3044]">
                  <v:shadow on="t" color="black" opacity="22937f" origin=",.5" offset="0,.63889mm"/>
                </v:rect>
                <v:rect id="Rectangle 2514" o:spid="_x0000_s1189" style="position:absolute;left:345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EeYMcA&#10;AADdAAAADwAAAGRycy9kb3ducmV2LnhtbESPT2vCQBTE74V+h+UJ3upGsSLRVUJoaw+F+g/Pj+wz&#10;icm+DdnVpP303YLgcZiZ3zDLdW9qcaPWlZYVjEcRCOLM6pJzBcfD+8schPPIGmvLpOCHHKxXz09L&#10;jLXteEe3vc9FgLCLUUHhfRNL6bKCDLqRbYiDd7atQR9km0vdYhfgppaTKJpJgyWHhQIbSgvKqv3V&#10;KEi23yfXzLv0Y3f52lRJXf1m6ZtSw0GfLEB46v0jfG9/agWT1/EU/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KBHmDHAAAA3QAAAA8AAAAAAAAAAAAAAAAAmAIAAGRy&#10;cy9kb3ducmV2LnhtbFBLBQYAAAAABAAEAPUAAACMAwAAAAA=&#10;" fillcolor="white [3212]" strokecolor="#4579b8 [3044]">
                  <v:shadow on="t" color="black" opacity="22937f" origin=",.5" offset="0,.63889mm"/>
                </v:rect>
                <v:rect id="Rectangle 2515" o:spid="_x0000_s1190" style="position:absolute;left:374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27+8cA&#10;AADdAAAADwAAAGRycy9kb3ducmV2LnhtbESPT2vCQBTE7wW/w/KE3upGwSLRVUKwtQeh9Q+eH9ln&#10;EpN9G7Krif303YLgcZiZ3zCLVW9qcaPWlZYVjEcRCOLM6pJzBcfDx9sMhPPIGmvLpOBODlbLwcsC&#10;Y2073tFt73MRIOxiVFB438RSuqwgg25kG+LgnW1r0AfZ5lK32AW4qeUkit6lwZLDQoENpQVl1f5q&#10;FCQ/3yfXzLr0c3fZbqqkrn6zdK3U67BP5iA89f4ZfrS/tILJdDyF/zfhCc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Nu/vHAAAA3QAAAA8AAAAAAAAAAAAAAAAAmAIAAGRy&#10;cy9kb3ducmV2LnhtbFBLBQYAAAAABAAEAPUAAACMAwAAAAA=&#10;" fillcolor="white [3212]" strokecolor="#4579b8 [3044]">
                  <v:shadow on="t" color="black" opacity="22937f" origin=",.5" offset="0,.63889mm"/>
                </v:rect>
                <v:rect id="Rectangle 2516" o:spid="_x0000_s1191" style="position:absolute;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b6WMQA&#10;AADdAAAADwAAAGRycy9kb3ducmV2LnhtbESPzarCMBSE94LvEI7gTlOLyrUaRYULLvxBr+4PzbEt&#10;NielydX69kYQXA4z8w0zWzSmFHeqXWFZwaAfgSBOrS44U3D+++39gHAeWWNpmRQ8ycFi3m7NMNH2&#10;wUe6n3wmAoRdggpy76tESpfmZND1bUUcvKutDfog60zqGh8BbkoZR9FYGiw4LORY0Tqn9Hb6NwoO&#10;++WxOg9jO5nQ7rLfXpqb3K6U6naa5RSEp8Z/w5/2RiuIR4MxvN+EJ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m+ljEAAAA3QAAAA8AAAAAAAAAAAAAAAAAmAIAAGRycy9k&#10;b3ducmV2LnhtbFBLBQYAAAAABAAEAPUAAACJAwAAAAA=&#10;" fillcolor="#c6615e [2901]" strokecolor="#4579b8 [3044]">
                  <v:shadow on="t" color="black" opacity="22937f" origin=",.5" offset="0,.63889mm"/>
                </v:rect>
                <v:rect id="Rectangle 2517" o:spid="_x0000_s1192" style="position:absolute;left:28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Y2r8UA&#10;AADdAAAADwAAAGRycy9kb3ducmV2LnhtbESPUWvCQBCE3wv+h2OFvtWLglqip4hgsUIFrb6vuW0S&#10;mtsLudWk/nqvUOjjMDPfMPNl5yp1oyaUng0MBwko4szbknMDp8/NyyuoIMgWK89k4IcCLBe9pzmm&#10;1rd8oNtRchUhHFI0UIjUqdYhK8hhGPiaOHpfvnEoUTa5tg22Ee4qPUqSiXZYclwosKZ1Qdn38eoM&#10;yOSNu4+wG+/C+357Fb86X+6tMc/9bjUDJdTJf/ivvbUGRuPhFH7fxCe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VjavxQAAAN0AAAAPAAAAAAAAAAAAAAAAAJgCAABkcnMv&#10;ZG93bnJldi54bWxQSwUGAAAAAAQABAD1AAAAigMAAAAA&#10;" fillcolor="#84a6d1 [2260]" strokecolor="#4579b8 [3044]">
                  <v:shadow on="t" color="black" opacity="22937f" origin=",.5" offset="0,.63889mm"/>
                </v:rect>
                <v:rect id="Rectangle 2518" o:spid="_x0000_s1193" style="position:absolute;left:57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wUZcQA&#10;AADdAAAADwAAAGRycy9kb3ducmV2LnhtbERPyWrDMBC9F/IPYgK5NbIDKcGNYozJdii0Weh5sKa2&#10;a2tkLCV2+/XVoZDj4+3rdDStuFPvassK4nkEgriwuuZSwfWye16BcB5ZY2uZFPyQg3QzeVpjou3A&#10;J7qffSlCCLsEFVTed4mUrqjIoJvbjjhwX7Y36APsS6l7HEK4aeUiil6kwZpDQ4Ud5RUVzflmFGQf&#10;75+uWw35/vT9dmiytvkt8q1Ss+mYvYLwNPqH+N991AoWyzjMDW/CE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MFGXEAAAA3QAAAA8AAAAAAAAAAAAAAAAAmAIAAGRycy9k&#10;b3ducmV2LnhtbFBLBQYAAAAABAAEAPUAAACJAwAAAAA=&#10;" fillcolor="white [3212]" strokecolor="#4579b8 [3044]">
                  <v:shadow on="t" color="black" opacity="22937f" origin=",.5" offset="0,.63889mm"/>
                </v:rect>
                <v:rect id="Rectangle 2519" o:spid="_x0000_s1194" style="position:absolute;left:86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Cx/scA&#10;AADdAAAADwAAAGRycy9kb3ducmV2LnhtbESPT2vCQBTE74LfYXlCb7pRsNjoKiG0tgeh/sPzI/tM&#10;YrJvQ3ZrUj99t1DocZiZ3zCrTW9qcafWlZYVTCcRCOLM6pJzBefT23gBwnlkjbVlUvBNDjbr4WCF&#10;sbYdH+h+9LkIEHYxKii8b2IpXVaQQTexDXHwrrY16INsc6lb7ALc1HIWRc/SYMlhocCG0oKy6vhl&#10;FCT7z4trFl26Pdx271VSV48sfVXqadQnSxCeev8f/mt/aAWz+fQF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Asf7HAAAA3QAAAA8AAAAAAAAAAAAAAAAAmAIAAGRy&#10;cy9kb3ducmV2LnhtbFBLBQYAAAAABAAEAPUAAACMAwAAAAA=&#10;" fillcolor="white [3212]" strokecolor="#4579b8 [3044]">
                  <v:shadow on="t" color="black" opacity="22937f" origin=",.5" offset="0,.63889mm"/>
                </v:rect>
                <v:rect id="Rectangle 2520" o:spid="_x0000_s1195" style="position:absolute;left:1152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5TM8IA&#10;AADdAAAADwAAAGRycy9kb3ducmV2LnhtbERPTUvDQBC9F/wPywje2o1Bq8RsiogVxUubSs9DdkyC&#10;2dmQXdPVX+8chB4f77vcJDeomabQezZwvcpAETfe9twa+Dhsl/egQkS2OHgmAz8UYFNdLEosrD/x&#10;nuY6tkpCOBRooItxLLQOTUcOw8qPxMJ9+slhFDi12k54knA36DzL1tphz9LQ4UhPHTVf9beTknk+&#10;HF/q9E7H7dvv7u4mZf3z3piry/T4ACpSimfxv/vVGshvc9kvb+QJ6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jlMzwgAAAN0AAAAPAAAAAAAAAAAAAAAAAJgCAABkcnMvZG93&#10;bnJldi54bWxQSwUGAAAAAAQABAD1AAAAhwMAAAAA&#10;" fillcolor="#d38482 [2261]" strokecolor="#4579b8 [3044]">
                  <v:shadow on="t" color="black" opacity="22937f" origin=",.5" offset="0,.63889mm"/>
                </v:rect>
                <v:rect id="Rectangle 2521" o:spid="_x0000_s1196" style="position:absolute;left:1440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p3RccA&#10;AADdAAAADwAAAGRycy9kb3ducmV2LnhtbESPT2vCQBTE7wW/w/IEb3VjwCLRVULQ6qHQ+gfPj+wz&#10;icm+DdmtSfvpu4VCj8PM/IZZbQbTiAd1rrKsYDaNQBDnVldcKLicd88LEM4ja2wsk4IvcrBZj55W&#10;mGjb85EeJ1+IAGGXoILS+zaR0uUlGXRT2xIH72Y7gz7IrpC6wz7ATSPjKHqRBisOCyW2lJWU16dP&#10;oyD9eL+6dtFnr8f7275Om/o7z7ZKTcZDugThafD/4b/2QSuI5/EM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ad0XHAAAA3QAAAA8AAAAAAAAAAAAAAAAAmAIAAGRy&#10;cy9kb3ducmV2LnhtbFBLBQYAAAAABAAEAPUAAACMAwAAAAA=&#10;" fillcolor="white [3212]" strokecolor="#4579b8 [3044]">
                  <v:shadow on="t" color="black" opacity="22937f" origin=",.5" offset="0,.63889mm"/>
                </v:rect>
                <v:rect id="Rectangle 2522" o:spid="_x0000_s1197" style="position:absolute;left:172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pMscA&#10;AADdAAAADwAAAGRycy9kb3ducmV2LnhtbESPT2vCQBTE7wW/w/KE3urGgEWiq4SgtYdC6x88P7LP&#10;JCb7NmS3Ju2n7xYEj8PM/IZZrgfTiBt1rrKsYDqJQBDnVldcKDgdty9zEM4ja2wsk4IfcrBejZ6W&#10;mGjb855uB1+IAGGXoILS+zaR0uUlGXQT2xIH72I7gz7IrpC6wz7ATSPjKHqVBisOCyW2lJWU14dv&#10;oyD9+jy7dt5nb/vrx65Om/o3zzZKPY+HdAHC0+Af4Xv7XSuIZ3EM/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xI6TLHAAAA3QAAAA8AAAAAAAAAAAAAAAAAmAIAAGRy&#10;cy9kb3ducmV2LnhtbFBLBQYAAAAABAAEAPUAAACMAwAAAAA=&#10;" fillcolor="white [3212]" strokecolor="#4579b8 [3044]">
                  <v:shadow on="t" color="black" opacity="22937f" origin=",.5" offset="0,.63889mm"/>
                </v:rect>
                <v:rect id="Rectangle 2523" o:spid="_x0000_s1198" style="position:absolute;left:201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TfcYA&#10;AADdAAAADwAAAGRycy9kb3ducmV2LnhtbESPQWvCQBSE7wX/w/KE3uqmqYqmriEKBQ/WotX7I/ua&#10;BLNvQ3abxH/vFoQeh5n5hlmlg6lFR62rLCt4nUQgiHOrKy4UnL8/XhYgnEfWWFsmBTdykK5HTytM&#10;tO35SN3JFyJA2CWooPS+SaR0eUkG3cQ2xMH7sa1BH2RbSN1iH+CmlnEUzaXBisNCiQ1tS8qvp1+j&#10;4OuQHZvzNLbLJX1eDvvLcJX7jVLP4yF7B+Fp8P/hR3unFcSz+A3+3oQn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v2TfcYAAADdAAAADwAAAAAAAAAAAAAAAACYAgAAZHJz&#10;L2Rvd25yZXYueG1sUEsFBgAAAAAEAAQA9QAAAIsDAAAAAA==&#10;" fillcolor="#c6615e [2901]" strokecolor="#4579b8 [3044]">
                  <v:shadow on="t" color="black" opacity="22937f" origin=",.5" offset="0,.63889mm"/>
                </v:rect>
                <v:rect id="Rectangle 2524" o:spid="_x0000_s1199" style="position:absolute;left:230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3U3ccA&#10;AADdAAAADwAAAGRycy9kb3ducmV2LnhtbESPQWvCQBSE74L/YXmF3nTTUItEVwnBth6Eqi2eH9nX&#10;JE32bchuTfTXu4WCx2FmvmGW68E04kydqywreJpGIIhzqysuFHx9vk7mIJxH1thYJgUXcrBejUdL&#10;TLTt+UDnoy9EgLBLUEHpfZtI6fKSDLqpbYmD9207gz7IrpC6wz7ATSPjKHqRBisOCyW2lJWU18df&#10;oyDdf5xcO++zt8PP7r1Om/qaZxulHh+GdAHC0+Dv4f/2ViuIZ/Ez/L0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t1N3HAAAA3QAAAA8AAAAAAAAAAAAAAAAAmAIAAGRy&#10;cy9kb3ducmV2LnhtbFBLBQYAAAAABAAEAPUAAACMAwAAAAA=&#10;" fillcolor="white [3212]" strokecolor="#4579b8 [3044]">
                  <v:shadow on="t" color="black" opacity="22937f" origin=",.5" offset="0,.63889mm"/>
                </v:rect>
                <v:rect id="Rectangle 2525" o:spid="_x0000_s1200" style="position:absolute;left:2592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xRscA&#10;AADdAAAADwAAAGRycy9kb3ducmV2LnhtbESPT2vCQBTE7wW/w/KE3urGgEWiq4Rgaw9C6x88P7LP&#10;JCb7NmRXE/vpu4VCj8PM/IZZrgfTiDt1rrKsYDqJQBDnVldcKDgd317mIJxH1thYJgUPcrBejZ6W&#10;mGjb857uB1+IAGGXoILS+zaR0uUlGXQT2xIH72I7gz7IrpC6wz7ATSPjKHqVBisOCyW2lJWU14eb&#10;UZB+fZ5dO++z9/11t63Tpv7Os41Sz+MhXYDwNPj/8F/7QyuIZ/EMft+EJ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hcUbHAAAA3QAAAA8AAAAAAAAAAAAAAAAAmAIAAGRy&#10;cy9kb3ducmV2LnhtbFBLBQYAAAAABAAEAPUAAACMAwAAAAA=&#10;" fillcolor="white [3212]" strokecolor="#4579b8 [3044]">
                  <v:shadow on="t" color="black" opacity="22937f" origin=",.5" offset="0,.63889mm"/>
                </v:rect>
                <v:rect id="Rectangle 2526" o:spid="_x0000_s1201" style="position:absolute;left:2880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PvMccA&#10;AADdAAAADwAAAGRycy9kb3ducmV2LnhtbESPT2vCQBTE7wW/w/KE3urGQEWiq4Rgaw8F6x88P7LP&#10;JCb7NmRXk/bTu4VCj8PM/IZZrgfTiDt1rrKsYDqJQBDnVldcKDgd317mIJxH1thYJgXf5GC9Gj0t&#10;MdG25z3dD74QAcIuQQWl920ipctLMugmtiUO3sV2Bn2QXSF1h32Am0bGUTSTBisOCyW2lJWU14eb&#10;UZB+7c6unffZ+/76ua3Tpv7Js41Sz+MhXYDwNPj/8F/7QyuIX+MZ/L4JT0Cu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Nz7zHHAAAA3QAAAA8AAAAAAAAAAAAAAAAAmAIAAGRy&#10;cy9kb3ducmV2LnhtbFBLBQYAAAAABAAEAPUAAACMAwAAAAA=&#10;" fillcolor="white [3212]" strokecolor="#4579b8 [3044]">
                  <v:shadow on="t" color="black" opacity="22937f" origin=",.5" offset="0,.63889mm"/>
                </v:rect>
                <v:rect id="Rectangle 2527" o:spid="_x0000_s1202" style="position:absolute;left:316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fLR8UA&#10;AADdAAAADwAAAGRycy9kb3ducmV2LnhtbESPX2vCMBTF3wd+h3CFvc3U4qZUo8iYw7EXreLzpbm2&#10;xeamNLHGffplMPDxcP78OItVMI3oqXO1ZQXjUQKCuLC65lLB8bB5mYFwHlljY5kU3MnBajl4WmCm&#10;7Y331Oe+FHGEXYYKKu/bTEpXVGTQjWxLHL2z7Qz6KLtS6g5vcdw0Mk2SN2mw5kiosKX3iopLfjUR&#10;0veH02cevum0+frZTSchqT/2Sj0Pw3oOwlPwj/B/e6sVpK/pFP7exCc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Z8tHxQAAAN0AAAAPAAAAAAAAAAAAAAAAAJgCAABkcnMv&#10;ZG93bnJldi54bWxQSwUGAAAAAAQABAD1AAAAigMAAAAA&#10;" fillcolor="#d38482 [2261]" strokecolor="#4579b8 [3044]">
                  <v:shadow on="t" color="black" opacity="22937f" origin=",.5" offset="0,.63889mm"/>
                </v:rect>
                <v:rect id="Rectangle 2528" o:spid="_x0000_s1203" style="position:absolute;left:345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e2MQA&#10;AADdAAAADwAAAGRycy9kb3ducmV2LnhtbERPTWvCQBC9F/wPywje6qYBi0Q3IQStHoRWKz0P2WmS&#10;JjsbslsT++u7h0KPj/e9zSbTiRsNrrGs4GkZgSAurW64UnB93z+uQTiPrLGzTAru5CBLZw9bTLQd&#10;+Uy3i69ECGGXoILa+z6R0pU1GXRL2xMH7tMOBn2AQyX1gGMIN52Mo+hZGmw4NNTYU1FT2V6+jYL8&#10;7fXD9euxeDl/nQ5t3rU/ZbFTajGf8g0IT5P/F/+5j1pBvIrD3PAmPAG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g3tjEAAAA3QAAAA8AAAAAAAAAAAAAAAAAmAIAAGRycy9k&#10;b3ducmV2LnhtbFBLBQYAAAAABAAEAPUAAACJAwAAAAA=&#10;" fillcolor="white [3212]" strokecolor="#4579b8 [3044]">
                  <v:shadow on="t" color="black" opacity="22937f" origin=",.5" offset="0,.63889mm"/>
                </v:rect>
                <v:rect id="Rectangle 2529" o:spid="_x0000_s1204" style="position:absolute;left:374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x7Q8cA&#10;AADdAAAADwAAAGRycy9kb3ducmV2LnhtbESPQWvCQBSE70L/w/IK3nRjwGKjq4TQqodCqxXPj+wz&#10;icm+DdnVpP313UKhx2FmvmFWm8E04k6dqywrmE0jEMS51RUXCk6fr5MFCOeRNTaWScEXOdisH0Yr&#10;TLTt+UD3oy9EgLBLUEHpfZtI6fKSDLqpbYmDd7GdQR9kV0jdYR/gppFxFD1JgxWHhRJbykrK6+PN&#10;KEg/3s+uXfTZ9nB929VpU3/n2YtS48chXYLwNPj/8F97rxXE8/gZ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se0PHAAAA3QAAAA8AAAAAAAAAAAAAAAAAmAIAAGRy&#10;cy9kb3ducmV2LnhtbFBLBQYAAAAABAAEAPUAAACMAwAAAAA=&#10;" fillcolor="white [3212]" strokecolor="#4579b8 [3044]">
                  <v:shadow on="t" color="black" opacity="22937f" origin=",.5" offset="0,.63889mm"/>
                </v:rect>
                <v:rect id="Rectangle 2530" o:spid="_x0000_s1205"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ixw8MA&#10;AADdAAAADwAAAGRycy9kb3ducmV2LnhtbERPy2rCQBTdF/yH4Rbc1YnaFEkdRQKF7Eqii7q7ZK5J&#10;MHMnZKbm8fWdRcHl4bz3x9G04kG9aywrWK8iEMSl1Q1XCi7nr7cdCOeRNbaWScFEDo6HxcseE20H&#10;zulR+EqEEHYJKqi97xIpXVmTQbeyHXHgbrY36APsK6l7HEK4aeUmij6kwYZDQ40dpTWV9+LXKPje&#10;NfE85mleZO/ry/2K0/Qzp0otX8fTJwhPo3+K/92ZVrCJt2F/eBOe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ixw8MAAADdAAAADwAAAAAAAAAAAAAAAACYAgAAZHJzL2Rv&#10;d25yZXYueG1sUEsFBgAAAAAEAAQA9QAAAIgDAAAAAA==&#10;" fillcolor="#4f81bd [3204]" strokecolor="#4579b8 [3044]" strokeweight="2pt">
                  <v:shadow on="t" color="black" opacity="22937f" origin=",.5" offset="0,.63889mm"/>
                </v:rect>
              </v:group>
            </w:pict>
          </mc:Fallback>
        </mc:AlternateContent>
      </w:r>
    </w:p>
    <w:p w14:paraId="0D11E1E3" w14:textId="77777777" w:rsidR="0044314D" w:rsidRDefault="0044314D" w:rsidP="009372D2"/>
    <w:p w14:paraId="02137565" w14:textId="77777777" w:rsidR="0044314D" w:rsidRDefault="0044314D" w:rsidP="009372D2"/>
    <w:p w14:paraId="3F8B5272" w14:textId="77777777" w:rsidR="0044314D" w:rsidRDefault="0044314D" w:rsidP="009372D2"/>
    <w:p w14:paraId="5EE6C671" w14:textId="77777777" w:rsidR="0044314D" w:rsidRDefault="0044314D" w:rsidP="009372D2"/>
    <w:p w14:paraId="5657C487" w14:textId="77777777" w:rsidR="0044314D" w:rsidRDefault="0044314D" w:rsidP="009372D2"/>
    <w:p w14:paraId="32CA65D8" w14:textId="4AA91F20" w:rsidR="0044314D" w:rsidRDefault="0044314D" w:rsidP="009372D2"/>
    <w:p w14:paraId="317853F4" w14:textId="69977E3D" w:rsidR="007A0B6A" w:rsidRDefault="007A0B6A" w:rsidP="007A0B6A">
      <w:pPr>
        <w:pStyle w:val="Caption"/>
      </w:pPr>
      <w:bookmarkStart w:id="9" w:name="_Ref442270537"/>
      <w:proofErr w:type="gramStart"/>
      <w:r>
        <w:t xml:space="preserve">Figure </w:t>
      </w:r>
      <w:r>
        <w:fldChar w:fldCharType="begin"/>
      </w:r>
      <w:r>
        <w:instrText xml:space="preserve"> SEQ Figure \* ARABIC </w:instrText>
      </w:r>
      <w:r>
        <w:fldChar w:fldCharType="separate"/>
      </w:r>
      <w:r w:rsidR="00863D1B">
        <w:rPr>
          <w:noProof/>
        </w:rPr>
        <w:t>1</w:t>
      </w:r>
      <w:r>
        <w:fldChar w:fldCharType="end"/>
      </w:r>
      <w:bookmarkEnd w:id="9"/>
      <w:r>
        <w:t>.</w:t>
      </w:r>
      <w:proofErr w:type="gramEnd"/>
      <w:r>
        <w:t xml:space="preserve"> Legacy DMRS placement for TTI of length 7 symbols (left). Modified pattern with </w:t>
      </w:r>
      <w:proofErr w:type="spellStart"/>
      <w:r>
        <w:t>centered</w:t>
      </w:r>
      <w:proofErr w:type="spellEnd"/>
      <w:r>
        <w:t xml:space="preserve"> placement (right).</w:t>
      </w:r>
    </w:p>
    <w:p w14:paraId="06901094" w14:textId="77777777" w:rsidR="007A0B6A" w:rsidRDefault="007A0B6A" w:rsidP="009372D2"/>
    <w:p w14:paraId="3E0DFC3B" w14:textId="76A7DB76" w:rsidR="009372D2" w:rsidRDefault="007A0B6A" w:rsidP="009372D2">
      <w:r>
        <w:t>I</w:t>
      </w:r>
      <w:r w:rsidR="009372D2">
        <w:t xml:space="preserve">f the TTI length is reduced further, below one slot, then there will not be any legacy DMRS REs available in all shorter TTIs. Since DMRS resources are taken from resource elements that would otherwise be used for PDSCH transmission to a certain UE, the DMRS positions and density may be changed without impact on backward compatibility. </w:t>
      </w:r>
    </w:p>
    <w:p w14:paraId="399241EB" w14:textId="22AB3107" w:rsidR="009372D2" w:rsidRDefault="009372D2" w:rsidP="009372D2">
      <w:r>
        <w:t xml:space="preserve">To design a pattern for short TTIs, the same CDM-based DMRS scheme as in TM8 and TM9 in LTE can be reused. The DMRS spans two symbols and will thus work for TTIs of two symbol length or more. In </w:t>
      </w:r>
      <w:r>
        <w:fldChar w:fldCharType="begin"/>
      </w:r>
      <w:r>
        <w:instrText xml:space="preserve"> REF _Ref441674147 \h </w:instrText>
      </w:r>
      <w:r>
        <w:fldChar w:fldCharType="separate"/>
      </w:r>
      <w:r w:rsidR="007A0B6A">
        <w:t xml:space="preserve">Figure </w:t>
      </w:r>
      <w:r w:rsidR="007A0B6A">
        <w:rPr>
          <w:noProof/>
        </w:rPr>
        <w:t>2</w:t>
      </w:r>
      <w:r>
        <w:fldChar w:fldCharType="end"/>
      </w:r>
      <w:r>
        <w:t xml:space="preserve">, the DMRS positions </w:t>
      </w:r>
      <w:r w:rsidR="0044314D">
        <w:t>are</w:t>
      </w:r>
      <w:r>
        <w:t xml:space="preserve"> shown</w:t>
      </w:r>
      <w:r w:rsidR="0044314D">
        <w:t xml:space="preserve"> for TTI lengths shorter than 7 symbols</w:t>
      </w:r>
      <w:r>
        <w:t>. The legacy frequency placement of DMRS RE cannot be re-used, as collision with CRS must be avoided.</w:t>
      </w:r>
      <w:r w:rsidR="004B3B03">
        <w:t xml:space="preserve"> This frequency placement is also used for the modified pattern for 7 symbols TTI to the right in </w:t>
      </w:r>
      <w:r w:rsidR="004B3B03">
        <w:fldChar w:fldCharType="begin"/>
      </w:r>
      <w:r w:rsidR="004B3B03">
        <w:instrText xml:space="preserve"> REF _Ref442270537 \h </w:instrText>
      </w:r>
      <w:r w:rsidR="004B3B03">
        <w:fldChar w:fldCharType="separate"/>
      </w:r>
      <w:r w:rsidR="004B3B03">
        <w:t xml:space="preserve">Figure </w:t>
      </w:r>
      <w:r w:rsidR="004B3B03">
        <w:rPr>
          <w:noProof/>
        </w:rPr>
        <w:t>1</w:t>
      </w:r>
      <w:r w:rsidR="004B3B03">
        <w:fldChar w:fldCharType="end"/>
      </w:r>
      <w:r w:rsidR="004B3B03">
        <w:t>.</w:t>
      </w:r>
    </w:p>
    <w:p w14:paraId="7CBC6CDD" w14:textId="77777777" w:rsidR="0043650E" w:rsidRDefault="0043650E" w:rsidP="0043650E">
      <w:pPr>
        <w:pStyle w:val="Proposal"/>
        <w:numPr>
          <w:ilvl w:val="0"/>
          <w:numId w:val="44"/>
        </w:numPr>
      </w:pPr>
      <w:bookmarkStart w:id="10" w:name="_Toc447273179"/>
      <w:bookmarkStart w:id="11" w:name="_Toc447273193"/>
      <w:bookmarkStart w:id="12" w:name="_Toc447273252"/>
      <w:bookmarkStart w:id="13" w:name="_Toc447273258"/>
      <w:r w:rsidRPr="00957641">
        <w:t xml:space="preserve">Study modified DMRS patterns for different </w:t>
      </w:r>
      <w:proofErr w:type="spellStart"/>
      <w:r w:rsidRPr="00957641">
        <w:t>sTTI</w:t>
      </w:r>
      <w:proofErr w:type="spellEnd"/>
      <w:r w:rsidRPr="00957641">
        <w:t xml:space="preserve"> lengths</w:t>
      </w:r>
      <w:r>
        <w:t>.</w:t>
      </w:r>
      <w:bookmarkEnd w:id="10"/>
      <w:bookmarkEnd w:id="11"/>
      <w:bookmarkEnd w:id="12"/>
      <w:bookmarkEnd w:id="13"/>
    </w:p>
    <w:p w14:paraId="63A961AB" w14:textId="77777777" w:rsidR="0043650E" w:rsidRDefault="0043650E" w:rsidP="0043650E">
      <w:pPr>
        <w:pStyle w:val="Proposal"/>
        <w:numPr>
          <w:ilvl w:val="0"/>
          <w:numId w:val="44"/>
        </w:numPr>
        <w:textAlignment w:val="auto"/>
      </w:pPr>
      <w:bookmarkStart w:id="14" w:name="_Toc447273180"/>
      <w:bookmarkStart w:id="15" w:name="_Toc447273194"/>
      <w:bookmarkStart w:id="16" w:name="_Toc447273253"/>
      <w:bookmarkStart w:id="17" w:name="_Toc447273259"/>
      <w:r w:rsidRPr="00704EBC">
        <w:t>For slot-length TTI using DMRS, the DMRS pattern should be re-designed, as the legacy DMRS pattern is not efficient with high Doppler spread.</w:t>
      </w:r>
      <w:bookmarkEnd w:id="14"/>
      <w:bookmarkEnd w:id="15"/>
      <w:bookmarkEnd w:id="16"/>
      <w:bookmarkEnd w:id="17"/>
    </w:p>
    <w:p w14:paraId="0A65C17C" w14:textId="77777777" w:rsidR="0043650E" w:rsidRDefault="0043650E" w:rsidP="009372D2"/>
    <w:p w14:paraId="74785892" w14:textId="77777777" w:rsidR="007A0B6A" w:rsidRDefault="007A0B6A" w:rsidP="009372D2"/>
    <w:p w14:paraId="3AF7B015" w14:textId="7B16BCB8" w:rsidR="009372D2" w:rsidRDefault="0044314D" w:rsidP="009372D2">
      <w:r>
        <w:rPr>
          <w:noProof/>
          <w:lang w:val="en-US" w:eastAsia="en-US"/>
        </w:rPr>
        <mc:AlternateContent>
          <mc:Choice Requires="wpg">
            <w:drawing>
              <wp:anchor distT="0" distB="0" distL="114300" distR="114300" simplePos="0" relativeHeight="251659264" behindDoc="0" locked="0" layoutInCell="1" allowOverlap="1" wp14:anchorId="4F63DB6F" wp14:editId="65B0DD90">
                <wp:simplePos x="0" y="0"/>
                <wp:positionH relativeFrom="column">
                  <wp:posOffset>2349500</wp:posOffset>
                </wp:positionH>
                <wp:positionV relativeFrom="paragraph">
                  <wp:posOffset>76200</wp:posOffset>
                </wp:positionV>
                <wp:extent cx="1397635" cy="1197610"/>
                <wp:effectExtent l="57150" t="19050" r="69215" b="97790"/>
                <wp:wrapNone/>
                <wp:docPr id="1" name="Group 1"/>
                <wp:cNvGraphicFramePr/>
                <a:graphic xmlns:a="http://schemas.openxmlformats.org/drawingml/2006/main">
                  <a:graphicData uri="http://schemas.microsoft.com/office/word/2010/wordprocessingGroup">
                    <wpg:wgp>
                      <wpg:cNvGrpSpPr/>
                      <wpg:grpSpPr>
                        <a:xfrm>
                          <a:off x="0" y="0"/>
                          <a:ext cx="1397635" cy="1197610"/>
                          <a:chOff x="0" y="0"/>
                          <a:chExt cx="4032000" cy="3456000"/>
                        </a:xfrm>
                      </wpg:grpSpPr>
                      <wps:wsp>
                        <wps:cNvPr id="427" name="Rectangle 427"/>
                        <wps:cNvSpPr/>
                        <wps:spPr>
                          <a:xfrm>
                            <a:off x="0" y="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28" name="Rectangle 428"/>
                        <wps:cNvSpPr/>
                        <wps:spPr>
                          <a:xfrm>
                            <a:off x="288000" y="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29" name="Rectangle 429"/>
                        <wps:cNvSpPr/>
                        <wps:spPr>
                          <a:xfrm>
                            <a:off x="57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30" name="Rectangle 430"/>
                        <wps:cNvSpPr/>
                        <wps:spPr>
                          <a:xfrm>
                            <a:off x="86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31" name="Rectangle 431"/>
                        <wps:cNvSpPr/>
                        <wps:spPr>
                          <a:xfrm>
                            <a:off x="1152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32" name="Rectangle 432"/>
                        <wps:cNvSpPr/>
                        <wps:spPr>
                          <a:xfrm>
                            <a:off x="1440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33" name="Rectangle 433"/>
                        <wps:cNvSpPr/>
                        <wps:spPr>
                          <a:xfrm>
                            <a:off x="1728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34" name="Rectangle 434"/>
                        <wps:cNvSpPr/>
                        <wps:spPr>
                          <a:xfrm>
                            <a:off x="201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35" name="Rectangle 435"/>
                        <wps:cNvSpPr/>
                        <wps:spPr>
                          <a:xfrm>
                            <a:off x="230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36" name="Rectangle 436"/>
                        <wps:cNvSpPr/>
                        <wps:spPr>
                          <a:xfrm>
                            <a:off x="2592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37" name="Rectangle 437"/>
                        <wps:cNvSpPr/>
                        <wps:spPr>
                          <a:xfrm>
                            <a:off x="2880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38" name="Rectangle 438"/>
                        <wps:cNvSpPr/>
                        <wps:spPr>
                          <a:xfrm>
                            <a:off x="3168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39" name="Rectangle 439"/>
                        <wps:cNvSpPr/>
                        <wps:spPr>
                          <a:xfrm>
                            <a:off x="345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40" name="Rectangle 440"/>
                        <wps:cNvSpPr/>
                        <wps:spPr>
                          <a:xfrm>
                            <a:off x="374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41" name="Rectangle 441"/>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42" name="Rectangle 442"/>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43" name="Rectangle 443"/>
                        <wps:cNvSpPr/>
                        <wps:spPr>
                          <a:xfrm>
                            <a:off x="230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44" name="Rectangle 444"/>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45" name="Rectangle 445"/>
                        <wps:cNvSpPr/>
                        <wps:spPr>
                          <a:xfrm>
                            <a:off x="345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46" name="Rectangle 446"/>
                        <wps:cNvSpPr/>
                        <wps:spPr>
                          <a:xfrm>
                            <a:off x="0" y="28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47" name="Rectangle 447"/>
                        <wps:cNvSpPr/>
                        <wps:spPr>
                          <a:xfrm>
                            <a:off x="288000" y="28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48" name="Rectangle 448"/>
                        <wps:cNvSpPr/>
                        <wps:spPr>
                          <a:xfrm>
                            <a:off x="576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49" name="Rectangle 449"/>
                        <wps:cNvSpPr/>
                        <wps:spPr>
                          <a:xfrm>
                            <a:off x="864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50" name="Rectangle 450"/>
                        <wps:cNvSpPr/>
                        <wps:spPr>
                          <a:xfrm>
                            <a:off x="1152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51" name="Rectangle 451"/>
                        <wps:cNvSpPr/>
                        <wps:spPr>
                          <a:xfrm>
                            <a:off x="1440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52" name="Rectangle 452"/>
                        <wps:cNvSpPr/>
                        <wps:spPr>
                          <a:xfrm>
                            <a:off x="1728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53" name="Rectangle 453"/>
                        <wps:cNvSpPr/>
                        <wps:spPr>
                          <a:xfrm>
                            <a:off x="2016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54" name="Rectangle 454"/>
                        <wps:cNvSpPr/>
                        <wps:spPr>
                          <a:xfrm>
                            <a:off x="2304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55" name="Rectangle 455"/>
                        <wps:cNvSpPr/>
                        <wps:spPr>
                          <a:xfrm>
                            <a:off x="2592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56" name="Rectangle 456"/>
                        <wps:cNvSpPr/>
                        <wps:spPr>
                          <a:xfrm>
                            <a:off x="2880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57" name="Rectangle 457"/>
                        <wps:cNvSpPr/>
                        <wps:spPr>
                          <a:xfrm>
                            <a:off x="3168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58" name="Rectangle 458"/>
                        <wps:cNvSpPr/>
                        <wps:spPr>
                          <a:xfrm>
                            <a:off x="3456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59" name="Rectangle 459"/>
                        <wps:cNvSpPr/>
                        <wps:spPr>
                          <a:xfrm>
                            <a:off x="3744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60" name="Rectangle 460"/>
                        <wps:cNvSpPr/>
                        <wps:spPr>
                          <a:xfrm>
                            <a:off x="0" y="576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61" name="Rectangle 461"/>
                        <wps:cNvSpPr/>
                        <wps:spPr>
                          <a:xfrm>
                            <a:off x="288000" y="57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62" name="Rectangle 462"/>
                        <wps:cNvSpPr/>
                        <wps:spPr>
                          <a:xfrm>
                            <a:off x="576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63" name="Rectangle 463"/>
                        <wps:cNvSpPr/>
                        <wps:spPr>
                          <a:xfrm>
                            <a:off x="86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64" name="Rectangle 464"/>
                        <wps:cNvSpPr/>
                        <wps:spPr>
                          <a:xfrm>
                            <a:off x="1152000" y="576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65" name="Rectangle 465"/>
                        <wps:cNvSpPr/>
                        <wps:spPr>
                          <a:xfrm>
                            <a:off x="1440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66" name="Rectangle 466"/>
                        <wps:cNvSpPr/>
                        <wps:spPr>
                          <a:xfrm>
                            <a:off x="1728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67" name="Rectangle 467"/>
                        <wps:cNvSpPr/>
                        <wps:spPr>
                          <a:xfrm>
                            <a:off x="2016000" y="576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68" name="Rectangle 468"/>
                        <wps:cNvSpPr/>
                        <wps:spPr>
                          <a:xfrm>
                            <a:off x="230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69" name="Rectangle 469"/>
                        <wps:cNvSpPr/>
                        <wps:spPr>
                          <a:xfrm>
                            <a:off x="2592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70" name="Rectangle 470"/>
                        <wps:cNvSpPr/>
                        <wps:spPr>
                          <a:xfrm>
                            <a:off x="2880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71" name="Rectangle 471"/>
                        <wps:cNvSpPr/>
                        <wps:spPr>
                          <a:xfrm>
                            <a:off x="3168000" y="576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72" name="Rectangle 472"/>
                        <wps:cNvSpPr/>
                        <wps:spPr>
                          <a:xfrm>
                            <a:off x="3456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73" name="Rectangle 473"/>
                        <wps:cNvSpPr/>
                        <wps:spPr>
                          <a:xfrm>
                            <a:off x="374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74" name="Rectangle 474"/>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75" name="Rectangle 475"/>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76" name="Rectangle 476"/>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77" name="Rectangle 477"/>
                        <wps:cNvSpPr/>
                        <wps:spPr>
                          <a:xfrm>
                            <a:off x="0" y="86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78" name="Rectangle 478"/>
                        <wps:cNvSpPr/>
                        <wps:spPr>
                          <a:xfrm>
                            <a:off x="288000" y="86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79" name="Rectangle 479"/>
                        <wps:cNvSpPr/>
                        <wps:spPr>
                          <a:xfrm>
                            <a:off x="57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80" name="Rectangle 480"/>
                        <wps:cNvSpPr/>
                        <wps:spPr>
                          <a:xfrm>
                            <a:off x="86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81" name="Rectangle 481"/>
                        <wps:cNvSpPr/>
                        <wps:spPr>
                          <a:xfrm>
                            <a:off x="1152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82" name="Rectangle 482"/>
                        <wps:cNvSpPr/>
                        <wps:spPr>
                          <a:xfrm>
                            <a:off x="1440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83" name="Rectangle 483"/>
                        <wps:cNvSpPr/>
                        <wps:spPr>
                          <a:xfrm>
                            <a:off x="1728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84" name="Rectangle 484"/>
                        <wps:cNvSpPr/>
                        <wps:spPr>
                          <a:xfrm>
                            <a:off x="201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85" name="Rectangle 485"/>
                        <wps:cNvSpPr/>
                        <wps:spPr>
                          <a:xfrm>
                            <a:off x="230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86" name="Rectangle 486"/>
                        <wps:cNvSpPr/>
                        <wps:spPr>
                          <a:xfrm>
                            <a:off x="2592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87" name="Rectangle 487"/>
                        <wps:cNvSpPr/>
                        <wps:spPr>
                          <a:xfrm>
                            <a:off x="2880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88" name="Rectangle 488"/>
                        <wps:cNvSpPr/>
                        <wps:spPr>
                          <a:xfrm>
                            <a:off x="3168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89" name="Rectangle 489"/>
                        <wps:cNvSpPr/>
                        <wps:spPr>
                          <a:xfrm>
                            <a:off x="345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90" name="Rectangle 490"/>
                        <wps:cNvSpPr/>
                        <wps:spPr>
                          <a:xfrm>
                            <a:off x="374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91" name="Rectangle 491"/>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92" name="Rectangle 492"/>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93" name="Rectangle 493"/>
                        <wps:cNvSpPr/>
                        <wps:spPr>
                          <a:xfrm>
                            <a:off x="230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94" name="Rectangle 494"/>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95" name="Rectangle 495"/>
                        <wps:cNvSpPr/>
                        <wps:spPr>
                          <a:xfrm>
                            <a:off x="345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496" name="Rectangle 496"/>
                        <wps:cNvSpPr/>
                        <wps:spPr>
                          <a:xfrm>
                            <a:off x="0" y="115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97" name="Rectangle 497"/>
                        <wps:cNvSpPr/>
                        <wps:spPr>
                          <a:xfrm>
                            <a:off x="288000" y="115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98" name="Rectangle 498"/>
                        <wps:cNvSpPr/>
                        <wps:spPr>
                          <a:xfrm>
                            <a:off x="57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99" name="Rectangle 499"/>
                        <wps:cNvSpPr/>
                        <wps:spPr>
                          <a:xfrm>
                            <a:off x="86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00" name="Rectangle 500"/>
                        <wps:cNvSpPr/>
                        <wps:spPr>
                          <a:xfrm>
                            <a:off x="1152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01" name="Rectangle 501"/>
                        <wps:cNvSpPr/>
                        <wps:spPr>
                          <a:xfrm>
                            <a:off x="1440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02" name="Rectangle 502"/>
                        <wps:cNvSpPr/>
                        <wps:spPr>
                          <a:xfrm>
                            <a:off x="1728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03" name="Rectangle 503"/>
                        <wps:cNvSpPr/>
                        <wps:spPr>
                          <a:xfrm>
                            <a:off x="201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04" name="Rectangle 504"/>
                        <wps:cNvSpPr/>
                        <wps:spPr>
                          <a:xfrm>
                            <a:off x="230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05" name="Rectangle 505"/>
                        <wps:cNvSpPr/>
                        <wps:spPr>
                          <a:xfrm>
                            <a:off x="2592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06" name="Rectangle 506"/>
                        <wps:cNvSpPr/>
                        <wps:spPr>
                          <a:xfrm>
                            <a:off x="2880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07" name="Rectangle 507"/>
                        <wps:cNvSpPr/>
                        <wps:spPr>
                          <a:xfrm>
                            <a:off x="3168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08" name="Rectangle 508"/>
                        <wps:cNvSpPr/>
                        <wps:spPr>
                          <a:xfrm>
                            <a:off x="345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09" name="Rectangle 509"/>
                        <wps:cNvSpPr/>
                        <wps:spPr>
                          <a:xfrm>
                            <a:off x="374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10" name="Rectangle 510"/>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11" name="Rectangle 511"/>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12" name="Rectangle 512"/>
                        <wps:cNvSpPr/>
                        <wps:spPr>
                          <a:xfrm>
                            <a:off x="230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13" name="Rectangle 513"/>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14" name="Rectangle 514"/>
                        <wps:cNvSpPr/>
                        <wps:spPr>
                          <a:xfrm>
                            <a:off x="345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15" name="Rectangle 515"/>
                        <wps:cNvSpPr/>
                        <wps:spPr>
                          <a:xfrm>
                            <a:off x="0" y="1440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16" name="Rectangle 516"/>
                        <wps:cNvSpPr/>
                        <wps:spPr>
                          <a:xfrm>
                            <a:off x="288000" y="144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17" name="Rectangle 517"/>
                        <wps:cNvSpPr/>
                        <wps:spPr>
                          <a:xfrm>
                            <a:off x="576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18" name="Rectangle 518"/>
                        <wps:cNvSpPr/>
                        <wps:spPr>
                          <a:xfrm>
                            <a:off x="86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19" name="Rectangle 519"/>
                        <wps:cNvSpPr/>
                        <wps:spPr>
                          <a:xfrm>
                            <a:off x="1152000" y="1440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20" name="Rectangle 520"/>
                        <wps:cNvSpPr/>
                        <wps:spPr>
                          <a:xfrm>
                            <a:off x="1440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21" name="Rectangle 521"/>
                        <wps:cNvSpPr/>
                        <wps:spPr>
                          <a:xfrm>
                            <a:off x="1728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22" name="Rectangle 522"/>
                        <wps:cNvSpPr/>
                        <wps:spPr>
                          <a:xfrm>
                            <a:off x="2016000" y="1440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23" name="Rectangle 523"/>
                        <wps:cNvSpPr/>
                        <wps:spPr>
                          <a:xfrm>
                            <a:off x="230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24" name="Rectangle 524"/>
                        <wps:cNvSpPr/>
                        <wps:spPr>
                          <a:xfrm>
                            <a:off x="2592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25" name="Rectangle 525"/>
                        <wps:cNvSpPr/>
                        <wps:spPr>
                          <a:xfrm>
                            <a:off x="2880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26" name="Rectangle 526"/>
                        <wps:cNvSpPr/>
                        <wps:spPr>
                          <a:xfrm>
                            <a:off x="3168000" y="1440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27" name="Rectangle 527"/>
                        <wps:cNvSpPr/>
                        <wps:spPr>
                          <a:xfrm>
                            <a:off x="3456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28" name="Rectangle 528"/>
                        <wps:cNvSpPr/>
                        <wps:spPr>
                          <a:xfrm>
                            <a:off x="374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29" name="Rectangle 529"/>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30" name="Rectangle 530"/>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31" name="Rectangle 531"/>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32" name="Rectangle 532"/>
                        <wps:cNvSpPr/>
                        <wps:spPr>
                          <a:xfrm>
                            <a:off x="0" y="172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33" name="Rectangle 533"/>
                        <wps:cNvSpPr/>
                        <wps:spPr>
                          <a:xfrm>
                            <a:off x="288000" y="172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34" name="Rectangle 534"/>
                        <wps:cNvSpPr/>
                        <wps:spPr>
                          <a:xfrm>
                            <a:off x="576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35" name="Rectangle 535"/>
                        <wps:cNvSpPr/>
                        <wps:spPr>
                          <a:xfrm>
                            <a:off x="864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36" name="Rectangle 536"/>
                        <wps:cNvSpPr/>
                        <wps:spPr>
                          <a:xfrm>
                            <a:off x="1152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37" name="Rectangle 537"/>
                        <wps:cNvSpPr/>
                        <wps:spPr>
                          <a:xfrm>
                            <a:off x="1440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38" name="Rectangle 538"/>
                        <wps:cNvSpPr/>
                        <wps:spPr>
                          <a:xfrm>
                            <a:off x="1728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39" name="Rectangle 539"/>
                        <wps:cNvSpPr/>
                        <wps:spPr>
                          <a:xfrm>
                            <a:off x="2016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40" name="Rectangle 540"/>
                        <wps:cNvSpPr/>
                        <wps:spPr>
                          <a:xfrm>
                            <a:off x="2304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41" name="Rectangle 541"/>
                        <wps:cNvSpPr/>
                        <wps:spPr>
                          <a:xfrm>
                            <a:off x="2592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42" name="Rectangle 542"/>
                        <wps:cNvSpPr/>
                        <wps:spPr>
                          <a:xfrm>
                            <a:off x="2880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43" name="Rectangle 543"/>
                        <wps:cNvSpPr/>
                        <wps:spPr>
                          <a:xfrm>
                            <a:off x="3168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44" name="Rectangle 544"/>
                        <wps:cNvSpPr/>
                        <wps:spPr>
                          <a:xfrm>
                            <a:off x="3456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45" name="Rectangle 545"/>
                        <wps:cNvSpPr/>
                        <wps:spPr>
                          <a:xfrm>
                            <a:off x="3744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46" name="Rectangle 546"/>
                        <wps:cNvSpPr/>
                        <wps:spPr>
                          <a:xfrm>
                            <a:off x="0" y="201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47" name="Rectangle 547"/>
                        <wps:cNvSpPr/>
                        <wps:spPr>
                          <a:xfrm>
                            <a:off x="288000" y="201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48" name="Rectangle 548"/>
                        <wps:cNvSpPr/>
                        <wps:spPr>
                          <a:xfrm>
                            <a:off x="86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49" name="Rectangle 549"/>
                        <wps:cNvSpPr/>
                        <wps:spPr>
                          <a:xfrm>
                            <a:off x="1152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50" name="Rectangle 550"/>
                        <wps:cNvSpPr/>
                        <wps:spPr>
                          <a:xfrm>
                            <a:off x="1440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51" name="Rectangle 551"/>
                        <wps:cNvSpPr/>
                        <wps:spPr>
                          <a:xfrm>
                            <a:off x="1728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52" name="Rectangle 552"/>
                        <wps:cNvSpPr/>
                        <wps:spPr>
                          <a:xfrm>
                            <a:off x="201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53" name="Rectangle 553"/>
                        <wps:cNvSpPr/>
                        <wps:spPr>
                          <a:xfrm>
                            <a:off x="230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54" name="Rectangle 554"/>
                        <wps:cNvSpPr/>
                        <wps:spPr>
                          <a:xfrm>
                            <a:off x="2592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55" name="Rectangle 555"/>
                        <wps:cNvSpPr/>
                        <wps:spPr>
                          <a:xfrm>
                            <a:off x="2880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56" name="Rectangle 556"/>
                        <wps:cNvSpPr/>
                        <wps:spPr>
                          <a:xfrm>
                            <a:off x="3168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57" name="Rectangle 557"/>
                        <wps:cNvSpPr/>
                        <wps:spPr>
                          <a:xfrm>
                            <a:off x="345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58" name="Rectangle 558"/>
                        <wps:cNvSpPr/>
                        <wps:spPr>
                          <a:xfrm>
                            <a:off x="374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59" name="Rectangle 559"/>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60" name="Rectangle 560"/>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61" name="Rectangle 561"/>
                        <wps:cNvSpPr/>
                        <wps:spPr>
                          <a:xfrm>
                            <a:off x="230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62" name="Rectangle 562"/>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63" name="Rectangle 563"/>
                        <wps:cNvSpPr/>
                        <wps:spPr>
                          <a:xfrm>
                            <a:off x="345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64" name="Rectangle 564"/>
                        <wps:cNvSpPr/>
                        <wps:spPr>
                          <a:xfrm>
                            <a:off x="0" y="2304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65" name="Rectangle 565"/>
                        <wps:cNvSpPr/>
                        <wps:spPr>
                          <a:xfrm>
                            <a:off x="288000" y="230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66" name="Rectangle 566"/>
                        <wps:cNvSpPr/>
                        <wps:spPr>
                          <a:xfrm>
                            <a:off x="86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67" name="Rectangle 567"/>
                        <wps:cNvSpPr/>
                        <wps:spPr>
                          <a:xfrm>
                            <a:off x="1152000" y="2304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68" name="Rectangle 568"/>
                        <wps:cNvSpPr/>
                        <wps:spPr>
                          <a:xfrm>
                            <a:off x="1440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69" name="Rectangle 569"/>
                        <wps:cNvSpPr/>
                        <wps:spPr>
                          <a:xfrm>
                            <a:off x="1728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70" name="Rectangle 570"/>
                        <wps:cNvSpPr/>
                        <wps:spPr>
                          <a:xfrm>
                            <a:off x="2016000" y="2304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71" name="Rectangle 571"/>
                        <wps:cNvSpPr/>
                        <wps:spPr>
                          <a:xfrm>
                            <a:off x="230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72" name="Rectangle 572"/>
                        <wps:cNvSpPr/>
                        <wps:spPr>
                          <a:xfrm>
                            <a:off x="2592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73" name="Rectangle 573"/>
                        <wps:cNvSpPr/>
                        <wps:spPr>
                          <a:xfrm>
                            <a:off x="2880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74" name="Rectangle 574"/>
                        <wps:cNvSpPr/>
                        <wps:spPr>
                          <a:xfrm>
                            <a:off x="3168000" y="2304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75" name="Rectangle 575"/>
                        <wps:cNvSpPr/>
                        <wps:spPr>
                          <a:xfrm>
                            <a:off x="3456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76" name="Rectangle 576"/>
                        <wps:cNvSpPr/>
                        <wps:spPr>
                          <a:xfrm>
                            <a:off x="374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77" name="Rectangle 577"/>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78" name="Rectangle 578"/>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79" name="Rectangle 579"/>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80" name="Rectangle 580"/>
                        <wps:cNvSpPr/>
                        <wps:spPr>
                          <a:xfrm>
                            <a:off x="0" y="259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81" name="Rectangle 581"/>
                        <wps:cNvSpPr/>
                        <wps:spPr>
                          <a:xfrm>
                            <a:off x="288000" y="259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82" name="Rectangle 582"/>
                        <wps:cNvSpPr/>
                        <wps:spPr>
                          <a:xfrm>
                            <a:off x="86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83" name="Rectangle 583"/>
                        <wps:cNvSpPr/>
                        <wps:spPr>
                          <a:xfrm>
                            <a:off x="1152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84" name="Rectangle 584"/>
                        <wps:cNvSpPr/>
                        <wps:spPr>
                          <a:xfrm>
                            <a:off x="1440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85" name="Rectangle 585"/>
                        <wps:cNvSpPr/>
                        <wps:spPr>
                          <a:xfrm>
                            <a:off x="1728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86" name="Rectangle 586"/>
                        <wps:cNvSpPr/>
                        <wps:spPr>
                          <a:xfrm>
                            <a:off x="201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87" name="Rectangle 587"/>
                        <wps:cNvSpPr/>
                        <wps:spPr>
                          <a:xfrm>
                            <a:off x="230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88" name="Rectangle 588"/>
                        <wps:cNvSpPr/>
                        <wps:spPr>
                          <a:xfrm>
                            <a:off x="2592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89" name="Rectangle 589"/>
                        <wps:cNvSpPr/>
                        <wps:spPr>
                          <a:xfrm>
                            <a:off x="2880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90" name="Rectangle 590"/>
                        <wps:cNvSpPr/>
                        <wps:spPr>
                          <a:xfrm>
                            <a:off x="3168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91" name="Rectangle 591"/>
                        <wps:cNvSpPr/>
                        <wps:spPr>
                          <a:xfrm>
                            <a:off x="345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92" name="Rectangle 592"/>
                        <wps:cNvSpPr/>
                        <wps:spPr>
                          <a:xfrm>
                            <a:off x="374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93" name="Rectangle 593"/>
                        <wps:cNvSpPr/>
                        <wps:spPr>
                          <a:xfrm>
                            <a:off x="0" y="288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94" name="Rectangle 594"/>
                        <wps:cNvSpPr/>
                        <wps:spPr>
                          <a:xfrm>
                            <a:off x="288000" y="288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95" name="Rectangle 595"/>
                        <wps:cNvSpPr/>
                        <wps:spPr>
                          <a:xfrm>
                            <a:off x="576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96" name="Rectangle 596"/>
                        <wps:cNvSpPr/>
                        <wps:spPr>
                          <a:xfrm>
                            <a:off x="864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97" name="Rectangle 597"/>
                        <wps:cNvSpPr/>
                        <wps:spPr>
                          <a:xfrm>
                            <a:off x="1152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98" name="Rectangle 598"/>
                        <wps:cNvSpPr/>
                        <wps:spPr>
                          <a:xfrm>
                            <a:off x="1440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99" name="Rectangle 599"/>
                        <wps:cNvSpPr/>
                        <wps:spPr>
                          <a:xfrm>
                            <a:off x="1728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00" name="Rectangle 600"/>
                        <wps:cNvSpPr/>
                        <wps:spPr>
                          <a:xfrm>
                            <a:off x="2016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01" name="Rectangle 601"/>
                        <wps:cNvSpPr/>
                        <wps:spPr>
                          <a:xfrm>
                            <a:off x="2304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02" name="Rectangle 602"/>
                        <wps:cNvSpPr/>
                        <wps:spPr>
                          <a:xfrm>
                            <a:off x="2592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03" name="Rectangle 603"/>
                        <wps:cNvSpPr/>
                        <wps:spPr>
                          <a:xfrm>
                            <a:off x="2880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04" name="Rectangle 604"/>
                        <wps:cNvSpPr/>
                        <wps:spPr>
                          <a:xfrm>
                            <a:off x="3168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05" name="Rectangle 605"/>
                        <wps:cNvSpPr/>
                        <wps:spPr>
                          <a:xfrm>
                            <a:off x="3456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06" name="Rectangle 606"/>
                        <wps:cNvSpPr/>
                        <wps:spPr>
                          <a:xfrm>
                            <a:off x="3744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07" name="Rectangle 607"/>
                        <wps:cNvSpPr/>
                        <wps:spPr>
                          <a:xfrm>
                            <a:off x="0" y="3168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08" name="Rectangle 608"/>
                        <wps:cNvSpPr/>
                        <wps:spPr>
                          <a:xfrm>
                            <a:off x="288000" y="316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09" name="Rectangle 609"/>
                        <wps:cNvSpPr/>
                        <wps:spPr>
                          <a:xfrm>
                            <a:off x="576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10" name="Rectangle 610"/>
                        <wps:cNvSpPr/>
                        <wps:spPr>
                          <a:xfrm>
                            <a:off x="86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11" name="Rectangle 611"/>
                        <wps:cNvSpPr/>
                        <wps:spPr>
                          <a:xfrm>
                            <a:off x="1152000" y="3168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12" name="Rectangle 612"/>
                        <wps:cNvSpPr/>
                        <wps:spPr>
                          <a:xfrm>
                            <a:off x="1440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13" name="Rectangle 613"/>
                        <wps:cNvSpPr/>
                        <wps:spPr>
                          <a:xfrm>
                            <a:off x="1728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14" name="Rectangle 614"/>
                        <wps:cNvSpPr/>
                        <wps:spPr>
                          <a:xfrm>
                            <a:off x="2016000" y="3168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15" name="Rectangle 615"/>
                        <wps:cNvSpPr/>
                        <wps:spPr>
                          <a:xfrm>
                            <a:off x="230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16" name="Rectangle 616"/>
                        <wps:cNvSpPr/>
                        <wps:spPr>
                          <a:xfrm>
                            <a:off x="2592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17" name="Rectangle 617"/>
                        <wps:cNvSpPr/>
                        <wps:spPr>
                          <a:xfrm>
                            <a:off x="2880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18" name="Rectangle 618"/>
                        <wps:cNvSpPr/>
                        <wps:spPr>
                          <a:xfrm>
                            <a:off x="3168000" y="3168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19" name="Rectangle 619"/>
                        <wps:cNvSpPr/>
                        <wps:spPr>
                          <a:xfrm>
                            <a:off x="3456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20" name="Rectangle 620"/>
                        <wps:cNvSpPr/>
                        <wps:spPr>
                          <a:xfrm>
                            <a:off x="374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21" name="Rectangle 621"/>
                        <wps:cNvSpPr/>
                        <wps:spPr>
                          <a:xfrm>
                            <a:off x="57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22" name="Rectangle 622"/>
                        <wps:cNvSpPr/>
                        <wps:spPr>
                          <a:xfrm>
                            <a:off x="1151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623" name="Rectangle 623"/>
                        <wps:cNvSpPr/>
                        <wps:spPr>
                          <a:xfrm>
                            <a:off x="1727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624" name="Rectangle 624"/>
                        <wps:cNvSpPr/>
                        <wps:spPr>
                          <a:xfrm>
                            <a:off x="2303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625" name="Rectangle 625"/>
                        <wps:cNvSpPr/>
                        <wps:spPr>
                          <a:xfrm>
                            <a:off x="2879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626" name="Rectangle 626"/>
                        <wps:cNvSpPr/>
                        <wps:spPr>
                          <a:xfrm>
                            <a:off x="3455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627" name="Rectangle 627"/>
                        <wps:cNvSpPr/>
                        <wps:spPr>
                          <a:xfrm>
                            <a:off x="576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28" name="Rectangle 628"/>
                        <wps:cNvSpPr/>
                        <wps:spPr>
                          <a:xfrm>
                            <a:off x="57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margin-left:185pt;margin-top:6pt;width:110.05pt;height:94.3pt;z-index:251659264;mso-width-relative:margin;mso-height-relative:margin" coordsize="40320,3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">
                <v:rect id="Rectangle 427" o:spid="_x0000_s1027" style="position:absolute;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WTMUA&#10;AADcAAAADwAAAGRycy9kb3ducmV2LnhtbESPX2vCQBDE3wv9DscWfKsXpVWJniKFFhUq+O99za1J&#10;MLcXcqtJ++l7hUIfh5n5DTNbdK5Sd2pC6dnAoJ+AIs68LTk3cDy8P09ABUG2WHkmA18UYDF/fJhh&#10;an3LO7rvJVcRwiFFA4VInWodsoIchr6viaN38Y1DibLJtW2wjXBX6WGSjLTDkuNCgTW9FZRd9zdn&#10;QEYf3H2GzesmrLerm/jl6fzdGtN76pZTUEKd/If/2itr4GU4ht8z8Qjo+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5ZZMxQAAANwAAAAPAAAAAAAAAAAAAAAAAJgCAABkcnMv&#10;ZG93bnJldi54bWxQSwUGAAAAAAQABAD1AAAAigMAAAAA&#10;" fillcolor="#84a6d1 [2260]" strokecolor="#4579b8 [3044]">
                  <v:shadow on="t" color="black" opacity="22937f" origin=",.5" offset="0,.63889mm"/>
                </v:rect>
                <v:rect id="Rectangle 428" o:spid="_x0000_s1028" style="position:absolute;left: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oCPsIA&#10;AADcAAAADwAAAGRycy9kb3ducmV2LnhtbERPTWvCQBC9C/0PyxS86abSiqSuIQgWFSpo2/s0O01C&#10;s7MhO5rUX+8eCh4f73uZDa5RF+pC7dnA0zQBRVx4W3Np4PNjM1mACoJssfFMBv4oQLZ6GC0xtb7n&#10;I11OUqoYwiFFA5VIm2odioochqlviSP34zuHEmFXatthH8Ndo2dJMtcOa44NFba0rqj4PZ2dAZm/&#10;8fAe9i/7sDtsz+Lzr+9rb8z4cchfQQkNchf/u7fWwPMsro1n4hH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egI+wgAAANwAAAAPAAAAAAAAAAAAAAAAAJgCAABkcnMvZG93&#10;bnJldi54bWxQSwUGAAAAAAQABAD1AAAAhwMAAAAA&#10;" fillcolor="#84a6d1 [2260]" strokecolor="#4579b8 [3044]">
                  <v:shadow on="t" color="black" opacity="22937f" origin=",.5" offset="0,.63889mm"/>
                </v:rect>
                <v:rect id="Rectangle 429" o:spid="_x0000_s1029" style="position:absolute;left: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0HrsYA&#10;AADcAAAADwAAAGRycy9kb3ducmV2LnhtbESPT2vCQBTE70K/w/IK3nRTEbGpq4TQqgfBPy09P7Kv&#10;SZrs25BdTfTTdwuCx2FmfsMsVr2pxYVaV1pW8DKOQBBnVpecK/j6/BjNQTiPrLG2TAqu5GC1fBos&#10;MNa24yNdTj4XAcIuRgWF900spcsKMujGtiEO3o9tDfog21zqFrsAN7WcRNFMGiw5LBTYUFpQVp3O&#10;RkFy2H+7Zt6l6+PvblMldXXL0nelhs998gbCU+8f4Xt7qxVMJ6/wfy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0HrsYAAADcAAAADwAAAAAAAAAAAAAAAACYAgAAZHJz&#10;L2Rvd25yZXYueG1sUEsFBgAAAAAEAAQA9QAAAIsDAAAAAA==&#10;" fillcolor="white [3212]" strokecolor="#4579b8 [3044]">
                  <v:shadow on="t" color="black" opacity="22937f" origin=",.5" offset="0,.63889mm"/>
                </v:rect>
                <v:rect id="Rectangle 430" o:spid="_x0000_s1030" style="position:absolute;left: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447sMA&#10;AADcAAAADwAAAGRycy9kb3ducmV2LnhtbERPy2rCQBTdF/yH4Qrd1YkPikRHCUFtF0LrA9eXzDWJ&#10;ydwJmamJfn1nUejycN7LdW9qcafWlZYVjEcRCOLM6pJzBefT9m0OwnlkjbVlUvAgB+vV4GWJsbYd&#10;H+h+9LkIIexiVFB438RSuqwgg25kG+LAXW1r0AfY5lK32IVwU8tJFL1LgyWHhgIbSgvKquOPUZB8&#10;f11cM+/S3eG2/6iSunpm6Uap12GfLEB46v2/+M/9qRXMpmF+OBOO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447sMAAADcAAAADwAAAAAAAAAAAAAAAACYAgAAZHJzL2Rv&#10;d25yZXYueG1sUEsFBgAAAAAEAAQA9QAAAIgDAAAAAA==&#10;" fillcolor="white [3212]" strokecolor="#4579b8 [3044]">
                  <v:shadow on="t" color="black" opacity="22937f" origin=",.5" offset="0,.63889mm"/>
                </v:rect>
                <v:rect id="Rectangle 431" o:spid="_x0000_s1031" style="position:absolute;left: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KddcYA&#10;AADcAAAADwAAAGRycy9kb3ducmV2LnhtbESPW2vCQBSE3wv+h+UIvtWNWopEVwnBXh6E1gs+H7LH&#10;JCZ7NmS3Jvrr3UKhj8PMfMMs172pxZVaV1pWMBlHIIgzq0vOFRwPb89zEM4ja6wtk4IbOVivBk9L&#10;jLXteEfXvc9FgLCLUUHhfRNL6bKCDLqxbYiDd7atQR9km0vdYhfgppbTKHqVBksOCwU2lBaUVfsf&#10;oyD5/jq5Zt6l77vL9qNK6uqepRulRsM+WYDw1Pv/8F/7Uyt4mU3g90w4AnL1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KddcYAAADcAAAADwAAAAAAAAAAAAAAAACYAgAAZHJz&#10;L2Rvd25yZXYueG1sUEsFBgAAAAAEAAQA9QAAAIsDAAAAAA==&#10;" fillcolor="white [3212]" strokecolor="#4579b8 [3044]">
                  <v:shadow on="t" color="black" opacity="22937f" origin=",.5" offset="0,.63889mm"/>
                </v:rect>
                <v:rect id="Rectangle 432" o:spid="_x0000_s1032" style="position:absolute;left: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ADAsYA&#10;AADcAAAADwAAAGRycy9kb3ducmV2LnhtbESPQWvCQBSE74X+h+UJ3upGLUWiq4RQtQeh1RbPj+wz&#10;icm+DdnVRH+9Wyj0OMzMN8xi1ZtaXKl1pWUF41EEgjizuuRcwc/3+mUGwnlkjbVlUnAjB6vl89MC&#10;Y2073tP14HMRIOxiVFB438RSuqwgg25kG+LgnWxr0AfZ5lK32AW4qeUkit6kwZLDQoENpQVl1eFi&#10;FCRfn0fXzLp0sz/vtlVSV/csfVdqOOiTOQhPvf8P/7U/tILX6QR+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EADAsYAAADcAAAADwAAAAAAAAAAAAAAAACYAgAAZHJz&#10;L2Rvd25yZXYueG1sUEsFBgAAAAAEAAQA9QAAAIsDAAAAAA==&#10;" fillcolor="white [3212]" strokecolor="#4579b8 [3044]">
                  <v:shadow on="t" color="black" opacity="22937f" origin=",.5" offset="0,.63889mm"/>
                </v:rect>
                <v:rect id="Rectangle 433" o:spid="_x0000_s1033" style="position:absolute;left: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ymmcYA&#10;AADcAAAADwAAAGRycy9kb3ducmV2LnhtbESPQWvCQBSE74X+h+UJ3upGLSLRVUKotgeh1RbPj+wz&#10;icm+Ddmtif56tyD0OMzMN8xy3ZtaXKh1pWUF41EEgjizuuRcwc/35mUOwnlkjbVlUnAlB+vV89MS&#10;Y2073tPl4HMRIOxiVFB438RSuqwgg25kG+LgnWxr0AfZ5lK32AW4qeUkimbSYMlhocCG0oKy6vBr&#10;FCRfn0fXzLt0uz/v3qukrm5Z+qbUcNAnCxCeev8ffrQ/tILX6RT+zoQj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ymmcYAAADcAAAADwAAAAAAAAAAAAAAAACYAgAAZHJz&#10;L2Rvd25yZXYueG1sUEsFBgAAAAAEAAQA9QAAAIsDAAAAAA==&#10;" fillcolor="white [3212]" strokecolor="#4579b8 [3044]">
                  <v:shadow on="t" color="black" opacity="22937f" origin=",.5" offset="0,.63889mm"/>
                </v:rect>
                <v:rect id="Rectangle 434" o:spid="_x0000_s1034" style="position:absolute;left: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U+7cYA&#10;AADcAAAADwAAAGRycy9kb3ducmV2LnhtbESPzWrDMBCE74G+g9hCboncNhTjRgnGtE0OgfzS82Jt&#10;bdfWylhK7Pbpo0Ahx2FmvmHmy8E04kKdqywreJpGIIhzqysuFJyOH5MYhPPIGhvLpOCXHCwXD6M5&#10;Jtr2vKfLwRciQNglqKD0vk2kdHlJBt3UtsTB+7adQR9kV0jdYR/gppHPUfQqDVYcFkpsKSsprw9n&#10;oyDdbb9cG/fZ5/5ns6rTpv7Ls3elxo9D+gbC0+Dv4f/2WiuYvczgdi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U+7cYAAADcAAAADwAAAAAAAAAAAAAAAACYAgAAZHJz&#10;L2Rvd25yZXYueG1sUEsFBgAAAAAEAAQA9QAAAIsDAAAAAA==&#10;" fillcolor="white [3212]" strokecolor="#4579b8 [3044]">
                  <v:shadow on="t" color="black" opacity="22937f" origin=",.5" offset="0,.63889mm"/>
                </v:rect>
                <v:rect id="Rectangle 435" o:spid="_x0000_s1035" style="position:absolute;left: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mbdsYA&#10;AADcAAAADwAAAGRycy9kb3ducmV2LnhtbESPQWvCQBSE7wX/w/KE3upGW0VSVwlBWw+Fqi09P7LP&#10;JCb7NmS3Jvrr3YLQ4zAz3zCLVW9qcabWlZYVjEcRCOLM6pJzBd9fm6c5COeRNdaWScGFHKyWg4cF&#10;xtp2vKfzweciQNjFqKDwvomldFlBBt3INsTBO9rWoA+yzaVusQtwU8tJFM2kwZLDQoENpQVl1eHX&#10;KEh2nz+umXfp2/708V4ldXXN0rVSj8M+eQXhqff/4Xt7qxW8PE/h70w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6mbdsYAAADcAAAADwAAAAAAAAAAAAAAAACYAgAAZHJz&#10;L2Rvd25yZXYueG1sUEsFBgAAAAAEAAQA9QAAAIsDAAAAAA==&#10;" fillcolor="white [3212]" strokecolor="#4579b8 [3044]">
                  <v:shadow on="t" color="black" opacity="22937f" origin=",.5" offset="0,.63889mm"/>
                </v:rect>
                <v:rect id="Rectangle 436" o:spid="_x0000_s1036" style="position:absolute;left: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sFAcYA&#10;AADcAAAADwAAAGRycy9kb3ducmV2LnhtbESPT2vCQBTE70K/w/IK3nTTWkSiq4TQqgeh9Q+eH9ln&#10;EpN9G7KrSf303UKhx2FmfsMsVr2pxZ1aV1pW8DKOQBBnVpecKzgdP0YzEM4ja6wtk4JvcrBaPg0W&#10;GGvb8Z7uB5+LAGEXo4LC+yaW0mUFGXRj2xAH72Jbgz7INpe6xS7ATS1fo2gqDZYcFgpsKC0oqw43&#10;oyD5+jy7Ztal6/11t6mSunpk6btSw+c+mYPw1Pv/8F97qxW8TabweyYc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sFAcYAAADcAAAADwAAAAAAAAAAAAAAAACYAgAAZHJz&#10;L2Rvd25yZXYueG1sUEsFBgAAAAAEAAQA9QAAAIsDAAAAAA==&#10;" fillcolor="white [3212]" strokecolor="#4579b8 [3044]">
                  <v:shadow on="t" color="black" opacity="22937f" origin=",.5" offset="0,.63889mm"/>
                </v:rect>
                <v:rect id="Rectangle 437" o:spid="_x0000_s1037" style="position:absolute;left: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egmsYA&#10;AADcAAAADwAAAGRycy9kb3ducmV2LnhtbESPQWvCQBSE7wX/w/KE3upGW1RSVwlBWw+Fqi09P7LP&#10;JCb7NmS3Jvrr3YLQ4zAz3zCLVW9qcabWlZYVjEcRCOLM6pJzBd9fm6c5COeRNdaWScGFHKyWg4cF&#10;xtp2vKfzweciQNjFqKDwvomldFlBBt3INsTBO9rWoA+yzaVusQtwU8tJFE2lwZLDQoENpQVl1eHX&#10;KEh2nz+umXfp2/708V4ldXXN0rVSj8M+eQXhqff/4Xt7qxW8PM/g70w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egmsYAAADcAAAADwAAAAAAAAAAAAAAAACYAgAAZHJz&#10;L2Rvd25yZXYueG1sUEsFBgAAAAAEAAQA9QAAAIsDAAAAAA==&#10;" fillcolor="white [3212]" strokecolor="#4579b8 [3044]">
                  <v:shadow on="t" color="black" opacity="22937f" origin=",.5" offset="0,.63889mm"/>
                </v:rect>
                <v:rect id="Rectangle 438" o:spid="_x0000_s1038" style="position:absolute;left: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g06MMA&#10;AADcAAAADwAAAGRycy9kb3ducmV2LnhtbERPy2rCQBTdF/yH4Qrd1YkPikRHCUFtF0LrA9eXzDWJ&#10;ydwJmamJfn1nUejycN7LdW9qcafWlZYVjEcRCOLM6pJzBefT9m0OwnlkjbVlUvAgB+vV4GWJsbYd&#10;H+h+9LkIIexiVFB438RSuqwgg25kG+LAXW1r0AfY5lK32IVwU8tJFL1LgyWHhgIbSgvKquOPUZB8&#10;f11cM+/S3eG2/6iSunpm6Uap12GfLEB46v2/+M/9qRXMpmFtOBOO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g06MMAAADcAAAADwAAAAAAAAAAAAAAAACYAgAAZHJzL2Rv&#10;d25yZXYueG1sUEsFBgAAAAAEAAQA9QAAAIgDAAAAAA==&#10;" fillcolor="white [3212]" strokecolor="#4579b8 [3044]">
                  <v:shadow on="t" color="black" opacity="22937f" origin=",.5" offset="0,.63889mm"/>
                </v:rect>
                <v:rect id="Rectangle 439" o:spid="_x0000_s1039" style="position:absolute;left:345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SRc8YA&#10;AADcAAAADwAAAGRycy9kb3ducmV2LnhtbESPQWvCQBSE7wX/w/KE3upGW0RTVwlBWw+Fqi09P7LP&#10;JCb7NmS3Jvrr3YLQ4zAz3zCLVW9qcabWlZYVjEcRCOLM6pJzBd9fm6cZCOeRNdaWScGFHKyWg4cF&#10;xtp2vKfzweciQNjFqKDwvomldFlBBt3INsTBO9rWoA+yzaVusQtwU8tJFE2lwZLDQoENpQVl1eHX&#10;KEh2nz+umXXp2/708V4ldXXN0rVSj8M+eQXhqff/4Xt7qxW8PM/h70w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uSRc8YAAADcAAAADwAAAAAAAAAAAAAAAACYAgAAZHJz&#10;L2Rvd25yZXYueG1sUEsFBgAAAAAEAAQA9QAAAIsDAAAAAA==&#10;" fillcolor="white [3212]" strokecolor="#4579b8 [3044]">
                  <v:shadow on="t" color="black" opacity="22937f" origin=",.5" offset="0,.63889mm"/>
                </v:rect>
                <v:rect id="Rectangle 440" o:spid="_x0000_s1040" style="position:absolute;left:374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hLk8IA&#10;AADcAAAADwAAAGRycy9kb3ducmV2LnhtbERPTWvCQBC9F/wPywi91Y1FRKKrhKC1B8FqxfOQHZOY&#10;7GzIrib6691DocfH+16selOLO7WutKxgPIpAEGdWl5wrOP1uPmYgnEfWWFsmBQ9ysFoO3hYYa9vx&#10;ge5Hn4sQwi5GBYX3TSylywoy6Ea2IQ7cxbYGfYBtLnWLXQg3tfyMoqk0WHJoKLChtKCsOt6MguRn&#10;f3bNrEu/Dtfdtkrq6pmla6Xeh30yB+Gp9//iP/e3VjCZhPnhTDgC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2EuTwgAAANwAAAAPAAAAAAAAAAAAAAAAAJgCAABkcnMvZG93&#10;bnJldi54bWxQSwUGAAAAAAQABAD1AAAAhwMAAAAA&#10;" fillcolor="white [3212]" strokecolor="#4579b8 [3044]">
                  <v:shadow on="t" color="black" opacity="22937f" origin=",.5" offset="0,.63889mm"/>
                </v:rect>
                <v:rect id="Rectangle 441" o:spid="_x0000_s1041"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gW/sgA&#10;AADcAAAADwAAAGRycy9kb3ducmV2LnhtbESPQWvCQBSE74X+h+UVvBTdaNVKdJWiFipeNPXQ42v2&#10;maTJvg3ZNab++m6h0OMwM98wi1VnKtFS4wrLCoaDCARxanXBmYLT+2t/BsJ5ZI2VZVLwTQ5Wy/u7&#10;BcbaXvlIbeIzESDsYlSQe1/HUro0J4NuYGvi4J1tY9AH2WRSN3gNcFPJURRNpcGCw0KONa1zSsvk&#10;YhTMPnZp+bw9PT5tDpNs81Xub23yqVTvoXuZg/DU+f/wX/tNKxiPh/B7JhwBuf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fCBb+yAAAANwAAAAPAAAAAAAAAAAAAAAAAJgCAABk&#10;cnMvZG93bnJldi54bWxQSwUGAAAAAAQABAD1AAAAjQMAAAAA&#10;" fillcolor="#ccc [669]" strokecolor="#4579b8 [3044]">
                  <v:shadow on="t" color="black" opacity="22937f" origin=",.5" offset="0,.63889mm"/>
                </v:rect>
                <v:rect id="Rectangle 442" o:spid="_x0000_s1042"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qIicgA&#10;AADcAAAADwAAAGRycy9kb3ducmV2LnhtbESPQWvCQBSE7wX/w/KEXoputFYlukqpLVR60ejB4zP7&#10;TGKyb0N2G9P++m6h0OMwM98wy3VnKtFS4wrLCkbDCARxanXBmYLj4W0wB+E8ssbKMin4IgfrVe9u&#10;ibG2N95Tm/hMBAi7GBXk3texlC7NyaAb2po4eBfbGPRBNpnUDd4C3FRyHEVTabDgsJBjTS85pWXy&#10;aRTMT9u0nL0eHx43u6dscy0/vtvkrNR9v3tegPDU+f/wX/tdK5hMxvB7JhwBufo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v2oiJyAAAANwAAAAPAAAAAAAAAAAAAAAAAJgCAABk&#10;cnMvZG93bnJldi54bWxQSwUGAAAAAAQABAD1AAAAjQMAAAAA&#10;" fillcolor="#ccc [669]" strokecolor="#4579b8 [3044]">
                  <v:shadow on="t" color="black" opacity="22937f" origin=",.5" offset="0,.63889mm"/>
                </v:rect>
                <v:rect id="Rectangle 443" o:spid="_x0000_s1043" style="position:absolute;left:230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YtEsgA&#10;AADcAAAADwAAAGRycy9kb3ducmV2LnhtbESPT2vCQBTE74V+h+UVvBTd1H+V6CqlWlC8aOqhx9fs&#10;M0mTfRuy25j207tCocdhZn7DLFadqURLjSssK3gaRCCIU6sLzhSc3t/6MxDOI2usLJOCH3KwWt7f&#10;LTDW9sJHahOfiQBhF6OC3Ps6ltKlORl0A1sTB+9sG4M+yCaTusFLgJtKDqNoKg0WHBZyrOk1p7RM&#10;vo2C2ccuLZ83p8fR+jDJ1l/l/rdNPpXqPXQvcxCeOv8f/mtvtYLxeAS3M+EIyOUV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Ali0SyAAAANwAAAAPAAAAAAAAAAAAAAAAAJgCAABk&#10;cnMvZG93bnJldi54bWxQSwUGAAAAAAQABAD1AAAAjQMAAAAA&#10;" fillcolor="#ccc [669]" strokecolor="#4579b8 [3044]">
                  <v:shadow on="t" color="black" opacity="22937f" origin=",.5" offset="0,.63889mm"/>
                </v:rect>
                <v:rect id="Rectangle 444" o:spid="_x0000_s1044"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1ZsgA&#10;AADcAAAADwAAAGRycy9kb3ducmV2LnhtbESPQU/CQBSE7yb8h80j8WJgq1YglYUYkQTjRQoHjs/u&#10;oy3tvm26ayn+epfExONkZr7JzJe9qUVHrSstK7gfRyCIM6tLzhXsd+vRDITzyBpry6TgQg6Wi8HN&#10;HBNtz7ylLvW5CBB2CSoovG8SKV1WkEE3tg1x8I62NeiDbHOpWzwHuKnlQxRNpMGSw0KBDb0WlFXp&#10;t1EwO7xn1fRtf/e4+nzKV6fq46dLv5S6HfYvzyA89f4//NfeaAVxHMP1TDgCcvE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Pf7VmyAAAANwAAAAPAAAAAAAAAAAAAAAAAJgCAABk&#10;cnMvZG93bnJldi54bWxQSwUGAAAAAAQABAD1AAAAjQMAAAAA&#10;" fillcolor="#ccc [669]" strokecolor="#4579b8 [3044]">
                  <v:shadow on="t" color="black" opacity="22937f" origin=",.5" offset="0,.63889mm"/>
                </v:rect>
                <v:rect id="Rectangle 445" o:spid="_x0000_s1045" style="position:absolute;left:345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MQ/cgA&#10;AADcAAAADwAAAGRycy9kb3ducmV2LnhtbESPQWvCQBSE74X+h+UVvBTd1KqV6CqlWlC8aOqhx9fs&#10;M0mTfRuy2xj7612h0OMwM98w82VnKtFS4wrLCp4GEQji1OqCMwXHj/f+FITzyBory6TgQg6Wi/u7&#10;OcbanvlAbeIzESDsYlSQe1/HUro0J4NuYGvi4J1sY9AH2WRSN3gOcFPJYRRNpMGCw0KONb3llJbJ&#10;j1Ew/dym5cv6+Pi82o+z1Xe5+22TL6V6D93rDISnzv+H/9obrWA0GsPtTDgCcnE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MxD9yAAAANwAAAAPAAAAAAAAAAAAAAAAAJgCAABk&#10;cnMvZG93bnJldi54bWxQSwUGAAAAAAQABAD1AAAAjQMAAAAA&#10;" fillcolor="#ccc [669]" strokecolor="#4579b8 [3044]">
                  <v:shadow on="t" color="black" opacity="22937f" origin=",.5" offset="0,.63889mm"/>
                </v:rect>
                <v:rect id="Rectangle 446" o:spid="_x0000_s1046" style="position:absolute;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bWd8QA&#10;AADcAAAADwAAAGRycy9kb3ducmV2LnhtbESPUWvCQBCE3wv+h2OFvtWLoqFETxHBYoUWtPq+5rZJ&#10;aG4v5FaT+ut7hUIfh5n5hlmselerG7Wh8mxgPEpAEefeVlwYOH1sn55BBUG2WHsmA98UYLUcPCww&#10;s77jA92OUqgI4ZChgVKkybQOeUkOw8g3xNH79K1DibIttG2xi3BX60mSpNphxXGhxIY2JeVfx6sz&#10;IOkL929hP9uH1/fdVfz6fLl3xjwO+/UclFAv/+G/9s4amE5T+D0Tj4B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21nfEAAAA3AAAAA8AAAAAAAAAAAAAAAAAmAIAAGRycy9k&#10;b3ducmV2LnhtbFBLBQYAAAAABAAEAPUAAACJAwAAAAA=&#10;" fillcolor="#84a6d1 [2260]" strokecolor="#4579b8 [3044]">
                  <v:shadow on="t" color="black" opacity="22937f" origin=",.5" offset="0,.63889mm"/>
                </v:rect>
                <v:rect id="Rectangle 447" o:spid="_x0000_s1047" style="position:absolute;left:28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z7MQA&#10;AADcAAAADwAAAGRycy9kb3ducmV2LnhtbESPUWvCQBCE34X+h2MLfauXitUSPUUExQoV1Pq+5tYk&#10;NLcXcqtJ++t7hYKPw8x8w0znnavUjZpQejbw0k9AEWfelpwb+Dyunt9ABUG2WHkmA98UYD576E0x&#10;tb7lPd0OkqsI4ZCigUKkTrUOWUEOQ9/XxNG7+MahRNnk2jbYRrir9CBJRtphyXGhwJqWBWVfh6sz&#10;IKM1dx9h+7oN77vNVfzidP5pjXl67BYTUEKd3MP/7Y01MByO4e9MPAJ6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6c+zEAAAA3AAAAA8AAAAAAAAAAAAAAAAAmAIAAGRycy9k&#10;b3ducmV2LnhtbFBLBQYAAAAABAAEAPUAAACJAwAAAAA=&#10;" fillcolor="#84a6d1 [2260]" strokecolor="#4579b8 [3044]">
                  <v:shadow on="t" color="black" opacity="22937f" origin=",.5" offset="0,.63889mm"/>
                </v:rect>
                <v:rect id="Rectangle 448" o:spid="_x0000_s1048" style="position:absolute;left:57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aNcIA&#10;AADcAAAADwAAAGRycy9kb3ducmV2LnhtbERPz2vCMBS+C/sfwhvspolSxHVNRUVhDHbQ6c6P5tkU&#10;m5fSZLbbX78cBjt+fL+L9ehacac+NJ41zGcKBHHlTcO1hvPHYboCESKywdYzafimAOvyYVJgbvzA&#10;R7qfYi1SCIccNdgYu1zKUFlyGGa+I07c1fcOY4J9LU2PQwp3rVwotZQOG04NFjvaWapupy+nQdnt&#10;8kI/b/tFUJ/Z+/7wPFzOUeunx3HzAiLSGP/Ff+5XoyHL0tp0Jh0BW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9Bo1wgAAANwAAAAPAAAAAAAAAAAAAAAAAJgCAABkcnMvZG93&#10;bnJldi54bWxQSwUGAAAAAAQABAD1AAAAhwMAAAAA&#10;" fillcolor="#1f497d [3215]" strokecolor="#4579b8 [3044]">
                  <v:shadow on="t" color="black" opacity="22937f" origin=",.5" offset="0,.63889mm"/>
                </v:rect>
                <v:rect id="Rectangle 449" o:spid="_x0000_s1049" style="position:absolute;left:86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rsQA&#10;AADcAAAADwAAAGRycy9kb3ducmV2LnhtbESPQWsCMRSE7wX/Q3hCbzVRFtGtUVQUpNCDVnt+bF43&#10;SzcvyyZ11/76RhB6HGbmG2ax6l0trtSGyrOG8UiBIC68qbjUcP7Yv8xAhIhssPZMGm4UYLUcPC0w&#10;N77jI11PsRQJwiFHDTbGJpcyFJYchpFviJP35VuHMcm2lKbFLsFdLSdKTaXDitOCxYa2lorv04/T&#10;oOxmeqHft90kqM/sfbefd5dz1Pp52K9fQUTq43/40T4YDVk2h/uZd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4v67EAAAA3AAAAA8AAAAAAAAAAAAAAAAAmAIAAGRycy9k&#10;b3ducmV2LnhtbFBLBQYAAAAABAAEAPUAAACJAwAAAAA=&#10;" fillcolor="#1f497d [3215]" strokecolor="#4579b8 [3044]">
                  <v:shadow on="t" color="black" opacity="22937f" origin=",.5" offset="0,.63889mm"/>
                </v:rect>
                <v:rect id="Rectangle 450" o:spid="_x0000_s1050" style="position:absolute;left:1152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uA7sIA&#10;AADcAAAADwAAAGRycy9kb3ducmV2LnhtbERPz2vCMBS+C/4P4Qm7aTJxstWmsg2FIXjQ6c6P5tmU&#10;NS+lyWy3v345CB4/vt/5enCNuFIXas8aHmcKBHHpTc2VhtPndvoMIkRkg41n0vBLAdbFeJRjZnzP&#10;B7oeYyVSCIcMNdgY20zKUFpyGGa+JU7cxXcOY4JdJU2HfQp3jZwrtZQOa04NFlt6t1R+H3+cBmXf&#10;lmf6223mQX0t9pvtS38+Ra0fJsPrCkSkId7FN/eH0bB4SvPTmXQEZP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W4DuwgAAANwAAAAPAAAAAAAAAAAAAAAAAJgCAABkcnMvZG93&#10;bnJldi54bWxQSwUGAAAAAAQABAD1AAAAhwMAAAAA&#10;" fillcolor="#1f497d [3215]" strokecolor="#4579b8 [3044]">
                  <v:shadow on="t" color="black" opacity="22937f" origin=",.5" offset="0,.63889mm"/>
                </v:rect>
                <v:rect id="Rectangle 451" o:spid="_x0000_s1051" style="position:absolute;left:1440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ldcUA&#10;AADcAAAADwAAAGRycy9kb3ducmV2LnhtbESPT2sCMRTE7wW/Q3iCt5ooVuzWKCoKRejBfz0/Nq+b&#10;xc3Lsonutp/eFAo9DjPzG2a+7Fwl7tSE0rOG0VCBIM69KbnQcD7tnmcgQkQ2WHkmDd8UYLnoPc0x&#10;M77lA92PsRAJwiFDDTbGOpMy5JYchqGviZP35RuHMcmmkKbBNsFdJcdKTaXDktOCxZo2lvLr8eY0&#10;KLueXuhnvx0H9Tn52O5e28s5aj3od6s3EJG6+B/+a78bDZOXEfyeS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FyV1xQAAANwAAAAPAAAAAAAAAAAAAAAAAJgCAABkcnMv&#10;ZG93bnJldi54bWxQSwUGAAAAAAQABAD1AAAAigMAAAAA&#10;" fillcolor="#1f497d [3215]" strokecolor="#4579b8 [3044]">
                  <v:shadow on="t" color="black" opacity="22937f" origin=",.5" offset="0,.63889mm"/>
                </v:rect>
                <v:rect id="Rectangle 452" o:spid="_x0000_s1052" style="position:absolute;left:172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W7AsUA&#10;AADcAAAADwAAAGRycy9kb3ducmV2LnhtbESPT2sCMRTE7wW/Q3iCt5q4WKlbo6goFKGH+qfnx+Z1&#10;s3Tzsmyiu+2nN4VCj8PM/IZZrHpXixu1ofKsYTJWIIgLbyouNZxP+8dnECEiG6w9k4ZvCrBaDh4W&#10;mBvf8TvdjrEUCcIhRw02xiaXMhSWHIaxb4iT9+lbhzHJtpSmxS7BXS0zpWbSYcVpwWJDW0vF1/Hq&#10;NCi7mV3o57DLgvqYvu328+5yjlqPhv36BUSkPv6H/9qvRsP0KYPfM+k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bsCxQAAANwAAAAPAAAAAAAAAAAAAAAAAJgCAABkcnMv&#10;ZG93bnJldi54bWxQSwUGAAAAAAQABAD1AAAAigMAAAAA&#10;" fillcolor="#1f497d [3215]" strokecolor="#4579b8 [3044]">
                  <v:shadow on="t" color="black" opacity="22937f" origin=",.5" offset="0,.63889mm"/>
                </v:rect>
                <v:rect id="Rectangle 453" o:spid="_x0000_s1053" style="position:absolute;left:201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kemcUA&#10;AADcAAAADwAAAGRycy9kb3ducmV2LnhtbESPQWsCMRSE74X+h/AK3mpSq9JujaJFQQoetNrzY/O6&#10;Wbp5WTbRXf31piB4HGbmG2Yy61wlTtSE0rOGl74CQZx7U3KhYf+9en4DESKywcozaThTgNn08WGC&#10;mfEtb+m0i4VIEA4ZarAx1pmUIbfkMPR9TZy8X984jEk2hTQNtgnuKjlQaiwdlpwWLNb0aSn/2x2d&#10;BmUX4wNdvpaDoH6Gm+XqvT3so9a9p27+ASJSF+/hW3ttNAxHr/B/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R6ZxQAAANwAAAAPAAAAAAAAAAAAAAAAAJgCAABkcnMv&#10;ZG93bnJldi54bWxQSwUGAAAAAAQABAD1AAAAigMAAAAA&#10;" fillcolor="#1f497d [3215]" strokecolor="#4579b8 [3044]">
                  <v:shadow on="t" color="black" opacity="22937f" origin=",.5" offset="0,.63889mm"/>
                </v:rect>
                <v:rect id="Rectangle 454" o:spid="_x0000_s1054" style="position:absolute;left:230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CG7cUA&#10;AADcAAAADwAAAGRycy9kb3ducmV2LnhtbESPQWsCMRSE74L/IbyCN00qW7Fbo9iiIIUetNrzY/O6&#10;Wbp5WTbRXfvrm4LgcZiZb5jFqne1uFAbKs8aHicKBHHhTcWlhuPndjwHESKywdozabhSgNVyOFhg&#10;bnzHe7ocYikShEOOGmyMTS5lKCw5DBPfECfv27cOY5JtKU2LXYK7Wk6VmkmHFacFiw29WSp+Dmen&#10;QdnX2Yl+3zfToL6yj832uTsdo9ajh379AiJSH+/hW3tnNGRPGfyfS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YIbtxQAAANwAAAAPAAAAAAAAAAAAAAAAAJgCAABkcnMv&#10;ZG93bnJldi54bWxQSwUGAAAAAAQABAD1AAAAigMAAAAA&#10;" fillcolor="#1f497d [3215]" strokecolor="#4579b8 [3044]">
                  <v:shadow on="t" color="black" opacity="22937f" origin=",.5" offset="0,.63889mm"/>
                </v:rect>
                <v:rect id="Rectangle 455" o:spid="_x0000_s1055" style="position:absolute;left:2592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jdsUA&#10;AADcAAAADwAAAGRycy9kb3ducmV2LnhtbESPT2sCMRTE7wW/Q3iCN00UFbs1ihaFUujBfz0/Nq+b&#10;xc3LskndtZ++KQg9DjPzG2a57lwlbtSE0rOG8UiBIM69KbnQcD7thwsQISIbrDyThjsFWK96T0vM&#10;jG/5QLdjLESCcMhQg42xzqQMuSWHYeRr4uR9+cZhTLIppGmwTXBXyYlSc+mw5LRgsaZXS/n1+O00&#10;KLudX+jnfTcJ6nP6sds/t5dz1HrQ7zYvICJ18T/8aL8ZDdPZDP7Op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LCN2xQAAANwAAAAPAAAAAAAAAAAAAAAAAJgCAABkcnMv&#10;ZG93bnJldi54bWxQSwUGAAAAAAQABAD1AAAAigMAAAAA&#10;" fillcolor="#1f497d [3215]" strokecolor="#4579b8 [3044]">
                  <v:shadow on="t" color="black" opacity="22937f" origin=",.5" offset="0,.63889mm"/>
                </v:rect>
                <v:rect id="Rectangle 456" o:spid="_x0000_s1056" style="position:absolute;left:2880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69AcUA&#10;AADcAAAADwAAAGRycy9kb3ducmV2LnhtbESPQWsCMRSE74L/IbyCN00qdmm3RlFRkEIPtdrzY/O6&#10;Wbp5WTbRXfvrm4LgcZiZb5j5sne1uFAbKs8aHicKBHHhTcWlhuPnbvwMIkRkg7Vn0nClAMvFcDDH&#10;3PiOP+hyiKVIEA45arAxNrmUobDkMEx8Q5y8b986jEm2pTQtdgnuajlVKpMOK04LFhvaWCp+Dmen&#10;Qdl1dqLft+00qK/Z+3b30p2OUevRQ796BRGpj/fwrb03GmZPGfyfS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0BxQAAANwAAAAPAAAAAAAAAAAAAAAAAJgCAABkcnMv&#10;ZG93bnJldi54bWxQSwUGAAAAAAQABAD1AAAAigMAAAAA&#10;" fillcolor="#1f497d [3215]" strokecolor="#4579b8 [3044]">
                  <v:shadow on="t" color="black" opacity="22937f" origin=",.5" offset="0,.63889mm"/>
                </v:rect>
                <v:rect id="Rectangle 457" o:spid="_x0000_s1057" style="position:absolute;left:316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IYmsYA&#10;AADcAAAADwAAAGRycy9kb3ducmV2LnhtbESPT2sCMRTE70K/Q3gFb5pU/NNujdKKghQ8aLXnx+Z1&#10;s3Tzsmyiu+2nNwXB4zAzv2Hmy85V4kJNKD1reBoqEMS5NyUXGo6fm8EziBCRDVaeScMvBVguHnpz&#10;zIxveU+XQyxEgnDIUIONsc6kDLklh2Hoa+LkffvGYUyyKaRpsE1wV8mRUlPpsOS0YLGmlaX853B2&#10;GpR9n57o72M9CuprvFtvXtrTMWrdf+zeXkFE6uI9fGtvjYbxZAb/Z9IR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IYmsYAAADcAAAADwAAAAAAAAAAAAAAAACYAgAAZHJz&#10;L2Rvd25yZXYueG1sUEsFBgAAAAAEAAQA9QAAAIsDAAAAAA==&#10;" fillcolor="#1f497d [3215]" strokecolor="#4579b8 [3044]">
                  <v:shadow on="t" color="black" opacity="22937f" origin=",.5" offset="0,.63889mm"/>
                </v:rect>
                <v:rect id="Rectangle 458" o:spid="_x0000_s1058" style="position:absolute;left:345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2M6MIA&#10;AADcAAAADwAAAGRycy9kb3ducmV2LnhtbERPz2vCMBS+C/4P4Qm7aTJxstWmsg2FIXjQ6c6P5tmU&#10;NS+lyWy3v345CB4/vt/5enCNuFIXas8aHmcKBHHpTc2VhtPndvoMIkRkg41n0vBLAdbFeJRjZnzP&#10;B7oeYyVSCIcMNdgY20zKUFpyGGa+JU7cxXcOY4JdJU2HfQp3jZwrtZQOa04NFlt6t1R+H3+cBmXf&#10;lmf6223mQX0t9pvtS38+Ra0fJsPrCkSkId7FN/eH0bB4SmvTmXQEZP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LYzowgAAANwAAAAPAAAAAAAAAAAAAAAAAJgCAABkcnMvZG93&#10;bnJldi54bWxQSwUGAAAAAAQABAD1AAAAhwMAAAAA&#10;" fillcolor="#1f497d [3215]" strokecolor="#4579b8 [3044]">
                  <v:shadow on="t" color="black" opacity="22937f" origin=",.5" offset="0,.63889mm"/>
                </v:rect>
                <v:rect id="Rectangle 459" o:spid="_x0000_s1059" style="position:absolute;left:374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Epc8UA&#10;AADcAAAADwAAAGRycy9kb3ducmV2LnhtbESPQWsCMRSE74L/ITyht5ooVupqFFsUSsGDVj0/Ns/N&#10;4uZl2aTutr++EQoeh5n5hlmsOleJGzWh9KxhNFQgiHNvSi40HL+2z68gQkQ2WHkmDT8UYLXs9xaY&#10;Gd/ynm6HWIgE4ZChBhtjnUkZcksOw9DXxMm7+MZhTLIppGmwTXBXybFSU+mw5LRgsaZ3S/n18O00&#10;KPs2PdHv52Yc1Hmy22xn7ekYtX4adOs5iEhdfIT/2x9Gw+RlBvcz6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YSlzxQAAANwAAAAPAAAAAAAAAAAAAAAAAJgCAABkcnMv&#10;ZG93bnJldi54bWxQSwUGAAAAAAQABAD1AAAAigMAAAAA&#10;" fillcolor="#1f497d [3215]" strokecolor="#4579b8 [3044]">
                  <v:shadow on="t" color="black" opacity="22937f" origin=",.5" offset="0,.63889mm"/>
                </v:rect>
                <v:rect id="Rectangle 460" o:spid="_x0000_s1060" style="position:absolute;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7MysIA&#10;AADcAAAADwAAAGRycy9kb3ducmV2LnhtbERPTWvCQBC9C/0PyxR6001FVFJXKaUWSy8ai+chOybB&#10;7GzIrnHtr+8cCj0+3vdqk1yrBupD49nA8yQDRVx623Bl4Pu4HS9BhYhssfVMBu4UYLN+GK0wt/7G&#10;BxqKWCkJ4ZCjgTrGLtc6lDU5DBPfEQt39r3DKLCvtO3xJuGu1dMsm2uHDUtDjR291VReiquTkmE4&#10;nj6K9EWn7efPfjFLWfN+MObpMb2+gIqU4r/4z72zBmZzmS9n5Aj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vszKwgAAANwAAAAPAAAAAAAAAAAAAAAAAJgCAABkcnMvZG93&#10;bnJldi54bWxQSwUGAAAAAAQABAD1AAAAhwMAAAAA&#10;" fillcolor="#d38482 [2261]" strokecolor="#4579b8 [3044]">
                  <v:shadow on="t" color="black" opacity="22937f" origin=",.5" offset="0,.63889mm"/>
                </v:rect>
                <v:rect id="Rectangle 461" o:spid="_x0000_s1061" style="position:absolute;left:28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oSY8QA&#10;AADcAAAADwAAAGRycy9kb3ducmV2LnhtbESPX2vCQBDE3wv9DscW+lYvlhokeooIFitY8N/7mtsm&#10;obm9kFtN6qf3CoU+DjPzG2Y6712trtSGyrOB4SABRZx7W3Fh4HhYvYxBBUG2WHsmAz8UYD57fJhi&#10;Zn3HO7rupVARwiFDA6VIk2kd8pIchoFviKP35VuHEmVbaNtiF+Gu1q9JkmqHFceFEhtalpR/7y/O&#10;gKTv3G/DZrQJH5/ri/jF6XzrjHl+6hcTUEK9/If/2mtr4C0dwu+ZeAT0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qEmPEAAAA3AAAAA8AAAAAAAAAAAAAAAAAmAIAAGRycy9k&#10;b3ducmV2LnhtbFBLBQYAAAAABAAEAPUAAACJAwAAAAA=&#10;" fillcolor="#84a6d1 [2260]" strokecolor="#4579b8 [3044]">
                  <v:shadow on="t" color="black" opacity="22937f" origin=",.5" offset="0,.63889mm"/>
                </v:rect>
                <v:rect id="Rectangle 462" o:spid="_x0000_s1062" style="position:absolute;left:57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sH8YA&#10;AADcAAAADwAAAGRycy9kb3ducmV2LnhtbESPzWrDMBCE74W8g9hAb40cU0JwoxhjkrSHQn7pebG2&#10;tmtrZSw1dvv0UaDQ4zAz3zCrdDStuFLvassK5rMIBHFhdc2lgst5+7QE4TyyxtYyKfghB+l68rDC&#10;RNuBj3Q9+VIECLsEFVTed4mUrqjIoJvZjjh4n7Y36IPsS6l7HALctDKOooU0WHNYqLCjvKKiOX0b&#10;Bdlh/+G65ZDvjl/vr03WNr9FvlHqcTpmLyA8jf4//Nd+0wqeFzHcz4Qj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sH8YAAADcAAAADwAAAAAAAAAAAAAAAACYAgAAZHJz&#10;L2Rvd25yZXYueG1sUEsFBgAAAAAEAAQA9QAAAIsDAAAAAA==&#10;" fillcolor="white [3212]" strokecolor="#4579b8 [3044]">
                  <v:shadow on="t" color="black" opacity="22937f" origin=",.5" offset="0,.63889mm"/>
                </v:rect>
                <v:rect id="Rectangle 463" o:spid="_x0000_s1063" style="position:absolute;left:86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JhMYA&#10;AADcAAAADwAAAGRycy9kb3ducmV2LnhtbESPT2vCQBTE70K/w/IK3nTTWkSiq4TQqgeh9Q+eH9ln&#10;EpN9G7KrSf303UKhx2FmfsMsVr2pxZ1aV1pW8DKOQBBnVpecKzgdP0YzEM4ja6wtk4JvcrBaPg0W&#10;GGvb8Z7uB5+LAGEXo4LC+yaW0mUFGXRj2xAH72Jbgz7INpe6xS7ATS1fo2gqDZYcFgpsKC0oqw43&#10;oyD5+jy7Ztal6/11t6mSunpk6btSw+c+mYPw1Pv/8F97qxW8TSfweyYc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JhMYAAADcAAAADwAAAAAAAAAAAAAAAACYAgAAZHJz&#10;L2Rvd25yZXYueG1sUEsFBgAAAAAEAAQA9QAAAIsDAAAAAA==&#10;" fillcolor="white [3212]" strokecolor="#4579b8 [3044]">
                  <v:shadow on="t" color="black" opacity="22937f" origin=",.5" offset="0,.63889mm"/>
                </v:rect>
                <v:rect id="Rectangle 464" o:spid="_x0000_s1064" style="position:absolute;left:1152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XYlMUA&#10;AADcAAAADwAAAGRycy9kb3ducmV2LnhtbESPQWvCQBSE70L/w/IK3nTTEIJJXUWFgodUMdX7I/ua&#10;BLNvQ3Yb03/fLRR6HGbmG2a9nUwnRhpca1nByzICQVxZ3XKt4PrxtliBcB5ZY2eZFHyTg+3mabbG&#10;XNsHX2gsfS0ChF2OChrv+1xKVzVk0C1tTxy8TzsY9EEOtdQDPgLcdDKOolQabDksNNjToaHqXn4Z&#10;BefT7tJfk9hmGb3fTsVtustir9T8edq9gvA0+f/wX/uoFSRpAr9nw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diUxQAAANwAAAAPAAAAAAAAAAAAAAAAAJgCAABkcnMv&#10;ZG93bnJldi54bWxQSwUGAAAAAAQABAD1AAAAigMAAAAA&#10;" fillcolor="#c6615e [2901]" strokecolor="#4579b8 [3044]">
                  <v:shadow on="t" color="black" opacity="22937f" origin=",.5" offset="0,.63889mm"/>
                </v:rect>
                <v:rect id="Rectangle 465" o:spid="_x0000_s1065" style="position:absolute;left:1440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0a8YA&#10;AADcAAAADwAAAGRycy9kb3ducmV2LnhtbESPT2vCQBTE70K/w/IK3nTTYkWiq4TQqgeh9Q+eH9ln&#10;EpN9G7KrSf303UKhx2FmfsMsVr2pxZ1aV1pW8DKOQBBnVpecKzgdP0YzEM4ja6wtk4JvcrBaPg0W&#10;GGvb8Z7uB5+LAGEXo4LC+yaW0mUFGXRj2xAH72Jbgz7INpe6xS7ATS1fo2gqDZYcFgpsKC0oqw43&#10;oyD5+jy7Ztal6/11t6mSunpk6btSw+c+mYPw1Pv/8F97qxVMpm/weyYc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q0a8YAAADcAAAADwAAAAAAAAAAAAAAAACYAgAAZHJz&#10;L2Rvd25yZXYueG1sUEsFBgAAAAAEAAQA9QAAAIsDAAAAAA==&#10;" fillcolor="white [3212]" strokecolor="#4579b8 [3044]">
                  <v:shadow on="t" color="black" opacity="22937f" origin=",.5" offset="0,.63889mm"/>
                </v:rect>
                <v:rect id="Rectangle 466" o:spid="_x0000_s1066" style="position:absolute;left:172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gqHMYA&#10;AADcAAAADwAAAGRycy9kb3ducmV2LnhtbESPT2vCQBTE7wW/w/KE3urGUoJEVwlBaw+F1j94fmSf&#10;SUz2bciuJu2n7xYEj8PM/IZZrAbTiBt1rrKsYDqJQBDnVldcKDgeNi8zEM4ja2wsk4IfcrBajp4W&#10;mGjb845ue1+IAGGXoILS+zaR0uUlGXQT2xIH72w7gz7IrpC6wz7ATSNfoyiWBisOCyW2lJWU1/ur&#10;UZB+f51cO+uz993lc1unTf2bZ2ulnsdDOgfhafCP8L39oRW8xTH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gqHMYAAADcAAAADwAAAAAAAAAAAAAAAACYAgAAZHJz&#10;L2Rvd25yZXYueG1sUEsFBgAAAAAEAAQA9QAAAIsDAAAAAA==&#10;" fillcolor="white [3212]" strokecolor="#4579b8 [3044]">
                  <v:shadow on="t" color="black" opacity="22937f" origin=",.5" offset="0,.63889mm"/>
                </v:rect>
                <v:rect id="Rectangle 467" o:spid="_x0000_s1067" style="position:absolute;left:201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dUvsQA&#10;AADcAAAADwAAAGRycy9kb3ducmV2LnhtbESPX2vCMBTF3wW/Q7iDvWk6ER1dUxmiY2Mv2g6fL81d&#10;W9bclCar0U+/DAQfD+fPj5NtgunESINrLSt4micgiCurW64VfJX72TMI55E1dpZJwYUcbPLpJMNU&#10;2zMfaSx8LeIIuxQVNN73qZSuasigm9ueOHrfdjDooxxqqQc8x3HTyUWSrKTBliOhwZ62DVU/xa+J&#10;kHEsT29F+KTT/uN6WC9D0u6OSj0+hNcXEJ6Cv4dv7XetYLlaw/+ZeAR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XVL7EAAAA3AAAAA8AAAAAAAAAAAAAAAAAmAIAAGRycy9k&#10;b3ducmV2LnhtbFBLBQYAAAAABAAEAPUAAACJAwAAAAA=&#10;" fillcolor="#d38482 [2261]" strokecolor="#4579b8 [3044]">
                  <v:shadow on="t" color="black" opacity="22937f" origin=",.5" offset="0,.63889mm"/>
                </v:rect>
                <v:rect id="Rectangle 468" o:spid="_x0000_s1068" style="position:absolute;left:230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sb9cMA&#10;AADcAAAADwAAAGRycy9kb3ducmV2LnhtbERPTWvCQBC9F/wPywi91Y2liERXCUHbHgQbFc9Ddkxi&#10;srMhuzWpv949FDw+3vdyPZhG3KhzlWUF00kEgji3uuJCwem4fZuDcB5ZY2OZFPyRg/Vq9LLEWNue&#10;M7odfCFCCLsYFZTet7GULi/JoJvYljhwF9sZ9AF2hdQd9iHcNPI9imbSYMWhocSW0pLy+vBrFCQ/&#10;+7Nr5336mV13X3XS1Pc83Sj1Oh6SBQhPg3+K/93fWsHHLKwNZ8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sb9cMAAADcAAAADwAAAAAAAAAAAAAAAACYAgAAZHJzL2Rv&#10;d25yZXYueG1sUEsFBgAAAAAEAAQA9QAAAIgDAAAAAA==&#10;" fillcolor="white [3212]" strokecolor="#4579b8 [3044]">
                  <v:shadow on="t" color="black" opacity="22937f" origin=",.5" offset="0,.63889mm"/>
                </v:rect>
                <v:rect id="Rectangle 469" o:spid="_x0000_s1069" style="position:absolute;left:2592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e+bsYA&#10;AADcAAAADwAAAGRycy9kb3ducmV2LnhtbESPQWvCQBSE70L/w/IK3nRTEbHRVUJQ20OhNRXPj+wz&#10;SZN9G7Jbk/bXu0Khx2FmvmHW28E04kqdqywreJpGIIhzqysuFJw+95MlCOeRNTaWScEPOdhuHkZr&#10;jLXt+UjXzBciQNjFqKD0vo2ldHlJBt3UtsTBu9jOoA+yK6TusA9w08hZFC2kwYrDQoktpSXldfZt&#10;FCQf72fXLvv0cPx6e6mTpv7N051S48chWYHwNPj/8F/7VSuYL57hfiYc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e+bsYAAADcAAAADwAAAAAAAAAAAAAAAACYAgAAZHJz&#10;L2Rvd25yZXYueG1sUEsFBgAAAAAEAAQA9QAAAIsDAAAAAA==&#10;" fillcolor="white [3212]" strokecolor="#4579b8 [3044]">
                  <v:shadow on="t" color="black" opacity="22937f" origin=",.5" offset="0,.63889mm"/>
                </v:rect>
                <v:rect id="Rectangle 470" o:spid="_x0000_s1070" style="position:absolute;left:2880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BLsMA&#10;AADcAAAADwAAAGRycy9kb3ducmV2LnhtbERPy2rCQBTdF/yH4Qrd1YkiVqKjhKC2C6H1getL5prE&#10;ZO6EzNREv76zKHR5OO/luje1uFPrSssKxqMIBHFmdcm5gvNp+zYH4TyyxtoyKXiQg/Vq8LLEWNuO&#10;D3Q/+lyEEHYxKii8b2IpXVaQQTeyDXHgrrY16ANsc6lb7EK4qeUkimbSYMmhocCG0oKy6vhjFCTf&#10;XxfXzLt0d7jtP6qkrp5ZulHqddgnCxCeev8v/nN/agXT9zA/nA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SBLsMAAADcAAAADwAAAAAAAAAAAAAAAACYAgAAZHJzL2Rv&#10;d25yZXYueG1sUEsFBgAAAAAEAAQA9QAAAIgDAAAAAA==&#10;" fillcolor="white [3212]" strokecolor="#4579b8 [3044]">
                  <v:shadow on="t" color="black" opacity="22937f" origin=",.5" offset="0,.63889mm"/>
                </v:rect>
                <v:rect id="Rectangle 471" o:spid="_x0000_s1071" style="position:absolute;left:316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vt0cMA&#10;AADcAAAADwAAAGRycy9kb3ducmV2LnhtbESPzarCMBSE94LvEI7gTlNF9FqNooLgwh/q1f2hObbF&#10;5qQ0UevbmwsXXA4z8w0zXzamFE+qXWFZwaAfgSBOrS44U3D53fZ+QDiPrLG0TAre5GC5aLfmGGv7&#10;4oSeZ5+JAGEXo4Lc+yqW0qU5GXR9WxEH72Zrgz7IOpO6xleAm1IOo2gsDRYcFnKsaJNTej8/jILT&#10;cZVUl9HQTqd0uB731+Yu92ulup1mNQPhqfHf8H97pxWMJgP4OxOOgFx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vt0cMAAADcAAAADwAAAAAAAAAAAAAAAACYAgAAZHJzL2Rv&#10;d25yZXYueG1sUEsFBgAAAAAEAAQA9QAAAIgDAAAAAA==&#10;" fillcolor="#c6615e [2901]" strokecolor="#4579b8 [3044]">
                  <v:shadow on="t" color="black" opacity="22937f" origin=",.5" offset="0,.63889mm"/>
                </v:rect>
                <v:rect id="Rectangle 472" o:spid="_x0000_s1072" style="position:absolute;left:345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6wsYA&#10;AADcAAAADwAAAGRycy9kb3ducmV2LnhtbESPQWvCQBSE74X+h+UJ3upGkVaiq4RQtQeh1RbPj+wz&#10;icm+DdnVRH+9Wyj0OMzMN8xi1ZtaXKl1pWUF41EEgjizuuRcwc/3+mUGwnlkjbVlUnAjB6vl89MC&#10;Y2073tP14HMRIOxiVFB438RSuqwgg25kG+LgnWxr0AfZ5lK32AW4qeUkil6lwZLDQoENpQVl1eFi&#10;FCRfn0fXzLp0sz/vtlVSV/csfVdqOOiTOQhPvf8P/7U/tILp2wR+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q6wsYAAADcAAAADwAAAAAAAAAAAAAAAACYAgAAZHJz&#10;L2Rvd25yZXYueG1sUEsFBgAAAAAEAAQA9QAAAIsDAAAAAA==&#10;" fillcolor="white [3212]" strokecolor="#4579b8 [3044]">
                  <v:shadow on="t" color="black" opacity="22937f" origin=",.5" offset="0,.63889mm"/>
                </v:rect>
                <v:rect id="Rectangle 473" o:spid="_x0000_s1073" style="position:absolute;left:374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fWcYA&#10;AADcAAAADwAAAGRycy9kb3ducmV2LnhtbESPQWvCQBSE7wX/w/KE3upGW1RSVwlBWw+Fqi09P7LP&#10;JCb7NmS3Jvrr3YLQ4zAz3zCLVW9qcabWlZYVjEcRCOLM6pJzBd9fm6c5COeRNdaWScGFHKyWg4cF&#10;xtp2vKfzweciQNjFqKDwvomldFlBBt3INsTBO9rWoA+yzaVusQtwU8tJFE2lwZLDQoENpQVl1eHX&#10;KEh2nz+umXfp2/708V4ldXXN0rVSj8M+eQXhqff/4Xt7qxW8zJ7h70w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YfWcYAAADcAAAADwAAAAAAAAAAAAAAAACYAgAAZHJz&#10;L2Rvd25yZXYueG1sUEsFBgAAAAAEAAQA9QAAAIsDAAAAAA==&#10;" fillcolor="white [3212]" strokecolor="#4579b8 [3044]">
                  <v:shadow on="t" color="black" opacity="22937f" origin=",.5" offset="0,.63889mm"/>
                </v:rect>
                <v:rect id="Rectangle 474" o:spid="_x0000_s1074"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N/28gA&#10;AADcAAAADwAAAGRycy9kb3ducmV2LnhtbESPT2vCQBTE74V+h+UJvRTdtPUf0VVKraB4aaMHj8/s&#10;M0mTfRuy2xj76btCocdhZn7DzJedqURLjSssK3gaRCCIU6sLzhQc9uv+FITzyBory6TgSg6Wi/u7&#10;OcbaXviT2sRnIkDYxagg976OpXRpTgbdwNbEwTvbxqAPssmkbvAS4KaSz1E0lgYLDgs51vSWU1om&#10;30bB9LhNy8n74fFl9THKVl/l7qdNTko99LrXGQhPnf8P/7U3WsFwMoTbmXAE5OI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E3/byAAAANwAAAAPAAAAAAAAAAAAAAAAAJgCAABk&#10;cnMvZG93bnJldi54bWxQSwUGAAAAAAQABAD1AAAAjQMAAAAA&#10;" fillcolor="#ccc [669]" strokecolor="#4579b8 [3044]">
                  <v:shadow on="t" color="black" opacity="22937f" origin=",.5" offset="0,.63889mm"/>
                </v:rect>
                <v:rect id="Rectangle 475" o:spid="_x0000_s1075"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aQMgA&#10;AADcAAAADwAAAGRycy9kb3ducmV2LnhtbESPT2vCQBTE74V+h+UJvRTdtPUf0VVKraB4aaMHj8/s&#10;M0mTfRuy2xj76btCocdhZn7DzJedqURLjSssK3gaRCCIU6sLzhQc9uv+FITzyBory6TgSg6Wi/u7&#10;OcbaXviT2sRnIkDYxagg976OpXRpTgbdwNbEwTvbxqAPssmkbvAS4KaSz1E0lgYLDgs51vSWU1om&#10;30bB9LhNy8n74fFl9THKVl/l7qdNTko99LrXGQhPnf8P/7U3WsFwMoLbmXAE5OI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uX9pAyAAAANwAAAAPAAAAAAAAAAAAAAAAAJgCAABk&#10;cnMvZG93bnJldi54bWxQSwUGAAAAAAQABAD1AAAAjQMAAAAA&#10;" fillcolor="#ccc [669]" strokecolor="#4579b8 [3044]">
                  <v:shadow on="t" color="black" opacity="22937f" origin=",.5" offset="0,.63889mm"/>
                </v:rect>
                <v:rect id="Rectangle 476" o:spid="_x0000_s1076"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1EN8kA&#10;AADcAAAADwAAAGRycy9kb3ducmV2LnhtbESPT2vCQBTE74V+h+UVvBTd1NY/RFcRraB4aaOHHl+z&#10;zyRN9m3IbmPsp3cLhR6HmfkNM192phItNa6wrOBpEIEgTq0uOFNwOm77UxDOI2usLJOCKzlYLu7v&#10;5hhre+F3ahOfiQBhF6OC3Ps6ltKlORl0A1sTB+9sG4M+yCaTusFLgJtKDqNoLA0WHBZyrGmdU1om&#10;30bB9GOflpPX0+Pz5m2Ubb7Kw0+bfCrVe+hWMxCeOv8f/mvvtIKXyRh+z4QjIBc3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o1EN8kAAADcAAAADwAAAAAAAAAAAAAAAACYAgAA&#10;ZHJzL2Rvd25yZXYueG1sUEsFBgAAAAAEAAQA9QAAAI4DAAAAAA==&#10;" fillcolor="#ccc [669]" strokecolor="#4579b8 [3044]">
                  <v:shadow on="t" color="black" opacity="22937f" origin=",.5" offset="0,.63889mm"/>
                </v:rect>
                <v:rect id="Rectangle 477" o:spid="_x0000_s1077" style="position:absolute;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a5UcQA&#10;AADcAAAADwAAAGRycy9kb3ducmV2LnhtbESPUWvCQBCE34X+h2MLvumlxWqJniKFFiu0oNb3Nbcm&#10;obm9kFtN9Nd7QqGPw8x8w8wWnavUmZpQejbwNExAEWfelpwb+Nm9D15BBUG2WHkmAxcKsJg/9GaY&#10;Wt/yhs5byVWEcEjRQCFSp1qHrCCHYehr4ugdfeNQomxybRtsI9xV+jlJxtphyXGhwJreCsp+tydn&#10;QMYf3H2F9cs6fH6vTuKX+8O1Nab/2C2noIQ6+Q//tVfWwGgygfuZeAT0/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WuVHEAAAA3AAAAA8AAAAAAAAAAAAAAAAAmAIAAGRycy9k&#10;b3ducmV2LnhtbFBLBQYAAAAABAAEAPUAAACJAwAAAAA=&#10;" fillcolor="#84a6d1 [2260]" strokecolor="#4579b8 [3044]">
                  <v:shadow on="t" color="black" opacity="22937f" origin=",.5" offset="0,.63889mm"/>
                </v:rect>
                <v:rect id="Rectangle 478" o:spid="_x0000_s1078" style="position:absolute;left:28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tI8IA&#10;AADcAAAADwAAAGRycy9kb3ducmV2LnhtbERPTWvCQBC9C/0PyxR6042lakldRQqKCi00tvdpdpoE&#10;s7MhO5ror+8eBI+P9z1f9q5WZ2pD5dnAeJSAIs69rbgw8H1YD19BBUG2WHsmAxcKsFw8DOaYWt/x&#10;F50zKVQM4ZCigVKkSbUOeUkOw8g3xJH7861DibAttG2xi+Gu1s9JMtUOK44NJTb0XlJ+zE7OgEw3&#10;3H+E/WQfdp/bk/jVz++1M+bpsV+9gRLq5S6+ubfWwMssro1n4hH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yS0jwgAAANwAAAAPAAAAAAAAAAAAAAAAAJgCAABkcnMvZG93&#10;bnJldi54bWxQSwUGAAAAAAQABAD1AAAAhwMAAAAA&#10;" fillcolor="#84a6d1 [2260]" strokecolor="#4579b8 [3044]">
                  <v:shadow on="t" color="black" opacity="22937f" origin=",.5" offset="0,.63889mm"/>
                </v:rect>
                <v:rect id="Rectangle 479" o:spid="_x0000_s1079" style="position:absolute;left:57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4os8YA&#10;AADcAAAADwAAAGRycy9kb3ducmV2LnhtbESPQWvCQBSE7wX/w/KE3upGKVVTVwlBWw+Fqi09P7LP&#10;JCb7NmS3Jvrr3YLQ4zAz3zCLVW9qcabWlZYVjEcRCOLM6pJzBd9fm6cZCOeRNdaWScGFHKyWg4cF&#10;xtp2vKfzweciQNjFqKDwvomldFlBBt3INsTBO9rWoA+yzaVusQtwU8tJFL1IgyWHhQIbSgvKqsOv&#10;UZDsPn9cM+vSt/3p471K6uqapWulHod98grCU+//w/f2Vit4ns7h70w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4os8YAAADcAAAADwAAAAAAAAAAAAAAAACYAgAAZHJz&#10;L2Rvd25yZXYueG1sUEsFBgAAAAAEAAQA9QAAAIsDAAAAAA==&#10;" fillcolor="white [3212]" strokecolor="#4579b8 [3044]">
                  <v:shadow on="t" color="black" opacity="22937f" origin=",.5" offset="0,.63889mm"/>
                </v:rect>
                <v:rect id="Rectangle 480" o:spid="_x0000_s1080" style="position:absolute;left:86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HxCcMA&#10;AADcAAAADwAAAGRycy9kb3ducmV2LnhtbERPy2qDQBTdF/IPww1014wpoYjJKCJp00WhzYOsL86N&#10;Gp074kyj7dd3FoUsD+e9ySbTiRsNrrGsYLmIQBCXVjdcKTgdX59iEM4ja+wsk4IfcpCls4cNJtqO&#10;vKfbwVcihLBLUEHtfZ9I6cqaDLqF7YkDd7GDQR/gUEk94BjCTSefo+hFGmw4NNTYU1FT2R6+jYL8&#10;6/Ps+ngs3vbXj12bd+1vWWyVepxP+RqEp8nfxf/ud61gFYf54Uw4Aj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HxCcMAAADcAAAADwAAAAAAAAAAAAAAAACYAgAAZHJzL2Rv&#10;d25yZXYueG1sUEsFBgAAAAAEAAQA9QAAAIgDAAAAAA==&#10;" fillcolor="white [3212]" strokecolor="#4579b8 [3044]">
                  <v:shadow on="t" color="black" opacity="22937f" origin=",.5" offset="0,.63889mm"/>
                </v:rect>
                <v:rect id="Rectangle 481" o:spid="_x0000_s1081" style="position:absolute;left:1152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1UksYA&#10;AADcAAAADwAAAGRycy9kb3ducmV2LnhtbESPT2vCQBTE7wW/w/KE3urGIiVEVwnBag+F1j94fmSf&#10;SUz2bciuJu2n7xYEj8PM/IZZrAbTiBt1rrKsYDqJQBDnVldcKDge3l9iEM4ja2wsk4IfcrBajp4W&#10;mGjb845ue1+IAGGXoILS+zaR0uUlGXQT2xIH72w7gz7IrpC6wz7ATSNfo+hNGqw4LJTYUlZSXu+v&#10;RkH6/XVybdxnm93lc1unTf2bZ2ulnsdDOgfhafCP8L39oRXM4in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1UksYAAADcAAAADwAAAAAAAAAAAAAAAACYAgAAZHJz&#10;L2Rvd25yZXYueG1sUEsFBgAAAAAEAAQA9QAAAIsDAAAAAA==&#10;" fillcolor="white [3212]" strokecolor="#4579b8 [3044]">
                  <v:shadow on="t" color="black" opacity="22937f" origin=",.5" offset="0,.63889mm"/>
                </v:rect>
                <v:rect id="Rectangle 482" o:spid="_x0000_s1082" style="position:absolute;left:1440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5cYA&#10;AADcAAAADwAAAGRycy9kb3ducmV2LnhtbESPT2vCQBTE7wW/w/KE3upGkRKiq4SgtYdC6x88P7LP&#10;JCb7NmS3Ju2n7xYEj8PM/IZZrgfTiBt1rrKsYDqJQBDnVldcKDgdty8xCOeRNTaWScEPOVivRk9L&#10;TLTteU+3gy9EgLBLUEHpfZtI6fKSDLqJbYmDd7GdQR9kV0jdYR/gppGzKHqVBisOCyW2lJWU14dv&#10;oyD9+jy7Nu6zt/31Y1enTf2bZxulnsdDugDhafCP8L39rhXM4xn8nw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5cYAAADcAAAADwAAAAAAAAAAAAAAAACYAgAAZHJz&#10;L2Rvd25yZXYueG1sUEsFBgAAAAAEAAQA9QAAAIsDAAAAAA==&#10;" fillcolor="white [3212]" strokecolor="#4579b8 [3044]">
                  <v:shadow on="t" color="black" opacity="22937f" origin=",.5" offset="0,.63889mm"/>
                </v:rect>
                <v:rect id="Rectangle 483" o:spid="_x0000_s1083" style="position:absolute;left:172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NvfsYA&#10;AADcAAAADwAAAGRycy9kb3ducmV2LnhtbESPT2vCQBTE7wW/w/KE3uqmrZQQXSWEaj0I9U/p+ZF9&#10;Jmmyb0N2a6Kf3i0UPA4z8xtmvhxMI87UucqygudJBII4t7riQsHXcfUUg3AeWWNjmRRcyMFyMXqY&#10;Y6Jtz3s6H3whAoRdggpK79tESpeXZNBNbEscvJPtDPogu0LqDvsAN418iaI3abDisFBiS1lJeX34&#10;NQrS3ee3a+M+W+9/th912tTXPHtX6nE8pDMQngZ/D/+3N1rBNH6FvzPh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NvfsYAAADcAAAADwAAAAAAAAAAAAAAAACYAgAAZHJz&#10;L2Rvd25yZXYueG1sUEsFBgAAAAAEAAQA9QAAAIsDAAAAAA==&#10;" fillcolor="white [3212]" strokecolor="#4579b8 [3044]">
                  <v:shadow on="t" color="black" opacity="22937f" origin=",.5" offset="0,.63889mm"/>
                </v:rect>
                <v:rect id="Rectangle 484" o:spid="_x0000_s1084" style="position:absolute;left:201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r3CsUA&#10;AADcAAAADwAAAGRycy9kb3ducmV2LnhtbESPQWvCQBSE74L/YXlCb7ppkRJSVwlB2x4EqxbPj+wz&#10;SZN9G7JbE/vr3YLgcZiZb5jFajCNuFDnKssKnmcRCOLc6ooLBd/HzTQG4TyyxsYyKbiSg9VyPFpg&#10;om3Pe7ocfCEChF2CCkrv20RKl5dk0M1sSxy8s+0M+iC7QuoO+wA3jXyJoldpsOKwUGJLWUl5ffg1&#10;CtKv3cm1cZ+973+2H3Xa1H95tlbqaTKkbyA8Df4Rvrc/tYJ5PIf/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vcKxQAAANwAAAAPAAAAAAAAAAAAAAAAAJgCAABkcnMv&#10;ZG93bnJldi54bWxQSwUGAAAAAAQABAD1AAAAigMAAAAA&#10;" fillcolor="white [3212]" strokecolor="#4579b8 [3044]">
                  <v:shadow on="t" color="black" opacity="22937f" origin=",.5" offset="0,.63889mm"/>
                </v:rect>
                <v:rect id="Rectangle 485" o:spid="_x0000_s1085" style="position:absolute;left:230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SkcYA&#10;AADcAAAADwAAAGRycy9kb3ducmV2LnhtbESPT2vCQBTE7wW/w/KE3uqmpZYQXSWEaj0I9U/p+ZF9&#10;Jmmyb0N2a6Kf3i0UPA4z8xtmvhxMI87UucqygudJBII4t7riQsHXcfUUg3AeWWNjmRRcyMFyMXqY&#10;Y6Jtz3s6H3whAoRdggpK79tESpeXZNBNbEscvJPtDPogu0LqDvsAN418iaI3abDisFBiS1lJeX34&#10;NQrS3ee3a+M+W+9/th912tTXPHtX6nE8pDMQngZ/D/+3N1rBazyFvzPh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SkcYAAADcAAAADwAAAAAAAAAAAAAAAACYAgAAZHJz&#10;L2Rvd25yZXYueG1sUEsFBgAAAAAEAAQA9QAAAIsDAAAAAA==&#10;" fillcolor="white [3212]" strokecolor="#4579b8 [3044]">
                  <v:shadow on="t" color="black" opacity="22937f" origin=",.5" offset="0,.63889mm"/>
                </v:rect>
                <v:rect id="Rectangle 486" o:spid="_x0000_s1086" style="position:absolute;left:2592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M5sYA&#10;AADcAAAADwAAAGRycy9kb3ducmV2LnhtbESPT2vCQBTE7wW/w/KE3urGUiREVwlBaw+F1j94fmSf&#10;SUz2bciuJu2n7xYEj8PM/IZZrAbTiBt1rrKsYDqJQBDnVldcKDgeNi8xCOeRNTaWScEPOVgtR08L&#10;TLTteUe3vS9EgLBLUEHpfZtI6fKSDLqJbYmDd7adQR9kV0jdYR/gppGvUTSTBisOCyW2lJWU1/ur&#10;UZB+f51cG/fZ++7yua3Tpv7Ns7VSz+MhnYPwNPhH+N7+0Are4hn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TM5sYAAADcAAAADwAAAAAAAAAAAAAAAACYAgAAZHJz&#10;L2Rvd25yZXYueG1sUEsFBgAAAAAEAAQA9QAAAIsDAAAAAA==&#10;" fillcolor="white [3212]" strokecolor="#4579b8 [3044]">
                  <v:shadow on="t" color="black" opacity="22937f" origin=",.5" offset="0,.63889mm"/>
                </v:rect>
                <v:rect id="Rectangle 487" o:spid="_x0000_s1087" style="position:absolute;left:2880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hpfcYA&#10;AADcAAAADwAAAGRycy9kb3ducmV2LnhtbESPT2vCQBTE7wW/w/KE3uqmpdgQXSWEaj0I9U/p+ZF9&#10;Jmmyb0N2a6Kf3i0UPA4z8xtmvhxMI87UucqygudJBII4t7riQsHXcfUUg3AeWWNjmRRcyMFyMXqY&#10;Y6Jtz3s6H3whAoRdggpK79tESpeXZNBNbEscvJPtDPogu0LqDvsAN418iaKpNFhxWCixpaykvD78&#10;GgXp7vPbtXGfrfc/2486beprnr0r9Tge0hkIT4O/h//bG63gNX6DvzPh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hpfcYAAADcAAAADwAAAAAAAAAAAAAAAACYAgAAZHJz&#10;L2Rvd25yZXYueG1sUEsFBgAAAAAEAAQA9QAAAIsDAAAAAA==&#10;" fillcolor="white [3212]" strokecolor="#4579b8 [3044]">
                  <v:shadow on="t" color="black" opacity="22937f" origin=",.5" offset="0,.63889mm"/>
                </v:rect>
                <v:rect id="Rectangle 488" o:spid="_x0000_s1088" style="position:absolute;left:316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f9D8MA&#10;AADcAAAADwAAAGRycy9kb3ducmV2LnhtbERPy2qDQBTdF/IPww1014wpoYjJKCJp00WhzYOsL86N&#10;Gp074kyj7dd3FoUsD+e9ySbTiRsNrrGsYLmIQBCXVjdcKTgdX59iEM4ja+wsk4IfcpCls4cNJtqO&#10;vKfbwVcihLBLUEHtfZ9I6cqaDLqF7YkDd7GDQR/gUEk94BjCTSefo+hFGmw4NNTYU1FT2R6+jYL8&#10;6/Ps+ngs3vbXj12bd+1vWWyVepxP+RqEp8nfxf/ud61gFYe14Uw4Aj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f9D8MAAADcAAAADwAAAAAAAAAAAAAAAACYAgAAZHJzL2Rv&#10;d25yZXYueG1sUEsFBgAAAAAEAAQA9QAAAIgDAAAAAA==&#10;" fillcolor="white [3212]" strokecolor="#4579b8 [3044]">
                  <v:shadow on="t" color="black" opacity="22937f" origin=",.5" offset="0,.63889mm"/>
                </v:rect>
                <v:rect id="Rectangle 489" o:spid="_x0000_s1089" style="position:absolute;left:345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tYlMYA&#10;AADcAAAADwAAAGRycy9kb3ducmV2LnhtbESPT2vCQBTE70K/w/IK3nRTEUmjq4RQ/xwKVVs8P7Kv&#10;SZrs25BdTeyn7xYKPQ4z8xtmtRlMI27UucqygqdpBII4t7riQsHH+3YSg3AeWWNjmRTcycFm/TBa&#10;YaJtzye6nX0hAoRdggpK79tESpeXZNBNbUscvE/bGfRBdoXUHfYBbho5i6KFNFhxWCixpaykvD5f&#10;jYL0+HZxbdxnu9PX675Om/o7z16UGj8O6RKEp8H/h//aB61gHj/D75lw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tYlMYAAADcAAAADwAAAAAAAAAAAAAAAACYAgAAZHJz&#10;L2Rvd25yZXYueG1sUEsFBgAAAAAEAAQA9QAAAIsDAAAAAA==&#10;" fillcolor="white [3212]" strokecolor="#4579b8 [3044]">
                  <v:shadow on="t" color="black" opacity="22937f" origin=",.5" offset="0,.63889mm"/>
                </v:rect>
                <v:rect id="Rectangle 490" o:spid="_x0000_s1090" style="position:absolute;left:374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hn1MMA&#10;AADcAAAADwAAAGRycy9kb3ducmV2LnhtbERPy2rCQBTdF/yH4Qrd1YkiYqOjhKC2C6H1getL5prE&#10;ZO6EzNREv76zKHR5OO/luje1uFPrSssKxqMIBHFmdcm5gvNp+zYH4TyyxtoyKXiQg/Vq8LLEWNuO&#10;D3Q/+lyEEHYxKii8b2IpXVaQQTeyDXHgrrY16ANsc6lb7EK4qeUkimbSYMmhocCG0oKy6vhjFCTf&#10;XxfXzLt0d7jtP6qkrp5ZulHqddgnCxCeev8v/nN/agXT9zA/nA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hn1MMAAADcAAAADwAAAAAAAAAAAAAAAACYAgAAZHJzL2Rv&#10;d25yZXYueG1sUEsFBgAAAAAEAAQA9QAAAIgDAAAAAA==&#10;" fillcolor="white [3212]" strokecolor="#4579b8 [3044]">
                  <v:shadow on="t" color="black" opacity="22937f" origin=",.5" offset="0,.63889mm"/>
                </v:rect>
                <v:rect id="Rectangle 491" o:spid="_x0000_s1091"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g6uckA&#10;AADcAAAADwAAAGRycy9kb3ducmV2LnhtbESPT2vCQBTE74LfYXlCL0U39o/a6CpSW7D0UqMHj6/Z&#10;ZxKTfRuy25j203cLBY/DzPyGWaw6U4mWGldYVjAeRSCIU6sLzhQc9q/DGQjnkTVWlknBNzlYLfu9&#10;BcbaXnhHbeIzESDsYlSQe1/HUro0J4NuZGvi4J1sY9AH2WRSN3gJcFPJuyiaSIMFh4Uca3rOKS2T&#10;L6NgdnxLy+nL4fZ+8/GYbc7l+0+bfCp1M+jWcxCeOn8N/7e3WsHD0xj+zoQjIJ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Wg6uckAAADcAAAADwAAAAAAAAAAAAAAAACYAgAA&#10;ZHJzL2Rvd25yZXYueG1sUEsFBgAAAAAEAAQA9QAAAI4DAAAAAA==&#10;" fillcolor="#ccc [669]" strokecolor="#4579b8 [3044]">
                  <v:shadow on="t" color="black" opacity="22937f" origin=",.5" offset="0,.63889mm"/>
                </v:rect>
                <v:rect id="Rectangle 492" o:spid="_x0000_s1092"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qkzsgA&#10;AADcAAAADwAAAGRycy9kb3ducmV2LnhtbESPQU/CQBSE7yT8h80j8WJgCypgYSFGNMF4kcKB47P7&#10;aEu7b5vuWqq/3jUx4TiZmW8yy3VnKtFS4wrLCsajCARxanXBmYLD/nU4B+E8ssbKMin4JgfrVb+3&#10;xFjbC++oTXwmAoRdjApy7+tYSpfmZNCNbE0cvJNtDPogm0zqBi8Bbio5iaKpNFhwWMixpuec0jL5&#10;Mgrmx7e0nL0cbu82Hw/Z5ly+/7TJp1I3g+5pAcJT56/h//ZWK7h/nMDfmXAE5Oo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RuqTOyAAAANwAAAAPAAAAAAAAAAAAAAAAAJgCAABk&#10;cnMvZG93bnJldi54bWxQSwUGAAAAAAQABAD1AAAAjQMAAAAA&#10;" fillcolor="#ccc [669]" strokecolor="#4579b8 [3044]">
                  <v:shadow on="t" color="black" opacity="22937f" origin=",.5" offset="0,.63889mm"/>
                </v:rect>
                <v:rect id="Rectangle 493" o:spid="_x0000_s1093" style="position:absolute;left:230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BVcgA&#10;AADcAAAADwAAAGRycy9kb3ducmV2LnhtbESPQU/CQBSE7yT8h80j8WJgiyhgYSFGNMF4kcKB47P7&#10;aEu7b5vuWqq/3jUx4TiZmW8yy3VnKtFS4wrLCsajCARxanXBmYLD/nU4B+E8ssbKMin4JgfrVb+3&#10;xFjbC++oTXwmAoRdjApy7+tYSpfmZNCNbE0cvJNtDPogm0zqBi8Bbip5F0VTabDgsJBjTc85pWXy&#10;ZRTMj29pOXs53E42Hw/Z5ly+/7TJp1I3g+5pAcJT56/h//ZWK7h/nMDfmXAE5Oo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9gFVyAAAANwAAAAPAAAAAAAAAAAAAAAAAJgCAABk&#10;cnMvZG93bnJldi54bWxQSwUGAAAAAAQABAD1AAAAjQMAAAAA&#10;" fillcolor="#ccc [669]" strokecolor="#4579b8 [3044]">
                  <v:shadow on="t" color="black" opacity="22937f" origin=",.5" offset="0,.63889mm"/>
                </v:rect>
                <v:rect id="Rectangle 494" o:spid="_x0000_s1094"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ZIcgA&#10;AADcAAAADwAAAGRycy9kb3ducmV2LnhtbESPT0/CQBTE7yZ+h80z8WJgi/K3shAjmkC4QOHA8dF9&#10;tqXdt013LdVP75qYeJzMzG8y82VnKtFS4wrLCgb9CARxanXBmYLj4b03BeE8ssbKMin4IgfLxe3N&#10;HGNtr7ynNvGZCBB2MSrIva9jKV2ak0HXtzVx8D5sY9AH2WRSN3gNcFPJxygaS4MFh4Uca3rNKS2T&#10;T6Ngetqk5eTt+PC02o2y1aXcfrfJWan7u+7lGYSnzv+H/9prrWA4G8LvmXAE5OI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H5khyAAAANwAAAAPAAAAAAAAAAAAAAAAAJgCAABk&#10;cnMvZG93bnJldi54bWxQSwUGAAAAAAQABAD1AAAAjQMAAAAA&#10;" fillcolor="#ccc [669]" strokecolor="#4579b8 [3044]">
                  <v:shadow on="t" color="black" opacity="22937f" origin=",.5" offset="0,.63889mm"/>
                </v:rect>
                <v:rect id="Rectangle 495" o:spid="_x0000_s1095" style="position:absolute;left:345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8uskA&#10;AADcAAAADwAAAGRycy9kb3ducmV2LnhtbESPT0/CQBTE7yR8h80j8WJgi8ofCwsxognGixQOHJ/d&#10;R1vafdt011L99K6JCcfJzPwms1x3phItNa6wrGA8ikAQp1YXnCk47F+HcxDOI2usLJOCb3KwXvV7&#10;S4y1vfCO2sRnIkDYxagg976OpXRpTgbdyNbEwTvZxqAPssmkbvAS4KaSd1E0lQYLDgs51vScU1om&#10;X0bB/PiWlrOXw+395mOSbc7l+0+bfCp1M+ieFiA8df4a/m9vtYKHxwn8nQlHQK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lM8uskAAADcAAAADwAAAAAAAAAAAAAAAACYAgAA&#10;ZHJzL2Rvd25yZXYueG1sUEsFBgAAAAAEAAQA9QAAAI4DAAAAAA==&#10;" fillcolor="#ccc [669]" strokecolor="#4579b8 [3044]">
                  <v:shadow on="t" color="black" opacity="22937f" origin=",.5" offset="0,.63889mm"/>
                </v:rect>
                <v:rect id="Rectangle 496" o:spid="_x0000_s1096" style="position:absolute;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b6MMUA&#10;AADcAAAADwAAAGRycy9kb3ducmV2LnhtbESPUWvCQBCE3wv9D8cWfNNLiw029RQpVFSooG3ft7k1&#10;Ceb2Qm41qb/eKwh9HGbmG2Y6712tztSGyrOBx1ECijj3tuLCwNfn+3ACKgiyxdozGfilAPPZ/d0U&#10;M+s73tF5L4WKEA4ZGihFmkzrkJfkMIx8Qxy9g28dSpRtoW2LXYS7Wj8lSaodVhwXSmzoraT8uD85&#10;A5Iuuf8Im+dNWG9XJ/GL759LZ8zgoV+8ghLq5T98a6+sgfFLCn9n4hH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vowxQAAANwAAAAPAAAAAAAAAAAAAAAAAJgCAABkcnMv&#10;ZG93bnJldi54bWxQSwUGAAAAAAQABAD1AAAAigMAAAAA&#10;" fillcolor="#84a6d1 [2260]" strokecolor="#4579b8 [3044]">
                  <v:shadow on="t" color="black" opacity="22937f" origin=",.5" offset="0,.63889mm"/>
                </v:rect>
                <v:rect id="Rectangle 497" o:spid="_x0000_s1097" style="position:absolute;left:28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fq8UA&#10;AADcAAAADwAAAGRycy9kb3ducmV2LnhtbESPW2vCQBSE3wv9D8sp+FY3La2X6CpSqFhBwdv7MXtM&#10;QrNnQ/Zo0v76bqHQx2FmvmGm885V6kZNKD0beOonoIgzb0vODRwP748jUEGQLVaeycAXBZjP7u+m&#10;mFrf8o5ue8lVhHBI0UAhUqdah6wgh6Hva+LoXXzjUKJscm0bbCPcVfo5SQbaYclxocCa3grKPvdX&#10;Z0AGS+42Yf26Dh/b1VX84nT+bo3pPXSLCSihTv7Df+2VNfAyHsLvmXgE9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Wl+rxQAAANwAAAAPAAAAAAAAAAAAAAAAAJgCAABkcnMv&#10;ZG93bnJldi54bWxQSwUGAAAAAAQABAD1AAAAigMAAAAA&#10;" fillcolor="#84a6d1 [2260]" strokecolor="#4579b8 [3044]">
                  <v:shadow on="t" color="black" opacity="22937f" origin=",.5" offset="0,.63889mm"/>
                </v:rect>
                <v:rect id="Rectangle 498" o:spid="_x0000_s1098" style="position:absolute;left:57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5r0sMA&#10;AADcAAAADwAAAGRycy9kb3ducmV2LnhtbERPy2rCQBTdF/yH4Qrd1YkiYqOjhKC2C6H1getL5prE&#10;ZO6EzNREv76zKHR5OO/luje1uFPrSssKxqMIBHFmdcm5gvNp+zYH4TyyxtoyKXiQg/Vq8LLEWNuO&#10;D3Q/+lyEEHYxKii8b2IpXVaQQTeyDXHgrrY16ANsc6lb7EK4qeUkimbSYMmhocCG0oKy6vhjFCTf&#10;XxfXzLt0d7jtP6qkrp5ZulHqddgnCxCeev8v/nN/agXT97A2nA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85r0sMAAADcAAAADwAAAAAAAAAAAAAAAACYAgAAZHJzL2Rv&#10;d25yZXYueG1sUEsFBgAAAAAEAAQA9QAAAIgDAAAAAA==&#10;" fillcolor="white [3212]" strokecolor="#4579b8 [3044]">
                  <v:shadow on="t" color="black" opacity="22937f" origin=",.5" offset="0,.63889mm"/>
                </v:rect>
                <v:rect id="Rectangle 499" o:spid="_x0000_s1099" style="position:absolute;left:86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ScYA&#10;AADcAAAADwAAAGRycy9kb3ducmV2LnhtbESPT2vCQBTE70K/w/IK3nTTIkWjq4TQqgeh9Q+eH9ln&#10;EpN9G7KrSf303UKhx2FmfsMsVr2pxZ1aV1pW8DKOQBBnVpecKzgdP0ZTEM4ja6wtk4JvcrBaPg0W&#10;GGvb8Z7uB5+LAGEXo4LC+yaW0mUFGXRj2xAH72Jbgz7INpe6xS7ATS1fo+hNGiw5LBTYUFpQVh1u&#10;RkHy9Xl2zbRL1/vrblMldfXI0nelhs99Mgfhqff/4b/2ViuYzGbweyYc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OScYAAADcAAAADwAAAAAAAAAAAAAAAACYAgAAZHJz&#10;L2Rvd25yZXYueG1sUEsFBgAAAAAEAAQA9QAAAIsDAAAAAA==&#10;" fillcolor="white [3212]" strokecolor="#4579b8 [3044]">
                  <v:shadow on="t" color="black" opacity="22937f" origin=",.5" offset="0,.63889mm"/>
                </v:rect>
                <v:rect id="Rectangle 500" o:spid="_x0000_s1100" style="position:absolute;left:1152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P9zsMA&#10;AADcAAAADwAAAGRycy9kb3ducmV2LnhtbERPTWvCQBC9C/0PyxS86aZCRVLXEEJtPQhWW3oesmMS&#10;k50N2W0S/fXuoeDx8b7XyWga0VPnKssKXuYRCOLc6ooLBT/f29kKhPPIGhvLpOBKDpLN02SNsbYD&#10;H6k/+UKEEHYxKii9b2MpXV6SQTe3LXHgzrYz6APsCqk7HEK4aeQiipbSYMWhocSWspLy+vRnFKRf&#10;h1/Xrobs43jZf9ZpU9/y7F2p6fOYvoHwNPqH+N+90wpeozA/nAlH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1P9zsMAAADcAAAADwAAAAAAAAAAAAAAAACYAgAAZHJzL2Rv&#10;d25yZXYueG1sUEsFBgAAAAAEAAQA9QAAAIgDAAAAAA==&#10;" fillcolor="white [3212]" strokecolor="#4579b8 [3044]">
                  <v:shadow on="t" color="black" opacity="22937f" origin=",.5" offset="0,.63889mm"/>
                </v:rect>
                <v:rect id="Rectangle 501" o:spid="_x0000_s1101" style="position:absolute;left:1440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9YVcYA&#10;AADcAAAADwAAAGRycy9kb3ducmV2LnhtbESPT2vCQBTE74LfYXkFb7qxYJHoKiFY9VCw/qHnR/Y1&#10;SZN9G7KrSfvp3YLgcZiZ3zDLdW9qcaPWlZYVTCcRCOLM6pJzBZfz+3gOwnlkjbVlUvBLDtar4WCJ&#10;sbYdH+l28rkIEHYxKii8b2IpXVaQQTexDXHwvm1r0AfZ5lK32AW4qeVrFL1JgyWHhQIbSgvKqtPV&#10;KEg+D1+umXfp9vjzsauSuvrL0o1So5c+WYDw1Ptn+NHeawWzaAr/Z8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9YVcYAAADcAAAADwAAAAAAAAAAAAAAAACYAgAAZHJz&#10;L2Rvd25yZXYueG1sUEsFBgAAAAAEAAQA9QAAAIsDAAAAAA==&#10;" fillcolor="white [3212]" strokecolor="#4579b8 [3044]">
                  <v:shadow on="t" color="black" opacity="22937f" origin=",.5" offset="0,.63889mm"/>
                </v:rect>
                <v:rect id="Rectangle 502" o:spid="_x0000_s1102" style="position:absolute;left:172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3GIsUA&#10;AADcAAAADwAAAGRycy9kb3ducmV2LnhtbESPQWvCQBSE74X+h+UVvNWNgiKpq4TQqgfBaovnR/aZ&#10;xGTfhuxqor/eLQg9DjPzDTNf9qYWV2pdaVnBaBiBIM6sLjlX8Pvz9T4D4TyyxtoyKbiRg+Xi9WWO&#10;sbYd7+l68LkIEHYxKii8b2IpXVaQQTe0DXHwTrY16INsc6lb7ALc1HIcRVNpsOSwUGBDaUFZdbgY&#10;Bcn37uiaWZeu9uftukrq6p6ln0oN3vrkA4Sn3v+Hn+2NVjCJxvB3Jh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cYixQAAANwAAAAPAAAAAAAAAAAAAAAAAJgCAABkcnMv&#10;ZG93bnJldi54bWxQSwUGAAAAAAQABAD1AAAAigMAAAAA&#10;" fillcolor="white [3212]" strokecolor="#4579b8 [3044]">
                  <v:shadow on="t" color="black" opacity="22937f" origin=",.5" offset="0,.63889mm"/>
                </v:rect>
                <v:rect id="Rectangle 503" o:spid="_x0000_s1103" style="position:absolute;left:201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FjucYA&#10;AADcAAAADwAAAGRycy9kb3ducmV2LnhtbESPT2vCQBTE74V+h+UVvNVNK5YQXSWEtnoo+Kfi+ZF9&#10;Jmmyb0N2NdFP3xUKPQ4z8xtmvhxMIy7UucqygpdxBII4t7riQsHh++M5BuE8ssbGMim4koPl4vFh&#10;jom2Pe/osveFCBB2CSoovW8TKV1ekkE3ti1x8E62M+iD7AqpO+wD3DTyNYrepMGKw0KJLWUl5fX+&#10;bBSk283RtXGffe5+vlZ12tS3PHtXavQ0pDMQngb/H/5rr7WCaTSB+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FjucYAAADcAAAADwAAAAAAAAAAAAAAAACYAgAAZHJz&#10;L2Rvd25yZXYueG1sUEsFBgAAAAAEAAQA9QAAAIsDAAAAAA==&#10;" fillcolor="white [3212]" strokecolor="#4579b8 [3044]">
                  <v:shadow on="t" color="black" opacity="22937f" origin=",.5" offset="0,.63889mm"/>
                </v:rect>
                <v:rect id="Rectangle 504" o:spid="_x0000_s1104" style="position:absolute;left:230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j7zcYA&#10;AADcAAAADwAAAGRycy9kb3ducmV2LnhtbESPT2vCQBTE74V+h+UVvNVNi5YQXSWEtnoo+Kfi+ZF9&#10;Jmmyb0N2NdFP3xUKPQ4z8xtmvhxMIy7UucqygpdxBII4t7riQsHh++M5BuE8ssbGMim4koPl4vFh&#10;jom2Pe/osveFCBB2CSoovW8TKV1ekkE3ti1x8E62M+iD7AqpO+wD3DTyNYrepMGKw0KJLWUl5fX+&#10;bBSk283RtXGffe5+vlZ12tS3PHtXavQ0pDMQngb/H/5rr7WCaTSB+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j7zcYAAADcAAAADwAAAAAAAAAAAAAAAACYAgAAZHJz&#10;L2Rvd25yZXYueG1sUEsFBgAAAAAEAAQA9QAAAIsDAAAAAA==&#10;" fillcolor="white [3212]" strokecolor="#4579b8 [3044]">
                  <v:shadow on="t" color="black" opacity="22937f" origin=",.5" offset="0,.63889mm"/>
                </v:rect>
                <v:rect id="Rectangle 505" o:spid="_x0000_s1105" style="position:absolute;left:2592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ReVsYA&#10;AADcAAAADwAAAGRycy9kb3ducmV2LnhtbESPzWrDMBCE74W+g9hCbo3cgENwoxhj8ncopElLz4u1&#10;tV1bK2MpsZunjwqBHoeZ+YZZpqNpxYV6V1tW8DKNQBAXVtdcKvj82DwvQDiPrLG1TAp+yUG6enxY&#10;YqLtwEe6nHwpAoRdggoq77tESldUZNBNbUccvG/bG/RB9qXUPQ4Bblo5i6K5NFhzWKiwo7yiojmd&#10;jYLs/fDlusWQb48/b7sma5trka+VmjyN2SsIT6P/D9/be60gjmL4OxOO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yReVsYAAADcAAAADwAAAAAAAAAAAAAAAACYAgAAZHJz&#10;L2Rvd25yZXYueG1sUEsFBgAAAAAEAAQA9QAAAIsDAAAAAA==&#10;" fillcolor="white [3212]" strokecolor="#4579b8 [3044]">
                  <v:shadow on="t" color="black" opacity="22937f" origin=",.5" offset="0,.63889mm"/>
                </v:rect>
                <v:rect id="Rectangle 506" o:spid="_x0000_s1106" style="position:absolute;left:2880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AIcYA&#10;AADcAAAADwAAAGRycy9kb3ducmV2LnhtbESPQWvCQBSE74X+h+UVvNWNgiKpawih1R4KVls8P7LP&#10;JCb7NmTXJO2vdwtCj8PMfMOsk9E0oqfOVZYVzKYRCOLc6ooLBd9fb88rEM4ja2wsk4IfcpBsHh/W&#10;GGs78IH6oy9EgLCLUUHpfRtL6fKSDLqpbYmDd7adQR9kV0jd4RDgppHzKFpKgxWHhRJbykrK6+PV&#10;KEg/9yfXroZse7h87Oq0qX/z7FWpydOYvoDwNPr/8L39rhUsoiX8nQlHQG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AIcYAAADcAAAADwAAAAAAAAAAAAAAAACYAgAAZHJz&#10;L2Rvd25yZXYueG1sUEsFBgAAAAAEAAQA9QAAAIsDAAAAAA==&#10;" fillcolor="white [3212]" strokecolor="#4579b8 [3044]">
                  <v:shadow on="t" color="black" opacity="22937f" origin=",.5" offset="0,.63889mm"/>
                </v:rect>
                <v:rect id="Rectangle 507" o:spid="_x0000_s1107" style="position:absolute;left:316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plusYA&#10;AADcAAAADwAAAGRycy9kb3ducmV2LnhtbESPT2vCQBTE74V+h+UVvNVNC9oQXSWEtnoo+Kfi+ZF9&#10;Jmmyb0N2NdFP3xUKPQ4z8xtmvhxMIy7UucqygpdxBII4t7riQsHh++M5BuE8ssbGMim4koPl4vFh&#10;jom2Pe/osveFCBB2CSoovW8TKV1ekkE3ti1x8E62M+iD7AqpO+wD3DTyNYqm0mDFYaHElrKS8np/&#10;NgrS7ebo2rjPPnc/X6s6bepbnr0rNXoa0hkIT4P/D/+111rBJHqD+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plusYAAADcAAAADwAAAAAAAAAAAAAAAACYAgAAZHJz&#10;L2Rvd25yZXYueG1sUEsFBgAAAAAEAAQA9QAAAIsDAAAAAA==&#10;" fillcolor="white [3212]" strokecolor="#4579b8 [3044]">
                  <v:shadow on="t" color="black" opacity="22937f" origin=",.5" offset="0,.63889mm"/>
                </v:rect>
                <v:rect id="Rectangle 508" o:spid="_x0000_s1108" style="position:absolute;left:345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xyMMA&#10;AADcAAAADwAAAGRycy9kb3ducmV2LnhtbERPTWvCQBC9C/0PyxS86aZCRVLXEEJtPQhWW3oesmMS&#10;k50N2W0S/fXuoeDx8b7XyWga0VPnKssKXuYRCOLc6ooLBT/f29kKhPPIGhvLpOBKDpLN02SNsbYD&#10;H6k/+UKEEHYxKii9b2MpXV6SQTe3LXHgzrYz6APsCqk7HEK4aeQiipbSYMWhocSWspLy+vRnFKRf&#10;h1/Xrobs43jZf9ZpU9/y7F2p6fOYvoHwNPqH+N+90wpeo7A2nAlH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XxyMMAAADcAAAADwAAAAAAAAAAAAAAAACYAgAAZHJzL2Rv&#10;d25yZXYueG1sUEsFBgAAAAAEAAQA9QAAAIgDAAAAAA==&#10;" fillcolor="white [3212]" strokecolor="#4579b8 [3044]">
                  <v:shadow on="t" color="black" opacity="22937f" origin=",.5" offset="0,.63889mm"/>
                </v:rect>
                <v:rect id="Rectangle 509" o:spid="_x0000_s1109" style="position:absolute;left:374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lUU8YA&#10;AADcAAAADwAAAGRycy9kb3ducmV2LnhtbESPT2vCQBTE74V+h+UJ3urGgmKjq4TQ2h4K/sXzI/ua&#10;pMm+DdnVxH56VxB6HGbmN8xi1ZtaXKh1pWUF41EEgjizuuRcwfHw8TID4TyyxtoyKbiSg9Xy+WmB&#10;sbYd7+iy97kIEHYxKii8b2IpXVaQQTeyDXHwfmxr0AfZ5lK32AW4qeVrFE2lwZLDQoENpQVl1f5s&#10;FCTbzck1sy5d736/P6ukrv6y9F2p4aBP5iA89f4//Gh/aQWT6A3uZ8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lUU8YAAADcAAAADwAAAAAAAAAAAAAAAACYAgAAZHJz&#10;L2Rvd25yZXYueG1sUEsFBgAAAAAEAAQA9QAAAIsDAAAAAA==&#10;" fillcolor="white [3212]" strokecolor="#4579b8 [3044]">
                  <v:shadow on="t" color="black" opacity="22937f" origin=",.5" offset="0,.63889mm"/>
                </v:rect>
                <v:rect id="Rectangle 510" o:spid="_x0000_s1110"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aT5cUA&#10;AADcAAAADwAAAGRycy9kb3ducmV2LnhtbERPTWvCQBC9C/0PyxR6KbqxRQ3RVaS20OJFowePY3ZM&#10;YrKzIbuNaX9991Dw+Hjfi1VvatFR60rLCsajCARxZnXJuYLj4WMYg3AeWWNtmRT8kIPV8mGwwETb&#10;G++pS30uQgi7BBUU3jeJlC4ryKAb2YY4cBfbGvQBtrnULd5CuKnlSxRNpcGSQ0OBDb0VlFXpt1EQ&#10;n76yavZ+fH7d7Cb55lptf7v0rNTTY7+eg/DU+7v43/2pFUzGYX44E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pPlxQAAANwAAAAPAAAAAAAAAAAAAAAAAJgCAABkcnMv&#10;ZG93bnJldi54bWxQSwUGAAAAAAQABAD1AAAAigMAAAAA&#10;" fillcolor="#ccc [669]" strokecolor="#4579b8 [3044]">
                  <v:shadow on="t" color="black" opacity="22937f" origin=",.5" offset="0,.63889mm"/>
                </v:rect>
                <v:rect id="Rectangle 511" o:spid="_x0000_s1111"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2fsgA&#10;AADcAAAADwAAAGRycy9kb3ducmV2LnhtbESPQWvCQBSE74X+h+UJXkrdxGIrqauItqD00kYPHl+z&#10;zyRN9m3IbmP017tCocdhZr5hZove1KKj1pWWFcSjCARxZnXJuYL97v1xCsJ5ZI21ZVJwJgeL+f3d&#10;DBNtT/xFXepzESDsElRQeN8kUrqsIINuZBvi4B1ta9AH2eZSt3gKcFPLcRQ9S4Mlh4UCG1oVlFXp&#10;r1EwPWyz6uVt//C0/pzk65/q49Kl30oNB/3yFYSn3v+H/9obrWASx3A7E46AnF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6WjZ+yAAAANwAAAAPAAAAAAAAAAAAAAAAAJgCAABk&#10;cnMvZG93bnJldi54bWxQSwUGAAAAAAQABAD1AAAAjQMAAAAA&#10;" fillcolor="#ccc [669]" strokecolor="#4579b8 [3044]">
                  <v:shadow on="t" color="black" opacity="22937f" origin=",.5" offset="0,.63889mm"/>
                </v:rect>
                <v:rect id="Rectangle 512" o:spid="_x0000_s1112" style="position:absolute;left:230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ioCcgA&#10;AADcAAAADwAAAGRycy9kb3ducmV2LnhtbESPT2vCQBTE74V+h+UVeim60eIfUleR2oLFi0YPHp/Z&#10;1yQm+zZktzH66d1CocdhZn7DzBadqURLjSssKxj0IxDEqdUFZwoO+8/eFITzyBory6TgSg4W88eH&#10;GcbaXnhHbeIzESDsYlSQe1/HUro0J4Oub2vi4H3bxqAPssmkbvAS4KaSwygaS4MFh4Uca3rPKS2T&#10;H6NgevxKy8nH4eV1tR1lq3O5ubXJSannp275BsJT5//Df+21VjAaDOH3TDgCcn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iKgJyAAAANwAAAAPAAAAAAAAAAAAAAAAAJgCAABk&#10;cnMvZG93bnJldi54bWxQSwUGAAAAAAQABAD1AAAAjQMAAAAA&#10;" fillcolor="#ccc [669]" strokecolor="#4579b8 [3044]">
                  <v:shadow on="t" color="black" opacity="22937f" origin=",.5" offset="0,.63889mm"/>
                </v:rect>
                <v:rect id="Rectangle 513" o:spid="_x0000_s1113"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NksgA&#10;AADcAAAADwAAAGRycy9kb3ducmV2LnhtbESPT2vCQBTE70K/w/IKvRTdWPEPqatIbcHiRaMHj8/s&#10;axKTfRuy25j207uFgsdhZn7DzJedqURLjSssKxgOIhDEqdUFZwqOh4/+DITzyBory6TghxwsFw+9&#10;OcbaXnlPbeIzESDsYlSQe1/HUro0J4NuYGvi4H3ZxqAPssmkbvAa4KaSL1E0kQYLDgs51vSWU1om&#10;30bB7PSZltP34/NovRtn60u5/W2Ts1JPj93qFYSnzt/D/+2NVjAejuDvTDgCcnE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lxA2SyAAAANwAAAAPAAAAAAAAAAAAAAAAAJgCAABk&#10;cnMvZG93bnJldi54bWxQSwUGAAAAAAQABAD1AAAAjQMAAAAA&#10;" fillcolor="#ccc [669]" strokecolor="#4579b8 [3044]">
                  <v:shadow on="t" color="black" opacity="22937f" origin=",.5" offset="0,.63889mm"/>
                </v:rect>
                <v:rect id="Rectangle 514" o:spid="_x0000_s1114" style="position:absolute;left:345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2V5sgA&#10;AADcAAAADwAAAGRycy9kb3ducmV2LnhtbESPQWvCQBSE74X+h+UVvBTdaKuV6CpFLVS8aOqhx9fs&#10;M0mTfRuya0z99V2h0OMwM98w82VnKtFS4wrLCoaDCARxanXBmYLjx1t/CsJ5ZI2VZVLwQw6Wi/u7&#10;OcbaXvhAbeIzESDsYlSQe1/HUro0J4NuYGvi4J1sY9AH2WRSN3gJcFPJURRNpMGCw0KONa1ySsvk&#10;bBRMP7dp+bI5Pj6t9+Ns/V3urm3ypVTvoXudgfDU+f/wX/tdKxgPn+F2JhwBu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LZXmyAAAANwAAAAPAAAAAAAAAAAAAAAAAJgCAABk&#10;cnMvZG93bnJldi54bWxQSwUGAAAAAAQABAD1AAAAjQMAAAAA&#10;" fillcolor="#ccc [669]" strokecolor="#4579b8 [3044]">
                  <v:shadow on="t" color="black" opacity="22937f" origin=",.5" offset="0,.63889mm"/>
                </v:rect>
                <v:rect id="Rectangle 515" o:spid="_x0000_s1115" style="position:absolute;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4B78MA&#10;AADcAAAADwAAAGRycy9kb3ducmV2LnhtbESPzarCMBSE94LvEI7gTlNF5VqNosIFF/5Qr+4PzbEt&#10;NielydX69kYQXA4z8w0zXzamFHeqXWFZwaAfgSBOrS44U3D+++39gHAeWWNpmRQ8ycFy0W7NMdb2&#10;wQndTz4TAcIuRgW591UspUtzMuj6tiIO3tXWBn2QdSZ1jY8AN6UcRtFEGiw4LORY0San9Hb6NwqO&#10;h1VSnUdDO53S/nLYXZqb3K2V6naa1QyEp8Z/w5/2VisYD8bwPh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4B78MAAADcAAAADwAAAAAAAAAAAAAAAACYAgAAZHJzL2Rv&#10;d25yZXYueG1sUEsFBgAAAAAEAAQA9QAAAIgDAAAAAA==&#10;" fillcolor="#c6615e [2901]" strokecolor="#4579b8 [3044]">
                  <v:shadow on="t" color="black" opacity="22937f" origin=",.5" offset="0,.63889mm"/>
                </v:rect>
                <v:rect id="Rectangle 516" o:spid="_x0000_s1116" style="position:absolute;left:28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T298QA&#10;AADcAAAADwAAAGRycy9kb3ducmV2LnhtbESPUWvCQBCE3wv+h2MF3+rFgqGkniKCYoUKte37mluT&#10;YG4v5FYT++u9QsHHYWa+YWaL3tXqSm2oPBuYjBNQxLm3FRcGvr/Wz6+ggiBbrD2TgRsFWMwHTzPM&#10;rO/4k64HKVSEcMjQQCnSZFqHvCSHYewb4uidfOtQomwLbVvsItzV+iVJUu2w4rhQYkOrkvLz4eIM&#10;SLrh/iPsprvwvt9exC9/jr+dMaNhv3wDJdTLI/zf3loD00kKf2fi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k9vfEAAAA3AAAAA8AAAAAAAAAAAAAAAAAmAIAAGRycy9k&#10;b3ducmV2LnhtbFBLBQYAAAAABAAEAPUAAACJAwAAAAA=&#10;" fillcolor="#84a6d1 [2260]" strokecolor="#4579b8 [3044]">
                  <v:shadow on="t" color="black" opacity="22937f" origin=",.5" offset="0,.63889mm"/>
                </v:rect>
                <v:rect id="Rectangle 517" o:spid="_x0000_s1117" style="position:absolute;left:57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zZ8YA&#10;AADcAAAADwAAAGRycy9kb3ducmV2LnhtbESPW2vCQBSE3wv+h+UIvtWNgq1EVwnBXh6E1gs+H7LH&#10;JCZ7NmS3Jvrr3UKhj8PMfMMs172pxZVaV1pWMBlHIIgzq0vOFRwPb89zEM4ja6wtk4IbOVivBk9L&#10;jLXteEfXvc9FgLCLUUHhfRNL6bKCDLqxbYiDd7atQR9km0vdYhfgppbTKHqRBksOCwU2lBaUVfsf&#10;oyD5/jq5Zt6l77vL9qNK6uqepRulRsM+WYDw1Pv/8F/7UyuYTV7h90w4AnL1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zZ8YAAADcAAAADwAAAAAAAAAAAAAAAACYAgAAZHJz&#10;L2Rvd25yZXYueG1sUEsFBgAAAAAEAAQA9QAAAIsDAAAAAA==&#10;" fillcolor="white [3212]" strokecolor="#4579b8 [3044]">
                  <v:shadow on="t" color="black" opacity="22937f" origin=",.5" offset="0,.63889mm"/>
                </v:rect>
                <v:rect id="Rectangle 518" o:spid="_x0000_s1118" style="position:absolute;left:86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xnFcMA&#10;AADcAAAADwAAAGRycy9kb3ducmV2LnhtbERPTWvCQBC9F/wPywje6iYFi0TXEIJVD4VWK56H7JjE&#10;ZGdDdjVpf333UOjx8b7X6Wha8aDe1ZYVxPMIBHFhdc2lgvPX2/MShPPIGlvLpOCbHKSbydMaE20H&#10;PtLj5EsRQtglqKDyvkukdEVFBt3cdsSBu9reoA+wL6XucQjhppUvUfQqDdYcGirsKK+oaE53oyD7&#10;/Li4bjnku+Ptfd9kbfNT5FulZtMxW4HwNPp/8Z/7oBUs4rA2nAlH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xnFcMAAADcAAAADwAAAAAAAAAAAAAAAACYAgAAZHJzL2Rv&#10;d25yZXYueG1sUEsFBgAAAAAEAAQA9QAAAIgDAAAAAA==&#10;" fillcolor="white [3212]" strokecolor="#4579b8 [3044]">
                  <v:shadow on="t" color="black" opacity="22937f" origin=",.5" offset="0,.63889mm"/>
                </v:rect>
                <v:rect id="Rectangle 519" o:spid="_x0000_s1119" style="position:absolute;left:1152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MZt8UA&#10;AADcAAAADwAAAGRycy9kb3ducmV2LnhtbESPX2vCMBTF34V9h3AHe9PUMTetRhljDsWXtYrPl+au&#10;LWtuSpPV6Kc3A8HHw/nz4yxWwTSip87VlhWMRwkI4sLqmksFh/16OAXhPLLGxjIpOJOD1fJhsMBU&#10;2xNn1Oe+FHGEXYoKKu/bVEpXVGTQjWxLHL0f2xn0UXal1B2e4rhp5HOSvEqDNUdChS19VFT85n8m&#10;Qvp+f/zKw46O6+3l++0lJPVnptTTY3ifg/AU/D18a2+0gsl4Bv9n4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Yxm3xQAAANwAAAAPAAAAAAAAAAAAAAAAAJgCAABkcnMv&#10;ZG93bnJldi54bWxQSwUGAAAAAAQABAD1AAAAigMAAAAA&#10;" fillcolor="#d38482 [2261]" strokecolor="#4579b8 [3044]">
                  <v:shadow on="t" color="black" opacity="22937f" origin=",.5" offset="0,.63889mm"/>
                </v:rect>
                <v:rect id="Rectangle 520" o:spid="_x0000_s1120" style="position:absolute;left:1440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ahrsMA&#10;AADcAAAADwAAAGRycy9kb3ducmV2LnhtbERPy2rCQBTdC/2H4Rbc6aSBFkkdQwh9uBBqtLi+ZK5J&#10;msydkJma2K/vLASXh/Nep5PpxIUG11hW8LSMQBCXVjdcKfg+vi9WIJxH1thZJgVXcpBuHmZrTLQd&#10;uaDLwVcihLBLUEHtfZ9I6cqaDLql7YkDd7aDQR/gUEk94BjCTSfjKHqRBhsODTX2lNdUtodfoyDb&#10;f51cvxrzj+Jn99lmXftX5m9KzR+n7BWEp8nfxTf3Vit4jsP8cCYc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ahrsMAAADcAAAADwAAAAAAAAAAAAAAAACYAgAAZHJzL2Rv&#10;d25yZXYueG1sUEsFBgAAAAAEAAQA9QAAAIgDAAAAAA==&#10;" fillcolor="white [3212]" strokecolor="#4579b8 [3044]">
                  <v:shadow on="t" color="black" opacity="22937f" origin=",.5" offset="0,.63889mm"/>
                </v:rect>
                <v:rect id="Rectangle 521" o:spid="_x0000_s1121" style="position:absolute;left:172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oENcYA&#10;AADcAAAADwAAAGRycy9kb3ducmV2LnhtbESPS2vDMBCE74X8B7GB3BrZgZTgRjHG5HUotHnQ82Jt&#10;bdfWylhK7PbXV4VCj8PMfMOs09G04k69qy0riOcRCOLC6ppLBdfL7nEFwnlkja1lUvBFDtLN5GGN&#10;ibYDn+h+9qUIEHYJKqi87xIpXVGRQTe3HXHwPmxv0AfZl1L3OAS4aeUiip6kwZrDQoUd5RUVzflm&#10;FGRvr++uWw35/vT5cmiytvku8q1Ss+mYPYPwNPr/8F/7qBUsFzH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6oENcYAAADcAAAADwAAAAAAAAAAAAAAAACYAgAAZHJz&#10;L2Rvd25yZXYueG1sUEsFBgAAAAAEAAQA9QAAAIsDAAAAAA==&#10;" fillcolor="white [3212]" strokecolor="#4579b8 [3044]">
                  <v:shadow on="t" color="black" opacity="22937f" origin=",.5" offset="0,.63889mm"/>
                </v:rect>
                <v:rect id="Rectangle 522" o:spid="_x0000_s1122" style="position:absolute;left:201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tTJsQA&#10;AADcAAAADwAAAGRycy9kb3ducmV2LnhtbESPS4vCQBCE7wv+h6GFvW0mBncx0VFUEPbgA1/3JtMm&#10;wUxPyIya/feOIOyxqKqvqMmsM7W4U+sqywoGUQyCOLe64kLB6bj6GoFwHlljbZkU/JGD2bT3McFM&#10;2wfv6X7whQgQdhkqKL1vMildXpJBF9mGOHgX2xr0QbaF1C0+AtzUMonjH2mw4rBQYkPLkvLr4WYU&#10;7LbzfXMaJjZNaXPers/dVa4XSn32u/kYhKfO/4ff7V+t4DtJ4HUmHAE5f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LUybEAAAA3AAAAA8AAAAAAAAAAAAAAAAAmAIAAGRycy9k&#10;b3ducmV2LnhtbFBLBQYAAAAABAAEAPUAAACJAwAAAAA=&#10;" fillcolor="#c6615e [2901]" strokecolor="#4579b8 [3044]">
                  <v:shadow on="t" color="black" opacity="22937f" origin=",.5" offset="0,.63889mm"/>
                </v:rect>
                <v:rect id="Rectangle 523" o:spid="_x0000_s1123" style="position:absolute;left:230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Q/2cYA&#10;AADcAAAADwAAAGRycy9kb3ducmV2LnhtbESPQWvCQBSE74X+h+UJ3upGpUWiq4RQtQeh1RbPj+wz&#10;icm+DdnVRH+9Wyj0OMzMN8xi1ZtaXKl1pWUF41EEgjizuuRcwc/3+mUGwnlkjbVlUnAjB6vl89MC&#10;Y2073tP14HMRIOxiVFB438RSuqwgg25kG+LgnWxr0AfZ5lK32AW4qeUkit6kwZLDQoENpQVl1eFi&#10;FCRfn0fXzLp0sz/vtlVSV/csfVdqOOiTOQhPvf8P/7U/tILXyRR+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Q/2cYAAADcAAAADwAAAAAAAAAAAAAAAACYAgAAZHJz&#10;L2Rvd25yZXYueG1sUEsFBgAAAAAEAAQA9QAAAIsDAAAAAA==&#10;" fillcolor="white [3212]" strokecolor="#4579b8 [3044]">
                  <v:shadow on="t" color="black" opacity="22937f" origin=",.5" offset="0,.63889mm"/>
                </v:rect>
                <v:rect id="Rectangle 524" o:spid="_x0000_s1124" style="position:absolute;left:2592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2nrcYA&#10;AADcAAAADwAAAGRycy9kb3ducmV2LnhtbESPQWvCQBSE74X+h+UJ3upGsUWiq4RQtQeh1RbPj+wz&#10;icm+DdnVRH+9Wyj0OMzMN8xi1ZtaXKl1pWUF41EEgjizuuRcwc/3+mUGwnlkjbVlUnAjB6vl89MC&#10;Y2073tP14HMRIOxiVFB438RSuqwgg25kG+LgnWxr0AfZ5lK32AW4qeUkit6kwZLDQoENpQVl1eFi&#10;FCRfn0fXzLp0sz/vtlVSV/csfVdqOOiTOQhPvf8P/7U/tILXyRR+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2nrcYAAADcAAAADwAAAAAAAAAAAAAAAACYAgAAZHJz&#10;L2Rvd25yZXYueG1sUEsFBgAAAAAEAAQA9QAAAIsDAAAAAA==&#10;" fillcolor="white [3212]" strokecolor="#4579b8 [3044]">
                  <v:shadow on="t" color="black" opacity="22937f" origin=",.5" offset="0,.63889mm"/>
                </v:rect>
                <v:rect id="Rectangle 525" o:spid="_x0000_s1125" style="position:absolute;left:2880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ECNsYA&#10;AADcAAAADwAAAGRycy9kb3ducmV2LnhtbESPzWrDMBCE74W8g9hAbo0cQ0pwoxhj0iaHQJsfel6s&#10;re3aWhlLiZ0+fVUo9DjMzDfMOh1NK27Uu9qygsU8AkFcWF1zqeByfnlcgXAeWWNrmRTcyUG6mTys&#10;MdF24CPdTr4UAcIuQQWV910ipSsqMujmtiMO3qftDfog+1LqHocAN62Mo+hJGqw5LFTYUV5R0Zyu&#10;RkH2/vbhutWQvx6/Drsma5vvIt8qNZuO2TMIT6P/D/+191rBMl7C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ECNsYAAADcAAAADwAAAAAAAAAAAAAAAACYAgAAZHJz&#10;L2Rvd25yZXYueG1sUEsFBgAAAAAEAAQA9QAAAIsDAAAAAA==&#10;" fillcolor="white [3212]" strokecolor="#4579b8 [3044]">
                  <v:shadow on="t" color="black" opacity="22937f" origin=",.5" offset="0,.63889mm"/>
                </v:rect>
                <v:rect id="Rectangle 526" o:spid="_x0000_s1126" style="position:absolute;left:316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BHeMQA&#10;AADcAAAADwAAAGRycy9kb3ducmV2LnhtbESPX2vCMBTF3wf7DuEOfNN0Mt2oRhljiuKLVvH50lzb&#10;YnNTmqxGP70RhD0ezp8fZzoPphYdta6yrOB9kIAgzq2uuFBw2C/6XyCcR9ZYWyYFV3Iwn72+TDHV&#10;9sI76jJfiDjCLkUFpfdNKqXLSzLoBrYhjt7JtgZ9lG0hdYuXOG5qOUySsTRYcSSU2NBPSfk5+zMR&#10;0nX74zILGzou1rft50dIqt+dUr238D0B4Sn4//CzvdIKRsMxPM7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QR3jEAAAA3AAAAA8AAAAAAAAAAAAAAAAAmAIAAGRycy9k&#10;b3ducmV2LnhtbFBLBQYAAAAABAAEAPUAAACJAwAAAAA=&#10;" fillcolor="#d38482 [2261]" strokecolor="#4579b8 [3044]">
                  <v:shadow on="t" color="black" opacity="22937f" origin=",.5" offset="0,.63889mm"/>
                </v:rect>
                <v:rect id="Rectangle 527" o:spid="_x0000_s1127" style="position:absolute;left:345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852sYA&#10;AADcAAAADwAAAGRycy9kb3ducmV2LnhtbESPQWvCQBSE74X+h+UJ3upGwVaiq4RQtQeh1RbPj+wz&#10;icm+DdnVRH+9Wyj0OMzMN8xi1ZtaXKl1pWUF41EEgjizuuRcwc/3+mUGwnlkjbVlUnAjB6vl89MC&#10;Y2073tP14HMRIOxiVFB438RSuqwgg25kG+LgnWxr0AfZ5lK32AW4qeUkil6lwZLDQoENpQVl1eFi&#10;FCRfn0fXzLp0sz/vtlVSV/csfVdqOOiTOQhPvf8P/7U/tILp5A1+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w852sYAAADcAAAADwAAAAAAAAAAAAAAAACYAgAAZHJz&#10;L2Rvd25yZXYueG1sUEsFBgAAAAAEAAQA9QAAAIsDAAAAAA==&#10;" fillcolor="white [3212]" strokecolor="#4579b8 [3044]">
                  <v:shadow on="t" color="black" opacity="22937f" origin=",.5" offset="0,.63889mm"/>
                </v:rect>
                <v:rect id="Rectangle 528" o:spid="_x0000_s1128" style="position:absolute;left:374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CtqMMA&#10;AADcAAAADwAAAGRycy9kb3ducmV2LnhtbERPy2rCQBTdC/2H4Rbc6aSBFkkdQwh9uBBqtLi+ZK5J&#10;msydkJma2K/vLASXh/Nep5PpxIUG11hW8LSMQBCXVjdcKfg+vi9WIJxH1thZJgVXcpBuHmZrTLQd&#10;uaDLwVcihLBLUEHtfZ9I6cqaDLql7YkDd7aDQR/gUEk94BjCTSfjKHqRBhsODTX2lNdUtodfoyDb&#10;f51cvxrzj+Jn99lmXftX5m9KzR+n7BWEp8nfxTf3Vit4jsPacCYc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CtqMMAAADcAAAADwAAAAAAAAAAAAAAAACYAgAAZHJzL2Rv&#10;d25yZXYueG1sUEsFBgAAAAAEAAQA9QAAAIgDAAAAAA==&#10;" fillcolor="white [3212]" strokecolor="#4579b8 [3044]">
                  <v:shadow on="t" color="black" opacity="22937f" origin=",.5" offset="0,.63889mm"/>
                </v:rect>
                <v:rect id="Rectangle 529" o:spid="_x0000_s1129"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DwxcgA&#10;AADcAAAADwAAAGRycy9kb3ducmV2LnhtbESPQWvCQBSE7wX/w/KEXoputFg1ukqpLVR60ejB4zP7&#10;TGKyb0N2G9P++m6h0OMwM98wy3VnKtFS4wrLCkbDCARxanXBmYLj4W0wA+E8ssbKMin4IgfrVe9u&#10;ibG2N95Tm/hMBAi7GBXk3texlC7NyaAb2po4eBfbGPRBNpnUDd4C3FRyHEVP0mDBYSHHml5ySsvk&#10;0yiYnbZpOX09PjxudpNscy0/vtvkrNR9v3tegPDU+f/wX/tdK5iM5/B7JhwBufo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KQPDFyAAAANwAAAAPAAAAAAAAAAAAAAAAAJgCAABk&#10;cnMvZG93bnJldi54bWxQSwUGAAAAAAQABAD1AAAAjQMAAAAA&#10;" fillcolor="#ccc [669]" strokecolor="#4579b8 [3044]">
                  <v:shadow on="t" color="black" opacity="22937f" origin=",.5" offset="0,.63889mm"/>
                </v:rect>
                <v:rect id="Rectangle 530" o:spid="_x0000_s1130"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PPhcUA&#10;AADcAAAADwAAAGRycy9kb3ducmV2LnhtbERPTWvCQBC9C/0PyxS8lLpRsQ2pq4hWULy0qYcep9lp&#10;EpOdDdltjP5691Dw+Hjf82VvatFR60rLCsajCARxZnXJuYLj1/Y5BuE8ssbaMim4kIPl4mEwx0Tb&#10;M39Sl/pchBB2CSoovG8SKV1WkEE3sg1x4H5ta9AH2OZSt3gO4aaWkyh6kQZLDg0FNrQuKKvSP6Mg&#10;/t5n1ev78Wm6+Zjlm1N1uHbpj1LDx371BsJT7+/if/dOK5hNw/xwJhw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o8+FxQAAANwAAAAPAAAAAAAAAAAAAAAAAJgCAABkcnMv&#10;ZG93bnJldi54bWxQSwUGAAAAAAQABAD1AAAAigMAAAAA&#10;" fillcolor="#ccc [669]" strokecolor="#4579b8 [3044]">
                  <v:shadow on="t" color="black" opacity="22937f" origin=",.5" offset="0,.63889mm"/>
                </v:rect>
                <v:rect id="Rectangle 531" o:spid="_x0000_s1131"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9qHsgA&#10;AADcAAAADwAAAGRycy9kb3ducmV2LnhtbESPT2vCQBTE70K/w/IKvRTdWPEPqatIbcHiRaMHj8/s&#10;axKTfRuy25j207uFgsdhZn7DzJedqURLjSssKxgOIhDEqdUFZwqOh4/+DITzyBory6TghxwsFw+9&#10;OcbaXnlPbeIzESDsYlSQe1/HUro0J4NuYGvi4H3ZxqAPssmkbvAa4KaSL1E0kQYLDgs51vSWU1om&#10;30bB7PSZltP34/NovRtn60u5/W2Ts1JPj93qFYSnzt/D/+2NVjAeDeHvTDgCcnE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72oeyAAAANwAAAAPAAAAAAAAAAAAAAAAAJgCAABk&#10;cnMvZG93bnJldi54bWxQSwUGAAAAAAQABAD1AAAAjQMAAAAA&#10;" fillcolor="#ccc [669]" strokecolor="#4579b8 [3044]">
                  <v:shadow on="t" color="black" opacity="22937f" origin=",.5" offset="0,.63889mm"/>
                </v:rect>
                <v:rect id="Rectangle 532" o:spid="_x0000_s1132" style="position:absolute;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qslMQA&#10;AADcAAAADwAAAGRycy9kb3ducmV2LnhtbESPX2vCQBDE34V+h2MLvumlFkWip0ihRQUL/nvf5rZJ&#10;aG4v5FaT9tN7BcHHYWZ+w8yXnavUlZpQejbwMkxAEWfelpwbOB3fB1NQQZAtVp7JwC8FWC6eenNM&#10;rW95T9eD5CpCOKRooBCpU61DVpDDMPQ1cfS+feNQomxybRtsI9xVepQkE+2w5LhQYE1vBWU/h4sz&#10;IJMP7nZhO96Gzef6In51/vprjek/d6sZKKFOHuF7e20NjF9H8H8mHgG9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qrJTEAAAA3AAAAA8AAAAAAAAAAAAAAAAAmAIAAGRycy9k&#10;b3ducmV2LnhtbFBLBQYAAAAABAAEAPUAAACJAwAAAAA=&#10;" fillcolor="#84a6d1 [2260]" strokecolor="#4579b8 [3044]">
                  <v:shadow on="t" color="black" opacity="22937f" origin=",.5" offset="0,.63889mm"/>
                </v:rect>
                <v:rect id="Rectangle 533" o:spid="_x0000_s1133" style="position:absolute;left:28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JD8QA&#10;AADcAAAADwAAAGRycy9kb3ducmV2LnhtbESPX2vCQBDE34V+h2MLvumlFUWip0ihRYUW/Pe+zW2T&#10;0NxeyK0m+ul7BcHHYWZ+w8yXnavUhZpQejbwMkxAEWfelpwbOB7eB1NQQZAtVp7JwJUCLBdPvTmm&#10;1re8o8techUhHFI0UIjUqdYhK8hhGPqaOHo/vnEoUTa5tg22Ee4q/ZokE+2w5LhQYE1vBWW/+7Mz&#10;IJMP7j7DdrwNm6/1Wfzq9H1rjek/d6sZKKFOHuF7e20NjEcj+D8Tj4B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mCQ/EAAAA3AAAAA8AAAAAAAAAAAAAAAAAmAIAAGRycy9k&#10;b3ducmV2LnhtbFBLBQYAAAAABAAEAPUAAACJAwAAAAA=&#10;" fillcolor="#84a6d1 [2260]" strokecolor="#4579b8 [3044]">
                  <v:shadow on="t" color="black" opacity="22937f" origin=",.5" offset="0,.63889mm"/>
                </v:rect>
                <v:rect id="Rectangle 534" o:spid="_x0000_s1134" style="position:absolute;left:57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s0MUA&#10;AADcAAAADwAAAGRycy9kb3ducmV2LnhtbESPQWsCMRSE74X+h/AK3mpSq9JujaJFQQoetNrzY/O6&#10;Wbp5WTbRXf31piB4HGbmG2Yy61wlTtSE0rOGl74CQZx7U3KhYf+9en4DESKywcozaThTgNn08WGC&#10;mfEtb+m0i4VIEA4ZarAx1pmUIbfkMPR9TZy8X984jEk2hTQNtgnuKjlQaiwdlpwWLNb0aSn/2x2d&#10;BmUX4wNdvpaDoH6Gm+XqvT3so9a9p27+ASJSF+/hW3ttNIxeh/B/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XmzQxQAAANwAAAAPAAAAAAAAAAAAAAAAAJgCAABkcnMv&#10;ZG93bnJldi54bWxQSwUGAAAAAAQABAD1AAAAigMAAAAA&#10;" fillcolor="#1f497d [3215]" strokecolor="#4579b8 [3044]">
                  <v:shadow on="t" color="black" opacity="22937f" origin=",.5" offset="0,.63889mm"/>
                </v:rect>
                <v:rect id="Rectangle 535" o:spid="_x0000_s1135" style="position:absolute;left:86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LJS8UA&#10;AADcAAAADwAAAGRycy9kb3ducmV2LnhtbESPT2sCMRTE74V+h/AK3mpSW0W3RtGiIAUP/j0/Nq+b&#10;pZuXZRPdrZ++KRQ8DjPzG2Y671wlrtSE0rOGl74CQZx7U3Kh4XhYP49BhIhssPJMGn4owHz2+DDF&#10;zPiWd3Tdx0IkCIcMNdgY60zKkFtyGPq+Jk7el28cxiSbQpoG2wR3lRwoNZIOS04LFmv6sJR/7y9O&#10;g7LL0Ylun6tBUOe37Wo9aU/HqHXvqVu8g4jUxXv4v70xGoavQ/g7k4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slLxQAAANwAAAAPAAAAAAAAAAAAAAAAAJgCAABkcnMv&#10;ZG93bnJldi54bWxQSwUGAAAAAAQABAD1AAAAigMAAAAA&#10;" fillcolor="#1f497d [3215]" strokecolor="#4579b8 [3044]">
                  <v:shadow on="t" color="black" opacity="22937f" origin=",.5" offset="0,.63889mm"/>
                </v:rect>
                <v:rect id="Rectangle 536" o:spid="_x0000_s1136" style="position:absolute;left:1152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BXPMYA&#10;AADcAAAADwAAAGRycy9kb3ducmV2LnhtbESPQUsDMRSE7wX/Q3gFb23SqouuTYtKC6XQg2vr+bF5&#10;bhY3L8smdld/fVMQehxm5htmsRpcI07UhdqzhtlUgSAuvam50nD42EweQYSIbLDxTBp+KcBqeTNa&#10;YG58z+90KmIlEoRDjhpsjG0uZSgtOQxT3xIn78t3DmOSXSVNh32Cu0bOlcqkw5rTgsWW3iyV38WP&#10;06Dsa3akv916HtTn/X69eeqPh6j17Xh4eQYRaYjX8H97azQ83GVwOZOOgFy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8BXPMYAAADcAAAADwAAAAAAAAAAAAAAAACYAgAAZHJz&#10;L2Rvd25yZXYueG1sUEsFBgAAAAAEAAQA9QAAAIsDAAAAAA==&#10;" fillcolor="#1f497d [3215]" strokecolor="#4579b8 [3044]">
                  <v:shadow on="t" color="black" opacity="22937f" origin=",.5" offset="0,.63889mm"/>
                </v:rect>
                <v:rect id="Rectangle 537" o:spid="_x0000_s1137" style="position:absolute;left:1440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yp8YA&#10;AADcAAAADwAAAGRycy9kb3ducmV2LnhtbESPQWsCMRSE74L/ITyhN0201bZbo7SiUIQearXnx+Z1&#10;s7h5WTbR3frrTUHocZiZb5j5snOVOFMTSs8axiMFgjj3puRCw/5rM3wCESKywcozafilAMtFvzfH&#10;zPiWP+m8i4VIEA4ZarAx1pmUIbfkMIx8TZy8H984jEk2hTQNtgnuKjlRaiYdlpwWLNa0spQfdyen&#10;Qdm32YEu2/UkqO+Hj/XmuT3so9Z3g+71BUSkLv6Hb+13o2F6/wh/Z9IR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zyp8YAAADcAAAADwAAAAAAAAAAAAAAAACYAgAAZHJz&#10;L2Rvd25yZXYueG1sUEsFBgAAAAAEAAQA9QAAAIsDAAAAAA==&#10;" fillcolor="#1f497d [3215]" strokecolor="#4579b8 [3044]">
                  <v:shadow on="t" color="black" opacity="22937f" origin=",.5" offset="0,.63889mm"/>
                </v:rect>
                <v:rect id="Rectangle 538" o:spid="_x0000_s1138" style="position:absolute;left:172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Nm1cIA&#10;AADcAAAADwAAAGRycy9kb3ducmV2LnhtbERPy2oCMRTdF/yHcAV3NVFbaUej2KIgBRc+15fJ7WTo&#10;5GaYpM7o15tFocvDec+XnavElZpQetYwGioQxLk3JRcaTsfN8xuIEJENVp5Jw40CLBe9pzlmxre8&#10;p+shFiKFcMhQg42xzqQMuSWHYehr4sR9+8ZhTLAppGmwTeGukmOlptJhyanBYk2flvKfw6/ToOzH&#10;9Ez3r/U4qMvLbr15b8+nqPWg361mICJ18V/8594aDa+TtDadSUd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E2bVwgAAANwAAAAPAAAAAAAAAAAAAAAAAJgCAABkcnMvZG93&#10;bnJldi54bWxQSwUGAAAAAAQABAD1AAAAhwMAAAAA&#10;" fillcolor="#1f497d [3215]" strokecolor="#4579b8 [3044]">
                  <v:shadow on="t" color="black" opacity="22937f" origin=",.5" offset="0,.63889mm"/>
                </v:rect>
                <v:rect id="Rectangle 539" o:spid="_x0000_s1139" style="position:absolute;left:201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DTsUA&#10;AADcAAAADwAAAGRycy9kb3ducmV2LnhtbESPT2sCMRTE74V+h/CE3mqibUVXo7RFoQge/Ht+bF43&#10;SzcvyyZ1Vz99IxQ8DjPzG2a26FwlztSE0rOGQV+BIM69KbnQcNivnscgQkQ2WHkmDRcKsJg/Psww&#10;M77lLZ13sRAJwiFDDTbGOpMy5JYchr6viZP37RuHMcmmkKbBNsFdJYdKjaTDktOCxZo+LeU/u1+n&#10;QdmP0ZGu6+UwqNPrZrmatMdD1Pqp171PQUTq4j383/4yGt5eJn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X8NOxQAAANwAAAAPAAAAAAAAAAAAAAAAAJgCAABkcnMv&#10;ZG93bnJldi54bWxQSwUGAAAAAAQABAD1AAAAigMAAAAA&#10;" fillcolor="#1f497d [3215]" strokecolor="#4579b8 [3044]">
                  <v:shadow on="t" color="black" opacity="22937f" origin=",.5" offset="0,.63889mm"/>
                </v:rect>
                <v:rect id="Rectangle 540" o:spid="_x0000_s1140" style="position:absolute;left:230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MZrsIA&#10;AADcAAAADwAAAGRycy9kb3ducmV2LnhtbERPz2vCMBS+C/4P4Qm7aTJxstWmsg2FIXjQ6c6P5tmU&#10;NS+lyWy3v345CB4/vt/5enCNuFIXas8aHmcKBHHpTc2VhtPndvoMIkRkg41n0vBLAdbFeJRjZnzP&#10;B7oeYyVSCIcMNdgY20zKUFpyGGa+JU7cxXcOY4JdJU2HfQp3jZwrtZQOa04NFlt6t1R+H3+cBmXf&#10;lmf6223mQX0t9pvtS38+Ra0fJsPrCkSkId7FN/eH0fC0SPPTmXQEZP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YxmuwgAAANwAAAAPAAAAAAAAAAAAAAAAAJgCAABkcnMvZG93&#10;bnJldi54bWxQSwUGAAAAAAQABAD1AAAAhwMAAAAA&#10;" fillcolor="#1f497d [3215]" strokecolor="#4579b8 [3044]">
                  <v:shadow on="t" color="black" opacity="22937f" origin=",.5" offset="0,.63889mm"/>
                </v:rect>
                <v:rect id="Rectangle 541" o:spid="_x0000_s1141" style="position:absolute;left:2592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8NcUA&#10;AADcAAAADwAAAGRycy9kb3ducmV2LnhtbESPT2sCMRTE7wW/Q3iCt5ooVuzWKCoKRejBfz0/Nq+b&#10;xc3Lsonutp/eFAo9DjPzG2a+7Fwl7tSE0rOG0VCBIM69KbnQcD7tnmcgQkQ2WHkmDd8UYLnoPc0x&#10;M77lA92PsRAJwiFDDTbGOpMy5JYchqGviZP35RuHMcmmkKbBNsFdJcdKTaXDktOCxZo2lvLr8eY0&#10;KLueXuhnvx0H9Tn52O5e28s5aj3od6s3EJG6+B/+a78bDS+TEfyeS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L7w1xQAAANwAAAAPAAAAAAAAAAAAAAAAAJgCAABkcnMv&#10;ZG93bnJldi54bWxQSwUGAAAAAAQABAD1AAAAigMAAAAA&#10;" fillcolor="#1f497d [3215]" strokecolor="#4579b8 [3044]">
                  <v:shadow on="t" color="black" opacity="22937f" origin=",.5" offset="0,.63889mm"/>
                </v:rect>
                <v:rect id="Rectangle 542" o:spid="_x0000_s1142" style="position:absolute;left:2880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0iQsUA&#10;AADcAAAADwAAAGRycy9kb3ducmV2LnhtbESPT2sCMRTE7wW/Q3iCt5q4WKlbo6goFKGH+qfnx+Z1&#10;s3Tzsmyiu+2nN4VCj8PM/IZZrHpXixu1ofKsYTJWIIgLbyouNZxP+8dnECEiG6w9k4ZvCrBaDh4W&#10;mBvf8TvdjrEUCcIhRw02xiaXMhSWHIaxb4iT9+lbhzHJtpSmxS7BXS0zpWbSYcVpwWJDW0vF1/Hq&#10;NCi7mV3o57DLgvqYvu328+5yjlqPhv36BUSkPv6H/9qvRsPTNIPfM+k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JCxQAAANwAAAAPAAAAAAAAAAAAAAAAAJgCAABkcnMv&#10;ZG93bnJldi54bWxQSwUGAAAAAAQABAD1AAAAigMAAAAA&#10;" fillcolor="#1f497d [3215]" strokecolor="#4579b8 [3044]">
                  <v:shadow on="t" color="black" opacity="22937f" origin=",.5" offset="0,.63889mm"/>
                </v:rect>
                <v:rect id="Rectangle 543" o:spid="_x0000_s1143" style="position:absolute;left:316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GH2cUA&#10;AADcAAAADwAAAGRycy9kb3ducmV2LnhtbESPQWsCMRSE74X+h/AK3mpSq9JujaJFQQoetNrzY/O6&#10;Wbp5WTbRXf31piB4HGbmG2Yy61wlTtSE0rOGl74CQZx7U3KhYf+9en4DESKywcozaThTgNn08WGC&#10;mfEtb+m0i4VIEA4ZarAx1pmUIbfkMPR9TZy8X984jEk2hTQNtgnuKjlQaiwdlpwWLNb0aSn/2x2d&#10;BmUX4wNdvpaDoH6Gm+XqvT3so9a9p27+ASJSF+/hW3ttNIyGr/B/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sYfZxQAAANwAAAAPAAAAAAAAAAAAAAAAAJgCAABkcnMv&#10;ZG93bnJldi54bWxQSwUGAAAAAAQABAD1AAAAigMAAAAA&#10;" fillcolor="#1f497d [3215]" strokecolor="#4579b8 [3044]">
                  <v:shadow on="t" color="black" opacity="22937f" origin=",.5" offset="0,.63889mm"/>
                </v:rect>
                <v:rect id="Rectangle 544" o:spid="_x0000_s1144" style="position:absolute;left:345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gfrcUA&#10;AADcAAAADwAAAGRycy9kb3ducmV2LnhtbESPQWsCMRSE74L/IbyCN00qW7Fbo9iiIIUetNrzY/O6&#10;Wbp5WTbRXfvrm4LgcZiZb5jFqne1uFAbKs8aHicKBHHhTcWlhuPndjwHESKywdozabhSgNVyOFhg&#10;bnzHe7ocYikShEOOGmyMTS5lKCw5DBPfECfv27cOY5JtKU2LXYK7Wk6VmkmHFacFiw29WSp+Dmen&#10;QdnX2Yl+3zfToL6yj832uTsdo9ajh379AiJSH+/hW3tnNDxlGfyfS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WB+txQAAANwAAAAPAAAAAAAAAAAAAAAAAJgCAABkcnMv&#10;ZG93bnJldi54bWxQSwUGAAAAAAQABAD1AAAAigMAAAAA&#10;" fillcolor="#1f497d [3215]" strokecolor="#4579b8 [3044]">
                  <v:shadow on="t" color="black" opacity="22937f" origin=",.5" offset="0,.63889mm"/>
                </v:rect>
                <v:rect id="Rectangle 545" o:spid="_x0000_s1145" style="position:absolute;left:374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S6NsUA&#10;AADcAAAADwAAAGRycy9kb3ducmV2LnhtbESPT2sCMRTE7wW/Q3iCN00UFbs1ihaFUujBfz0/Nq+b&#10;xc3LskndtZ++KQg9DjPzG2a57lwlbtSE0rOG8UiBIM69KbnQcD7thwsQISIbrDyThjsFWK96T0vM&#10;jG/5QLdjLESCcMhQg42xzqQMuSWHYeRr4uR9+cZhTLIppGmwTXBXyYlSc+mw5LRgsaZXS/n1+O00&#10;KLudX+jnfTcJ6nP6sds/t5dz1HrQ7zYvICJ18T/8aL8ZDbPpDP7Op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FLo2xQAAANwAAAAPAAAAAAAAAAAAAAAAAJgCAABkcnMv&#10;ZG93bnJldi54bWxQSwUGAAAAAAQABAD1AAAAigMAAAAA&#10;" fillcolor="#1f497d [3215]" strokecolor="#4579b8 [3044]">
                  <v:shadow on="t" color="black" opacity="22937f" origin=",.5" offset="0,.63889mm"/>
                </v:rect>
                <v:rect id="Rectangle 546" o:spid="_x0000_s1146" style="position:absolute;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fZ6sQA&#10;AADcAAAADwAAAGRycy9kb3ducmV2LnhtbESPUWvCQBCE3wv+h2MF3+rFokFSTxGhokILavu+za1J&#10;MLcXcqtJ++t7hUIfh5n5hlmselerO7Wh8mxgMk5AEefeVlwYeD+/PM5BBUG2WHsmA18UYLUcPCww&#10;s77jI91PUqgI4ZChgVKkybQOeUkOw9g3xNG7+NahRNkW2rbYRbir9VOSpNphxXGhxIY2JeXX080Z&#10;kHTL/Ws4zA5h/7a7iV9/fH53xoyG/foZlFAv/+G/9s4amE1T+D0Tj4B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X2erEAAAA3AAAAA8AAAAAAAAAAAAAAAAAmAIAAGRycy9k&#10;b3ducmV2LnhtbFBLBQYAAAAABAAEAPUAAACJAwAAAAA=&#10;" fillcolor="#84a6d1 [2260]" strokecolor="#4579b8 [3044]">
                  <v:shadow on="t" color="black" opacity="22937f" origin=",.5" offset="0,.63889mm"/>
                </v:rect>
                <v:rect id="Rectangle 547" o:spid="_x0000_s1147" style="position:absolute;left:28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t8ccUA&#10;AADcAAAADwAAAGRycy9kb3ducmV2LnhtbESPX2vCQBDE34V+h2MLvumlxT8leooUWqxQQa3va25N&#10;QnN7IbeatJ++VxB8HGbmN8x82blKXakJpWcDT8MEFHHmbcm5ga/D2+AFVBBki5VnMvBDAZaLh94c&#10;U+tb3tF1L7mKEA4pGihE6lTrkBXkMAx9TRy9s28cSpRNrm2DbYS7Sj8nyUQ7LDkuFFjTa0HZ9/7i&#10;DMjknbvPsBlvwsd2fRG/Op5+W2P6j91qBkqok3v41l5bA+PRFP7PxCO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23xxxQAAANwAAAAPAAAAAAAAAAAAAAAAAJgCAABkcnMv&#10;ZG93bnJldi54bWxQSwUGAAAAAAQABAD1AAAAigMAAAAA&#10;" fillcolor="#84a6d1 [2260]" strokecolor="#4579b8 [3044]">
                  <v:shadow on="t" color="black" opacity="22937f" origin=",.5" offset="0,.63889mm"/>
                </v:rect>
                <v:rect id="Rectangle 548" o:spid="_x0000_s1148" style="position:absolute;left:86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9ICMMA&#10;AADcAAAADwAAAGRycy9kb3ducmV2LnhtbERPy2rCQBTdF/yH4Qrd1YmiRaKjhKC2C6H1getL5prE&#10;ZO6EzNREv76zKHR5OO/luje1uFPrSssKxqMIBHFmdcm5gvNp+zYH4TyyxtoyKXiQg/Vq8LLEWNuO&#10;D3Q/+lyEEHYxKii8b2IpXVaQQTeyDXHgrrY16ANsc6lb7EK4qeUkit6lwZJDQ4ENpQVl1fHHKEi+&#10;vy6umXfp7nDbf1RJXT2zdKPU67BPFiA89f5f/Of+1Apm07A2nA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9ICMMAAADcAAAADwAAAAAAAAAAAAAAAACYAgAAZHJzL2Rv&#10;d25yZXYueG1sUEsFBgAAAAAEAAQA9QAAAIgDAAAAAA==&#10;" fillcolor="white [3212]" strokecolor="#4579b8 [3044]">
                  <v:shadow on="t" color="black" opacity="22937f" origin=",.5" offset="0,.63889mm"/>
                </v:rect>
                <v:rect id="Rectangle 549" o:spid="_x0000_s1149" style="position:absolute;left:1152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Ptk8YA&#10;AADcAAAADwAAAGRycy9kb3ducmV2LnhtbESPQWvCQBSE7wX/w/KE3upGaUVTVwlBWw+Fqi09P7LP&#10;JCb7NmS3Jvrr3YLQ4zAz3zCLVW9qcabWlZYVjEcRCOLM6pJzBd9fm6cZCOeRNdaWScGFHKyWg4cF&#10;xtp2vKfzweciQNjFqKDwvomldFlBBt3INsTBO9rWoA+yzaVusQtwU8tJFE2lwZLDQoENpQVl1eHX&#10;KEh2nz+umXXp2/708V4ldXXN0rVSj8M+eQXhqff/4Xt7qxW8PM/h70w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APtk8YAAADcAAAADwAAAAAAAAAAAAAAAACYAgAAZHJz&#10;L2Rvd25yZXYueG1sUEsFBgAAAAAEAAQA9QAAAIsDAAAAAA==&#10;" fillcolor="white [3212]" strokecolor="#4579b8 [3044]">
                  <v:shadow on="t" color="black" opacity="22937f" origin=",.5" offset="0,.63889mm"/>
                </v:rect>
                <v:rect id="Rectangle 550" o:spid="_x0000_s1150" style="position:absolute;left:1440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DS08IA&#10;AADcAAAADwAAAGRycy9kb3ducmV2LnhtbERPTWvCQBC9F/wPywi91Y0FRaKrhKC1B8FqxfOQHZOY&#10;7GzIrib6691DocfH+16selOLO7WutKxgPIpAEGdWl5wrOP1uPmYgnEfWWFsmBQ9ysFoO3hYYa9vx&#10;ge5Hn4sQwi5GBYX3TSylywoy6Ea2IQ7cxbYGfYBtLnWLXQg3tfyMoqk0WHJoKLChtKCsOt6MguRn&#10;f3bNrEu/Dtfdtkrq6pmla6Xeh30yB+Gp9//iP/e3VjCZhPnhTDgC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4NLTwgAAANwAAAAPAAAAAAAAAAAAAAAAAJgCAABkcnMvZG93&#10;bnJldi54bWxQSwUGAAAAAAQABAD1AAAAhwMAAAAA&#10;" fillcolor="white [3212]" strokecolor="#4579b8 [3044]">
                  <v:shadow on="t" color="black" opacity="22937f" origin=",.5" offset="0,.63889mm"/>
                </v:rect>
                <v:rect id="Rectangle 551" o:spid="_x0000_s1151" style="position:absolute;left:172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SMYA&#10;AADcAAAADwAAAGRycy9kb3ducmV2LnhtbESPT2vCQBTE7wW/w/KE3upGQZHUVUJQ20PB+oeeH9ln&#10;EpN9G7Jbk/rp3YLgcZiZ3zCLVW9qcaXWlZYVjEcRCOLM6pJzBafj5m0OwnlkjbVlUvBHDlbLwcsC&#10;Y2073tP14HMRIOxiVFB438RSuqwgg25kG+LgnW1r0AfZ5lK32AW4qeUkimbSYMlhocCG0oKy6vBr&#10;FCTfux/XzLt0u798fVRJXd2ydK3U67BP3kF46v0z/Gh/agXT6Rj+z4Qj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6x3SMYAAADcAAAADwAAAAAAAAAAAAAAAACYAgAAZHJz&#10;L2Rvd25yZXYueG1sUEsFBgAAAAAEAAQA9QAAAIsDAAAAAA==&#10;" fillcolor="white [3212]" strokecolor="#4579b8 [3044]">
                  <v:shadow on="t" color="black" opacity="22937f" origin=",.5" offset="0,.63889mm"/>
                </v:rect>
                <v:rect id="Rectangle 552" o:spid="_x0000_s1152" style="position:absolute;left:201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7pP8YA&#10;AADcAAAADwAAAGRycy9kb3ducmV2LnhtbESPzWrDMBCE74W8g9hAbo0cQ0pwoxhj0iaHQJsfel6s&#10;re3aWhlLiZ0+fVUo9DjMzDfMOh1NK27Uu9qygsU8AkFcWF1zqeByfnlcgXAeWWNrmRTcyUG6mTys&#10;MdF24CPdTr4UAcIuQQWV910ipSsqMujmtiMO3qftDfog+1LqHocAN62Mo+hJGqw5LFTYUV5R0Zyu&#10;RkH2/vbhutWQvx6/Drsma5vvIt8qNZuO2TMIT6P/D/+191rBchnD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7pP8YAAADcAAAADwAAAAAAAAAAAAAAAACYAgAAZHJz&#10;L2Rvd25yZXYueG1sUEsFBgAAAAAEAAQA9QAAAIsDAAAAAA==&#10;" fillcolor="white [3212]" strokecolor="#4579b8 [3044]">
                  <v:shadow on="t" color="black" opacity="22937f" origin=",.5" offset="0,.63889mm"/>
                </v:rect>
                <v:rect id="Rectangle 553" o:spid="_x0000_s1153" style="position:absolute;left:230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JMpMYA&#10;AADcAAAADwAAAGRycy9kb3ducmV2LnhtbESPzWrDMBCE74G+g9hCbonclhTjRgnGtE0OgfzS82Jt&#10;bdfWylhK7Pbpo0Ahx2FmvmHmy8E04kKdqywreJpGIIhzqysuFJyOH5MYhPPIGhvLpOCXHCwXD6M5&#10;Jtr2vKfLwRciQNglqKD0vk2kdHlJBt3UtsTB+7adQR9kV0jdYR/gppHPUfQqDVYcFkpsKSsprw9n&#10;oyDdbb9cG/fZ5/5ns6rTpv7Ls3elxo9D+gbC0+Dv4f/2WiuYzV7gdi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JMpMYAAADcAAAADwAAAAAAAAAAAAAAAACYAgAAZHJz&#10;L2Rvd25yZXYueG1sUEsFBgAAAAAEAAQA9QAAAIsDAAAAAA==&#10;" fillcolor="white [3212]" strokecolor="#4579b8 [3044]">
                  <v:shadow on="t" color="black" opacity="22937f" origin=",.5" offset="0,.63889mm"/>
                </v:rect>
                <v:rect id="Rectangle 554" o:spid="_x0000_s1154" style="position:absolute;left:2592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vU0MYA&#10;AADcAAAADwAAAGRycy9kb3ducmV2LnhtbESPzWrDMBCE74G+g9hCbonc0hTjRgnGtE0OgfzS82Jt&#10;bdfWylhK7Pbpo0Ahx2FmvmHmy8E04kKdqywreJpGIIhzqysuFJyOH5MYhPPIGhvLpOCXHCwXD6M5&#10;Jtr2vKfLwRciQNglqKD0vk2kdHlJBt3UtsTB+7adQR9kV0jdYR/gppHPUfQqDVYcFkpsKSsprw9n&#10;oyDdbb9cG/fZ5/5ns6rTpv7Ls3elxo9D+gbC0+Dv4f/2WiuYzV7gdi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9vU0MYAAADcAAAADwAAAAAAAAAAAAAAAACYAgAAZHJz&#10;L2Rvd25yZXYueG1sUEsFBgAAAAAEAAQA9QAAAIsDAAAAAA==&#10;" fillcolor="white [3212]" strokecolor="#4579b8 [3044]">
                  <v:shadow on="t" color="black" opacity="22937f" origin=",.5" offset="0,.63889mm"/>
                </v:rect>
                <v:rect id="Rectangle 555" o:spid="_x0000_s1155" style="position:absolute;left:2880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dxS8YA&#10;AADcAAAADwAAAGRycy9kb3ducmV2LnhtbESPT2vCQBTE7wW/w/KE3urGQopEVwlBaw+F1j94fmSf&#10;SUz2bciuJu2n7xYEj8PM/IZZrAbTiBt1rrKsYDqJQBDnVldcKDgeNi8zEM4ja2wsk4IfcrBajp4W&#10;mGjb845ue1+IAGGXoILS+zaR0uUlGXQT2xIH72w7gz7IrpC6wz7ATSNfo+hNGqw4LJTYUlZSXu+v&#10;RkH6/XVy7azP3neXz22dNvVvnq2Veh4P6RyEp8E/wvf2h1YQxzH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dxS8YAAADcAAAADwAAAAAAAAAAAAAAAACYAgAAZHJz&#10;L2Rvd25yZXYueG1sUEsFBgAAAAAEAAQA9QAAAIsDAAAAAA==&#10;" fillcolor="white [3212]" strokecolor="#4579b8 [3044]">
                  <v:shadow on="t" color="black" opacity="22937f" origin=",.5" offset="0,.63889mm"/>
                </v:rect>
                <v:rect id="Rectangle 556" o:spid="_x0000_s1156" style="position:absolute;left:316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XvPMYA&#10;AADcAAAADwAAAGRycy9kb3ducmV2LnhtbESPT2vCQBTE74LfYXlCb7qxoEh0lRBs66Fg/YPnR/aZ&#10;xGTfhuzWxH56t1DocZiZ3zCrTW9qcafWlZYVTCcRCOLM6pJzBefT23gBwnlkjbVlUvAgB5v1cLDC&#10;WNuOD3Q/+lwECLsYFRTeN7GULivIoJvYhjh4V9sa9EG2udQtdgFuavkaRXNpsOSwUGBDaUFZdfw2&#10;CpKv/cU1iy59P9w+P6qkrn6ydKvUy6hPliA89f4//NfeaQWz2Rx+z4QjIN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XvPMYAAADcAAAADwAAAAAAAAAAAAAAAACYAgAAZHJz&#10;L2Rvd25yZXYueG1sUEsFBgAAAAAEAAQA9QAAAIsDAAAAAA==&#10;" fillcolor="white [3212]" strokecolor="#4579b8 [3044]">
                  <v:shadow on="t" color="black" opacity="22937f" origin=",.5" offset="0,.63889mm"/>
                </v:rect>
                <v:rect id="Rectangle 557" o:spid="_x0000_s1157" style="position:absolute;left:345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lKp8YA&#10;AADcAAAADwAAAGRycy9kb3ducmV2LnhtbESPQWvCQBSE74X+h+UJ3upGwSrRVUKotgeh1RbPj+wz&#10;icm+Ddmtif56tyD0OMzMN8xy3ZtaXKh1pWUF41EEgjizuuRcwc/35mUOwnlkjbVlUnAlB+vV89MS&#10;Y2073tPl4HMRIOxiVFB438RSuqwgg25kG+LgnWxr0AfZ5lK32AW4qeUkil6lwZLDQoENpQVl1eHX&#10;KEi+Po+umXfpdn/evVdJXd2y9E2p4aBPFiA89f4//Gh/aAXT6Qz+zoQj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lKp8YAAADcAAAADwAAAAAAAAAAAAAAAACYAgAAZHJz&#10;L2Rvd25yZXYueG1sUEsFBgAAAAAEAAQA9QAAAIsDAAAAAA==&#10;" fillcolor="white [3212]" strokecolor="#4579b8 [3044]">
                  <v:shadow on="t" color="black" opacity="22937f" origin=",.5" offset="0,.63889mm"/>
                </v:rect>
                <v:rect id="Rectangle 558" o:spid="_x0000_s1158" style="position:absolute;left:374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be1cIA&#10;AADcAAAADwAAAGRycy9kb3ducmV2LnhtbERPTWvCQBC9F/wPywi91Y0FRaKrhKC1B8FqxfOQHZOY&#10;7GzIrib6691DocfH+16selOLO7WutKxgPIpAEGdWl5wrOP1uPmYgnEfWWFsmBQ9ysFoO3hYYa9vx&#10;ge5Hn4sQwi5GBYX3TSylywoy6Ea2IQ7cxbYGfYBtLnWLXQg3tfyMoqk0WHJoKLChtKCsOt6MguRn&#10;f3bNrEu/Dtfdtkrq6pmla6Xeh30yB+Gp9//iP/e3VjCZhLXhTDgC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lt7VwgAAANwAAAAPAAAAAAAAAAAAAAAAAJgCAABkcnMvZG93&#10;bnJldi54bWxQSwUGAAAAAAQABAD1AAAAhwMAAAAA&#10;" fillcolor="white [3212]" strokecolor="#4579b8 [3044]">
                  <v:shadow on="t" color="black" opacity="22937f" origin=",.5" offset="0,.63889mm"/>
                </v:rect>
                <v:rect id="Rectangle 559" o:spid="_x0000_s1159"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aDuMgA&#10;AADcAAAADwAAAGRycy9kb3ducmV2LnhtbESPQU/CQBSE7yb8h80j8WJgq6YClYUYkQTjRQoHjs/u&#10;oy3tvm26ayn+epfExONkZr7JzJe9qUVHrSstK7gfRyCIM6tLzhXsd+vRFITzyBpry6TgQg6Wi8HN&#10;HBNtz7ylLvW5CBB2CSoovG8SKV1WkEE3tg1x8I62NeiDbHOpWzwHuKnlQxQ9SYMlh4UCG3otKKvS&#10;b6NgenjPqsnb/u5x9Rnnq1P18dOlX0rdDvuXZxCeev8f/mtvtII4nsH1TDgCcvE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RoO4yAAAANwAAAAPAAAAAAAAAAAAAAAAAJgCAABk&#10;cnMvZG93bnJldi54bWxQSwUGAAAAAAQABAD1AAAAjQMAAAAA&#10;" fillcolor="#ccc [669]" strokecolor="#4579b8 [3044]">
                  <v:shadow on="t" color="black" opacity="22937f" origin=",.5" offset="0,.63889mm"/>
                </v:rect>
                <v:rect id="Rectangle 560" o:spid="_x0000_s1160"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gmMUA&#10;AADcAAAADwAAAGRycy9kb3ducmV2LnhtbERPTWvCQBC9F/oflil4KXWjog2pq4hWULy0qYcep9lp&#10;EpOdDdltjP569yD0+Hjf82VvatFR60rLCkbDCARxZnXJuYLj1/YlBuE8ssbaMim4kIPl4vFhjom2&#10;Z/6kLvW5CCHsElRQeN8kUrqsIINuaBviwP3a1qAPsM2lbvEcwk0tx1E0kwZLDg0FNrQuKKvSP6Mg&#10;/t5n1ev78Xmy+Zjmm1N1uHbpj1KDp371BsJT7//Fd/dOK5jOwvxwJhw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EOCYxQAAANwAAAAPAAAAAAAAAAAAAAAAAJgCAABkcnMv&#10;ZG93bnJldi54bWxQSwUGAAAAAAQABAD1AAAAigMAAAAA&#10;" fillcolor="#ccc [669]" strokecolor="#4579b8 [3044]">
                  <v:shadow on="t" color="black" opacity="22937f" origin=",.5" offset="0,.63889mm"/>
                </v:rect>
                <v:rect id="Rectangle 561" o:spid="_x0000_s1161" style="position:absolute;left:230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FA8gA&#10;AADcAAAADwAAAGRycy9kb3ducmV2LnhtbESPT2vCQBTE74V+h+UVeim6seIfUleR2kKLF40ePD6z&#10;r0lM9m3IbmPqp3cFocdhZn7DzBadqURLjSssKxj0IxDEqdUFZwr2u8/eFITzyBory6Tgjxws5o8P&#10;M4y1PfOW2sRnIkDYxagg976OpXRpTgZd39bEwfuxjUEfZJNJ3eA5wE0lX6NoLA0WHBZyrOk9p7RM&#10;fo2C6eE7LScf+5fhajPKVqdyfWmTo1LPT93yDYSnzv+H7+0vrWA0HsDtTDgCcn4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iXEUDyAAAANwAAAAPAAAAAAAAAAAAAAAAAJgCAABk&#10;cnMvZG93bnJldi54bWxQSwUGAAAAAAQABAD1AAAAjQMAAAAA&#10;" fillcolor="#ccc [669]" strokecolor="#4579b8 [3044]">
                  <v:shadow on="t" color="black" opacity="22937f" origin=",.5" offset="0,.63889mm"/>
                </v:rect>
                <v:rect id="Rectangle 562" o:spid="_x0000_s1162"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7bdMgA&#10;AADcAAAADwAAAGRycy9kb3ducmV2LnhtbESPT2vCQBTE7wW/w/IEL0U3WvxDdJWiFlq81OjB4zP7&#10;TNJk34bsNqb99N1CocdhZn7DrDadqURLjSssKxiPIhDEqdUFZwrOp5fhAoTzyBory6Tgixxs1r2H&#10;Fcba3vlIbeIzESDsYlSQe1/HUro0J4NuZGvi4N1sY9AH2WRSN3gPcFPJSRTNpMGCw0KONW1zSsvk&#10;0yhYXN7Scr4/Pz7t3qfZ7qM8fLfJValBv3tegvDU+f/wX/tVK5jOJvB7JhwBuf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Sjtt0yAAAANwAAAAPAAAAAAAAAAAAAAAAAJgCAABk&#10;cnMvZG93bnJldi54bWxQSwUGAAAAAAQABAD1AAAAjQMAAAAA&#10;" fillcolor="#ccc [669]" strokecolor="#4579b8 [3044]">
                  <v:shadow on="t" color="black" opacity="22937f" origin=",.5" offset="0,.63889mm"/>
                </v:rect>
                <v:rect id="Rectangle 563" o:spid="_x0000_s1163" style="position:absolute;left:345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78gA&#10;AADcAAAADwAAAGRycy9kb3ducmV2LnhtbESPT2vCQBTE70K/w/IKvRTdtOIfUleRaqHFi0YPHp/Z&#10;1yQm+zZk15j203cLgsdhZn7DzBadqURLjSssK3gZRCCIU6sLzhQc9h/9KQjnkTVWlknBDzlYzB96&#10;M4y1vfKO2sRnIkDYxagg976OpXRpTgbdwNbEwfu2jUEfZJNJ3eA1wE0lX6NoLA0WHBZyrOk9p7RM&#10;LkbB9PiVlpP14Xm42o6y1bnc/LbJSamnx275BsJT5+/hW/tTKxiNh/B/JhwBOf8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9wn7vyAAAANwAAAAPAAAAAAAAAAAAAAAAAJgCAABk&#10;cnMvZG93bnJldi54bWxQSwUGAAAAAAQABAD1AAAAjQMAAAAA&#10;" fillcolor="#ccc [669]" strokecolor="#4579b8 [3044]">
                  <v:shadow on="t" color="black" opacity="22937f" origin=",.5" offset="0,.63889mm"/>
                </v:rect>
                <v:rect id="Rectangle 564" o:spid="_x0000_s1164" style="position:absolute;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TFVMQA&#10;AADcAAAADwAAAGRycy9kb3ducmV2LnhtbESPX2vCMBTF34V9h3AHe5vpRN2oTWXIHJO9aBWfL821&#10;LTY3pclq5qc3g4GPh/Pnx8mWwbRioN41lhW8jBMQxKXVDVcKDvv18xsI55E1tpZJwS85WOYPowxT&#10;bS+8o6HwlYgj7FJUUHvfpVK6siaDbmw74uidbG/QR9lXUvd4ieOmlZMkmUuDDUdCjR2tairPxY+J&#10;kGHYHz+L8E3H9ea6fZ2GpPnYKfX0GN4XIDwFfw//t7+0gtl8Cn9n4hGQ+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kxVTEAAAA3AAAAA8AAAAAAAAAAAAAAAAAmAIAAGRycy9k&#10;b3ducmV2LnhtbFBLBQYAAAAABAAEAPUAAACJAwAAAAA=&#10;" fillcolor="#d38482 [2261]" strokecolor="#4579b8 [3044]">
                  <v:shadow on="t" color="black" opacity="22937f" origin=",.5" offset="0,.63889mm"/>
                </v:rect>
                <v:rect id="Rectangle 565" o:spid="_x0000_s1165" style="position:absolute;left:28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Ab/cQA&#10;AADcAAAADwAAAGRycy9kb3ducmV2LnhtbESPUWvCQBCE3wv+h2OFvtVLCwkSPUUKihUsaNv3NbdN&#10;QnN7Ibea1F/fE4Q+DjPzDTNfDq5RF+pC7dnA8yQBRVx4W3Np4PNj/TQFFQTZYuOZDPxSgOVi9DDH&#10;3PqeD3Q5SqkihEOOBiqRNtc6FBU5DBPfEkfv23cOJcqu1LbDPsJdo1+SJNMOa44LFbb0WlHxczw7&#10;A5JteNiHXboLb+/bs/jV1+naG/M4HlYzUEKD/Ifv7a01kGYp3M7E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wG/3EAAAA3AAAAA8AAAAAAAAAAAAAAAAAmAIAAGRycy9k&#10;b3ducmV2LnhtbFBLBQYAAAAABAAEAPUAAACJAwAAAAA=&#10;" fillcolor="#84a6d1 [2260]" strokecolor="#4579b8 [3044]">
                  <v:shadow on="t" color="black" opacity="22937f" origin=",.5" offset="0,.63889mm"/>
                </v:rect>
                <v:rect id="Rectangle 566" o:spid="_x0000_s1166" style="position:absolute;left:86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klgcYA&#10;AADcAAAADwAAAGRycy9kb3ducmV2LnhtbESPT2vCQBTE7wW/w/KE3urGQoNEVwlBaw+F1j94fmSf&#10;SUz2bciuJu2n7xYEj8PM/IZZrAbTiBt1rrKsYDqJQBDnVldcKDgeNi8zEM4ja2wsk4IfcrBajp4W&#10;mGjb845ue1+IAGGXoILS+zaR0uUlGXQT2xIH72w7gz7IrpC6wz7ATSNfoyiWBisOCyW2lJWU1/ur&#10;UZB+f51cO+uz993lc1unTf2bZ2ulnsdDOgfhafCP8L39oRW8xTH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klgcYAAADcAAAADwAAAAAAAAAAAAAAAACYAgAAZHJz&#10;L2Rvd25yZXYueG1sUEsFBgAAAAAEAAQA9QAAAIsDAAAAAA==&#10;" fillcolor="white [3212]" strokecolor="#4579b8 [3044]">
                  <v:shadow on="t" color="black" opacity="22937f" origin=",.5" offset="0,.63889mm"/>
                </v:rect>
                <v:rect id="Rectangle 567" o:spid="_x0000_s1167" style="position:absolute;left:1152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ZJfsQA&#10;AADcAAAADwAAAGRycy9kb3ducmV2LnhtbESPT4vCMBTE74LfIbwFbzZdWV1bjaILggfXxX/3R/Ns&#10;i81LaaLWb2+EBY/DzPyGmc5bU4kbNa60rOAzikEQZ1aXnCs4Hlb9MQjnkTVWlknBgxzMZ93OFFNt&#10;77yj297nIkDYpaig8L5OpXRZQQZdZGvi4J1tY9AH2eRSN3gPcFPJQRyPpMGSw0KBNf0UlF32V6Pg&#10;b7vY1cevgU0S+j1tN6f2IjdLpXof7WICwlPr3+H/9lorGI6+4XUmHA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WSX7EAAAA3AAAAA8AAAAAAAAAAAAAAAAAmAIAAGRycy9k&#10;b3ducmV2LnhtbFBLBQYAAAAABAAEAPUAAACJAwAAAAA=&#10;" fillcolor="#c6615e [2901]" strokecolor="#4579b8 [3044]">
                  <v:shadow on="t" color="black" opacity="22937f" origin=",.5" offset="0,.63889mm"/>
                </v:rect>
                <v:rect id="Rectangle 568" o:spid="_x0000_s1168" style="position:absolute;left:1440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oUaMMA&#10;AADcAAAADwAAAGRycy9kb3ducmV2LnhtbERPTWvCQBC9F/wPywi91Y2FikRXCUHbHgQbFc9Ddkxi&#10;srMhuzWpv949FDw+3vdyPZhG3KhzlWUF00kEgji3uuJCwem4fZuDcB5ZY2OZFPyRg/Vq9LLEWNue&#10;M7odfCFCCLsYFZTet7GULi/JoJvYljhwF9sZ9AF2hdQd9iHcNPI9imbSYMWhocSW0pLy+vBrFCQ/&#10;+7Nr5336mV13X3XS1Pc83Sj1Oh6SBQhPg3+K/93fWsHHLKwNZ8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PoUaMMAAADcAAAADwAAAAAAAAAAAAAAAACYAgAAZHJzL2Rv&#10;d25yZXYueG1sUEsFBgAAAAAEAAQA9QAAAIgDAAAAAA==&#10;" fillcolor="white [3212]" strokecolor="#4579b8 [3044]">
                  <v:shadow on="t" color="black" opacity="22937f" origin=",.5" offset="0,.63889mm"/>
                </v:rect>
                <v:rect id="Rectangle 569" o:spid="_x0000_s1169" style="position:absolute;left:172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ax88YA&#10;AADcAAAADwAAAGRycy9kb3ducmV2LnhtbESPQWvCQBSE70L/w/IK3nRTQbHRVUJQ20OhNRXPj+wz&#10;SZN9G7Jbk/bXu0Khx2FmvmHW28E04kqdqywreJpGIIhzqysuFJw+95MlCOeRNTaWScEPOdhuHkZr&#10;jLXt+UjXzBciQNjFqKD0vo2ldHlJBt3UtsTBu9jOoA+yK6TusA9w08hZFC2kwYrDQoktpSXldfZt&#10;FCQf72fXLvv0cPx6e6mTpv7N051S48chWYHwNPj/8F/7VSuYL57hfiYc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ax88YAAADcAAAADwAAAAAAAAAAAAAAAACYAgAAZHJz&#10;L2Rvd25yZXYueG1sUEsFBgAAAAAEAAQA9QAAAIsDAAAAAA==&#10;" fillcolor="white [3212]" strokecolor="#4579b8 [3044]">
                  <v:shadow on="t" color="black" opacity="22937f" origin=",.5" offset="0,.63889mm"/>
                </v:rect>
                <v:rect id="Rectangle 570" o:spid="_x0000_s1170" style="position:absolute;left:201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ZVisIA&#10;AADcAAAADwAAAGRycy9kb3ducmV2LnhtbERPTUvDQBC9C/6HZQRvdmOxrcRuixQrlV5MKj0P2WkS&#10;mp0N2TVd/fXOQejx8b6X6+Q6NdIQWs8GHicZKOLK25ZrA1+H7cMzqBCRLXaeycAPBVivbm+WmFt/&#10;4YLGMtZKQjjkaKCJsc+1DlVDDsPE98TCnfzgMAocam0HvEi46/Q0y+baYcvS0GBPm4aqc/ntpGQc&#10;D8f3Mu3puP34/Vw8pax9K4y5v0uvL6AipXgV/7t31sBsIfPljBwBv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hlWKwgAAANwAAAAPAAAAAAAAAAAAAAAAAJgCAABkcnMvZG93&#10;bnJldi54bWxQSwUGAAAAAAQABAD1AAAAhwMAAAAA&#10;" fillcolor="#d38482 [2261]" strokecolor="#4579b8 [3044]">
                  <v:shadow on="t" color="black" opacity="22937f" origin=",.5" offset="0,.63889mm"/>
                </v:rect>
                <v:rect id="Rectangle 571" o:spid="_x0000_s1171" style="position:absolute;left:230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krKMYA&#10;AADcAAAADwAAAGRycy9kb3ducmV2LnhtbESPW2vCQBSE3wv+h+UIvtWNgq1EVwnBXh6E1gs+H7LH&#10;JCZ7NmS3Jvrr3UKhj8PMfMMs172pxZVaV1pWMBlHIIgzq0vOFRwPb89zEM4ja6wtk4IbOVivBk9L&#10;jLXteEfXvc9FgLCLUUHhfRNL6bKCDLqxbYiDd7atQR9km0vdYhfgppbTKHqRBksOCwU2lBaUVfsf&#10;oyD5/jq5Zt6l77vL9qNK6uqepRulRsM+WYDw1Pv/8F/7UyuYvU7g90w4AnL1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krKMYAAADcAAAADwAAAAAAAAAAAAAAAACYAgAAZHJz&#10;L2Rvd25yZXYueG1sUEsFBgAAAAAEAAQA9QAAAIsDAAAAAA==&#10;" fillcolor="white [3212]" strokecolor="#4579b8 [3044]">
                  <v:shadow on="t" color="black" opacity="22937f" origin=",.5" offset="0,.63889mm"/>
                </v:rect>
                <v:rect id="Rectangle 572" o:spid="_x0000_s1172" style="position:absolute;left:2592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u1X8YA&#10;AADcAAAADwAAAGRycy9kb3ducmV2LnhtbESPQWvCQBSE74X+h+UJ3upGwVaiq4RQtQeh1RbPj+wz&#10;icm+DdnVRH+9Wyj0OMzMN8xi1ZtaXKl1pWUF41EEgjizuuRcwc/3+mUGwnlkjbVlUnAjB6vl89MC&#10;Y2073tP14HMRIOxiVFB438RSuqwgg25kG+LgnWxr0AfZ5lK32AW4qeUkil6lwZLDQoENpQVl1eFi&#10;FCRfn0fXzLp0sz/vtlVSV/csfVdqOOiTOQhPvf8P/7U/tILp2wR+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Mu1X8YAAADcAAAADwAAAAAAAAAAAAAAAACYAgAAZHJz&#10;L2Rvd25yZXYueG1sUEsFBgAAAAAEAAQA9QAAAIsDAAAAAA==&#10;" fillcolor="white [3212]" strokecolor="#4579b8 [3044]">
                  <v:shadow on="t" color="black" opacity="22937f" origin=",.5" offset="0,.63889mm"/>
                </v:rect>
                <v:rect id="Rectangle 573" o:spid="_x0000_s1173" style="position:absolute;left:2880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cQxMYA&#10;AADcAAAADwAAAGRycy9kb3ducmV2LnhtbESPQWvCQBSE7wX/w/KE3upGS1VSVwlBWw+Fqi09P7LP&#10;JCb7NmS3Jvrr3YLQ4zAz3zCLVW9qcabWlZYVjEcRCOLM6pJzBd9fm6c5COeRNdaWScGFHKyWg4cF&#10;xtp2vKfzweciQNjFqKDwvomldFlBBt3INsTBO9rWoA+yzaVusQtwU8tJFE2lwZLDQoENpQVl1eHX&#10;KEh2nz+umXfp2/708V4ldXXN0rVSj8M+eQXhqff/4Xt7qxW8zJ7h70w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4cQxMYAAADcAAAADwAAAAAAAAAAAAAAAACYAgAAZHJz&#10;L2Rvd25yZXYueG1sUEsFBgAAAAAEAAQA9QAAAIsDAAAAAA==&#10;" fillcolor="white [3212]" strokecolor="#4579b8 [3044]">
                  <v:shadow on="t" color="black" opacity="22937f" origin=",.5" offset="0,.63889mm"/>
                </v:rect>
                <v:rect id="Rectangle 574" o:spid="_x0000_s1174" style="position:absolute;left:316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1B1MUA&#10;AADcAAAADwAAAGRycy9kb3ducmV2LnhtbESPQWvCQBSE7wX/w/IKvdVNxVqNrqIFoYfUkqj3R/aZ&#10;BLNvQ3Y18d+7BcHjMDPfMItVb2pxpdZVlhV8DCMQxLnVFRcKDvvt+xSE88gaa8uk4EYOVsvBywJj&#10;bTtO6Zr5QgQIuxgVlN43sZQuL8mgG9qGOHgn2xr0QbaF1C12AW5qOYqiiTRYcVgosaHvkvJzdjEK&#10;/nbrtDmMR3Y2o9/jLjn2Z5lslHp77ddzEJ56/ww/2j9awefXGP7P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nUHUxQAAANwAAAAPAAAAAAAAAAAAAAAAAJgCAABkcnMv&#10;ZG93bnJldi54bWxQSwUGAAAAAAQABAD1AAAAigMAAAAA&#10;" fillcolor="#c6615e [2901]" strokecolor="#4579b8 [3044]">
                  <v:shadow on="t" color="black" opacity="22937f" origin=",.5" offset="0,.63889mm"/>
                </v:rect>
                <v:rect id="Rectangle 575" o:spid="_x0000_s1175" style="position:absolute;left:345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ItK8YA&#10;AADcAAAADwAAAGRycy9kb3ducmV2LnhtbESPQWvCQBSE74X+h+UJ3upGwSrRVUKotgeh1RbPj+wz&#10;icm+Ddmtif56tyD0OMzMN8xy3ZtaXKh1pWUF41EEgjizuuRcwc/35mUOwnlkjbVlUnAlB+vV89MS&#10;Y2073tPl4HMRIOxiVFB438RSuqwgg25kG+LgnWxr0AfZ5lK32AW4qeUkil6lwZLDQoENpQVl1eHX&#10;KEi+Po+umXfpdn/evVdJXd2y9E2p4aBPFiA89f4//Gh/aAXT2RT+zoQj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ItK8YAAADcAAAADwAAAAAAAAAAAAAAAACYAgAAZHJz&#10;L2Rvd25yZXYueG1sUEsFBgAAAAAEAAQA9QAAAIsDAAAAAA==&#10;" fillcolor="white [3212]" strokecolor="#4579b8 [3044]">
                  <v:shadow on="t" color="black" opacity="22937f" origin=",.5" offset="0,.63889mm"/>
                </v:rect>
                <v:rect id="Rectangle 576" o:spid="_x0000_s1176" style="position:absolute;left:374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zXMYA&#10;AADcAAAADwAAAGRycy9kb3ducmV2LnhtbESPzWrDMBCE74G+g9hCboncQlPjRgnGtE0OgfzS82Jt&#10;bdfWylhK7Pbpo0Ahx2FmvmHmy8E04kKdqywreJpGIIhzqysuFJyOH5MYhPPIGhvLpOCXHCwXD6M5&#10;Jtr2vKfLwRciQNglqKD0vk2kdHlJBt3UtsTB+7adQR9kV0jdYR/gppHPUTSTBisOCyW2lJWU14ez&#10;UZDutl+ujfvsc/+zWdVpU//l2btS48chfQPhafD38H97rRW8vM7gdi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zXMYAAADcAAAADwAAAAAAAAAAAAAAAACYAgAAZHJz&#10;L2Rvd25yZXYueG1sUEsFBgAAAAAEAAQA9QAAAIsDAAAAAA==&#10;" fillcolor="white [3212]" strokecolor="#4579b8 [3044]">
                  <v:shadow on="t" color="black" opacity="22937f" origin=",.5" offset="0,.63889mm"/>
                </v:rect>
                <v:rect id="Rectangle 577" o:spid="_x0000_s1177"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uMcgA&#10;AADcAAAADwAAAGRycy9kb3ducmV2LnhtbESPQWvCQBSE74X+h+UJvZS60WIjqauItqD00kYPHl+z&#10;zyRN9m3IbmP013cFocdhZr5hZove1KKj1pWWFYyGEQjizOqScwX73fvTFITzyBpry6TgTA4W8/u7&#10;GSbanviLutTnIkDYJaig8L5JpHRZQQbd0DbEwTva1qAPss2lbvEU4KaW4yh6kQZLDgsFNrQqKKvS&#10;X6NgethmVfy2f3xef07y9U/1cenSb6UeBv3yFYSn3v+Hb+2NVjCJY7ieCUdAzv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IO4xyAAAANwAAAAPAAAAAAAAAAAAAAAAAJgCAABk&#10;cnMvZG93bnJldi54bWxQSwUGAAAAAAQABAD1AAAAjQMAAAAA&#10;" fillcolor="#ccc [669]" strokecolor="#4579b8 [3044]">
                  <v:shadow on="t" color="black" opacity="22937f" origin=",.5" offset="0,.63889mm"/>
                </v:rect>
                <v:rect id="Rectangle 578" o:spid="_x0000_s1178"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96Q8UA&#10;AADcAAAADwAAAGRycy9kb3ducmV2LnhtbERPTWvCQBC9C/0PyxS8SN1YsZHUVaQqWLy0qYcep9lp&#10;kiY7G7JrjP317kHw+Hjfi1VvatFR60rLCibjCARxZnXJuYLj1+5pDsJ5ZI21ZVJwIQer5cNggYm2&#10;Z/6kLvW5CCHsElRQeN8kUrqsIINubBviwP3a1qAPsM2lbvEcwk0tn6PoRRosOTQU2NBbQVmVnoyC&#10;+fd7VsXb42i6+Zjlm7/q8N+lP0oNH/v1KwhPvb+Lb+69VjCLw9pw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v3pDxQAAANwAAAAPAAAAAAAAAAAAAAAAAJgCAABkcnMv&#10;ZG93bnJldi54bWxQSwUGAAAAAAQABAD1AAAAigMAAAAA&#10;" fillcolor="#ccc [669]" strokecolor="#4579b8 [3044]">
                  <v:shadow on="t" color="black" opacity="22937f" origin=",.5" offset="0,.63889mm"/>
                </v:rect>
                <v:rect id="Rectangle 579" o:spid="_x0000_s1179"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f2MgA&#10;AADcAAAADwAAAGRycy9kb3ducmV2LnhtbESPQWvCQBSE7wX/w/IKvRTdtMWq0VVKraD0otGDx2f2&#10;NYnJvg3ZbYz99V2h0OMwM98ws0VnKtFS4wrLCp4GEQji1OqCMwWH/ao/BuE8ssbKMim4koPFvHc3&#10;w1jbC++oTXwmAoRdjApy7+tYSpfmZNANbE0cvC/bGPRBNpnUDV4C3FTyOYpepcGCw0KONb3nlJbJ&#10;t1EwPm7ScvRxeHxZbofZ8lx+/rTJSamH++5tCsJT5//Df+21VjAcTeB2JhwBOf8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89/YyAAAANwAAAAPAAAAAAAAAAAAAAAAAJgCAABk&#10;cnMvZG93bnJldi54bWxQSwUGAAAAAAQABAD1AAAAjQMAAAAA&#10;" fillcolor="#ccc [669]" strokecolor="#4579b8 [3044]">
                  <v:shadow on="t" color="black" opacity="22937f" origin=",.5" offset="0,.63889mm"/>
                </v:rect>
                <v:rect id="Rectangle 580" o:spid="_x0000_s1180" style="position:absolute;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ten8AA&#10;AADcAAAADwAAAGRycy9kb3ducmV2LnhtbERPS2vCQBC+C/6HZYTedGNBkegqUrBYoYKv+zQ7TUKz&#10;syE7muiv7x4Ejx/fe7HqXKVu1ITSs4HxKAFFnHlbcm7gfNoMZ6CCIFusPJOBOwVYLfu9BabWt3yg&#10;21FyFUM4pGigEKlTrUNWkMMw8jVx5H5941AibHJtG2xjuKv0e5JMtcOSY0OBNX0UlP0dr86ATD+5&#10;+w67yS587bdX8evLz6M15m3QreeghDp5iZ/urTUwmcX58Uw8Anr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Yten8AAAADcAAAADwAAAAAAAAAAAAAAAACYAgAAZHJzL2Rvd25y&#10;ZXYueG1sUEsFBgAAAAAEAAQA9QAAAIUDAAAAAA==&#10;" fillcolor="#84a6d1 [2260]" strokecolor="#4579b8 [3044]">
                  <v:shadow on="t" color="black" opacity="22937f" origin=",.5" offset="0,.63889mm"/>
                </v:rect>
                <v:rect id="Rectangle 581" o:spid="_x0000_s1181" style="position:absolute;left:28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f7BMQA&#10;AADcAAAADwAAAGRycy9kb3ducmV2LnhtbESPX2vCQBDE3wv9DscKvtWLBUWip4jQooJC/fO+5rZJ&#10;aG4v5FaT9tN7QsHHYWZ+w8wWnavUjZpQejYwHCSgiDNvS84NnI4fbxNQQZAtVp7JwC8FWMxfX2aY&#10;Wt/yF90OkqsI4ZCigUKkTrUOWUEOw8DXxNH79o1DibLJtW2wjXBX6fckGWuHJceFAmtaFZT9HK7O&#10;gIw/uduF7WgbNvv1VfzyfPlrjen3uuUUlFAnz/B/e20NjCZDeJyJR0DP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H+wTEAAAA3AAAAA8AAAAAAAAAAAAAAAAAmAIAAGRycy9k&#10;b3ducmV2LnhtbFBLBQYAAAAABAAEAPUAAACJAwAAAAA=&#10;" fillcolor="#84a6d1 [2260]" strokecolor="#4579b8 [3044]">
                  <v:shadow on="t" color="black" opacity="22937f" origin=",.5" offset="0,.63889mm"/>
                </v:rect>
                <v:rect id="Rectangle 582" o:spid="_x0000_s1182" style="position:absolute;left:86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7FeMYA&#10;AADcAAAADwAAAGRycy9kb3ducmV2LnhtbESPT2vCQBTE7wW/w/KE3upGwRKiq4SgtYdC6x88P7LP&#10;JCb7NmS3Ju2n7xYEj8PM/IZZrgfTiBt1rrKsYDqJQBDnVldcKDgdty8xCOeRNTaWScEPOVivRk9L&#10;TLTteU+3gy9EgLBLUEHpfZtI6fKSDLqJbYmDd7GdQR9kV0jdYR/gppGzKHqVBisOCyW2lJWU14dv&#10;oyD9+jy7Nu6zt/31Y1enTf2bZxulnsdDugDhafCP8L39rhXM4xn8nw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7FeMYAAADcAAAADwAAAAAAAAAAAAAAAACYAgAAZHJz&#10;L2Rvd25yZXYueG1sUEsFBgAAAAAEAAQA9QAAAIsDAAAAAA==&#10;" fillcolor="white [3212]" strokecolor="#4579b8 [3044]">
                  <v:shadow on="t" color="black" opacity="22937f" origin=",.5" offset="0,.63889mm"/>
                </v:rect>
                <v:rect id="Rectangle 583" o:spid="_x0000_s1183" style="position:absolute;left:1152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Jg48YA&#10;AADcAAAADwAAAGRycy9kb3ducmV2LnhtbESPT2vCQBTE7wW/w/KE3uqmLZYQXSWEaj0I9U/p+ZF9&#10;Jmmyb0N2a6Kf3i0UPA4z8xtmvhxMI87UucqygudJBII4t7riQsHXcfUUg3AeWWNjmRRcyMFyMXqY&#10;Y6Jtz3s6H3whAoRdggpK79tESpeXZNBNbEscvJPtDPogu0LqDvsAN418iaI3abDisFBiS1lJeX34&#10;NQrS3ee3a+M+W+9/th912tTXPHtX6nE8pDMQngZ/D/+3N1rBNH6FvzPh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Jg48YAAADcAAAADwAAAAAAAAAAAAAAAACYAgAAZHJz&#10;L2Rvd25yZXYueG1sUEsFBgAAAAAEAAQA9QAAAIsDAAAAAA==&#10;" fillcolor="white [3212]" strokecolor="#4579b8 [3044]">
                  <v:shadow on="t" color="black" opacity="22937f" origin=",.5" offset="0,.63889mm"/>
                </v:rect>
                <v:rect id="Rectangle 584" o:spid="_x0000_s1184" style="position:absolute;left:1440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v4l8YA&#10;AADcAAAADwAAAGRycy9kb3ducmV2LnhtbESPT2vCQBTE7wW/w/KE3uqmpZYQXSWEaj0I9U/p+ZF9&#10;Jmmyb0N2a6Kf3i0UPA4z8xtmvhxMI87UucqygudJBII4t7riQsHXcfUUg3AeWWNjmRRcyMFyMXqY&#10;Y6Jtz3s6H3whAoRdggpK79tESpeXZNBNbEscvJPtDPogu0LqDvsAN418iaI3abDisFBiS1lJeX34&#10;NQrS3ee3a+M+W+9/th912tTXPHtX6nE8pDMQngZ/D/+3N1rBNH6FvzPh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bv4l8YAAADcAAAADwAAAAAAAAAAAAAAAACYAgAAZHJz&#10;L2Rvd25yZXYueG1sUEsFBgAAAAAEAAQA9QAAAIsDAAAAAA==&#10;" fillcolor="white [3212]" strokecolor="#4579b8 [3044]">
                  <v:shadow on="t" color="black" opacity="22937f" origin=",.5" offset="0,.63889mm"/>
                </v:rect>
                <v:rect id="Rectangle 585" o:spid="_x0000_s1185" style="position:absolute;left:172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ddDMUA&#10;AADcAAAADwAAAGRycy9kb3ducmV2LnhtbESPQWvCQBSE74L/YXlCb7ppwRJSVwlB2x4EqxbPj+wz&#10;SZN9G7JbE/vr3YLgcZiZb5jFajCNuFDnKssKnmcRCOLc6ooLBd/HzTQG4TyyxsYyKbiSg9VyPFpg&#10;om3Pe7ocfCEChF2CCkrv20RKl5dk0M1sSxy8s+0M+iC7QuoO+wA3jXyJoldpsOKwUGJLWUl5ffg1&#10;CtKv3cm1cZ+973+2H3Xa1H95tlbqaTKkbyA8Df4Rvrc/tYJ5PIf/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910MxQAAANwAAAAPAAAAAAAAAAAAAAAAAJgCAABkcnMv&#10;ZG93bnJldi54bWxQSwUGAAAAAAQABAD1AAAAigMAAAAA&#10;" fillcolor="white [3212]" strokecolor="#4579b8 [3044]">
                  <v:shadow on="t" color="black" opacity="22937f" origin=",.5" offset="0,.63889mm"/>
                </v:rect>
                <v:rect id="Rectangle 586" o:spid="_x0000_s1186" style="position:absolute;left:201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XDe8YA&#10;AADcAAAADwAAAGRycy9kb3ducmV2LnhtbESPT2vCQBTE7wW/w/KE3urGQiVEVwlBaw+F1j94fmSf&#10;SUz2bciuJu2n7xYEj8PM/IZZrAbTiBt1rrKsYDqJQBDnVldcKDgeNi8xCOeRNTaWScEPOVgtR08L&#10;TLTteUe3vS9EgLBLUEHpfZtI6fKSDLqJbYmDd7adQR9kV0jdYR/gppGvUTSTBisOCyW2lJWU1/ur&#10;UZB+f51cG/fZ++7yua3Tpv7Ns7VSz+MhnYPwNPhH+N7+0Are4hn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XDe8YAAADcAAAADwAAAAAAAAAAAAAAAACYAgAAZHJz&#10;L2Rvd25yZXYueG1sUEsFBgAAAAAEAAQA9QAAAIsDAAAAAA==&#10;" fillcolor="white [3212]" strokecolor="#4579b8 [3044]">
                  <v:shadow on="t" color="black" opacity="22937f" origin=",.5" offset="0,.63889mm"/>
                </v:rect>
                <v:rect id="Rectangle 587" o:spid="_x0000_s1187" style="position:absolute;left:230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lm4MYA&#10;AADcAAAADwAAAGRycy9kb3ducmV2LnhtbESPT2vCQBTE7wW/w/KE3uqmhdoQXSWEaj0I9U/p+ZF9&#10;Jmmyb0N2a6Kf3i0UPA4z8xtmvhxMI87UucqygudJBII4t7riQsHXcfUUg3AeWWNjmRRcyMFyMXqY&#10;Y6Jtz3s6H3whAoRdggpK79tESpeXZNBNbEscvJPtDPogu0LqDvsAN418iaKpNFhxWCixpaykvD78&#10;GgXp7vPbtXGfrfc/2486beprnr0r9Tge0hkIT4O/h//bG63gNX6DvzPh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lm4MYAAADcAAAADwAAAAAAAAAAAAAAAACYAgAAZHJz&#10;L2Rvd25yZXYueG1sUEsFBgAAAAAEAAQA9QAAAIsDAAAAAA==&#10;" fillcolor="white [3212]" strokecolor="#4579b8 [3044]">
                  <v:shadow on="t" color="black" opacity="22937f" origin=",.5" offset="0,.63889mm"/>
                </v:rect>
                <v:rect id="Rectangle 588" o:spid="_x0000_s1188" style="position:absolute;left:2592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byksMA&#10;AADcAAAADwAAAGRycy9kb3ducmV2LnhtbERPy2qDQBTdF/IPww1014wppIjJKCJp00WhzYOsL86N&#10;Gp074kyj7dd3FoUsD+e9ySbTiRsNrrGsYLmIQBCXVjdcKTgdX59iEM4ja+wsk4IfcpCls4cNJtqO&#10;vKfbwVcihLBLUEHtfZ9I6cqaDLqF7YkDd7GDQR/gUEk94BjCTSefo+hFGmw4NNTYU1FT2R6+jYL8&#10;6/Ps+ngs3vbXj12bd+1vWWyVepxP+RqEp8nfxf/ud61gFYe14Uw4Aj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byksMAAADcAAAADwAAAAAAAAAAAAAAAACYAgAAZHJzL2Rv&#10;d25yZXYueG1sUEsFBgAAAAAEAAQA9QAAAIgDAAAAAA==&#10;" fillcolor="white [3212]" strokecolor="#4579b8 [3044]">
                  <v:shadow on="t" color="black" opacity="22937f" origin=",.5" offset="0,.63889mm"/>
                </v:rect>
                <v:rect id="Rectangle 589" o:spid="_x0000_s1189" style="position:absolute;left:2880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XCcYA&#10;AADcAAAADwAAAGRycy9kb3ducmV2LnhtbESPT2vCQBTE70K/w/IK3nRTQUmjq4RQ/xwKVVs8P7Kv&#10;SZrs25BdTeyn7xYKPQ4z8xtmtRlMI27UucqygqdpBII4t7riQsHH+3YSg3AeWWNjmRTcycFm/TBa&#10;YaJtzye6nX0hAoRdggpK79tESpeXZNBNbUscvE/bGfRBdoXUHfYBbho5i6KFNFhxWCixpaykvD5f&#10;jYL0+HZxbdxnu9PX675Om/o7z16UGj8O6RKEp8H/h//aB61gHj/D75lw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7pXCcYAAADcAAAADwAAAAAAAAAAAAAAAACYAgAAZHJz&#10;L2Rvd25yZXYueG1sUEsFBgAAAAAEAAQA9QAAAIsDAAAAAA==&#10;" fillcolor="white [3212]" strokecolor="#4579b8 [3044]">
                  <v:shadow on="t" color="black" opacity="22937f" origin=",.5" offset="0,.63889mm"/>
                </v:rect>
                <v:rect id="Rectangle 590" o:spid="_x0000_s1190" style="position:absolute;left:316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loScMA&#10;AADcAAAADwAAAGRycy9kb3ducmV2LnhtbERPy2rCQBTdF/yH4Qrd1YmCYqOjhKC2C6H1getL5prE&#10;ZO6EzNREv76zKHR5OO/luje1uFPrSssKxqMIBHFmdcm5gvNp+zYH4TyyxtoyKXiQg/Vq8LLEWNuO&#10;D3Q/+lyEEHYxKii8b2IpXVaQQTeyDXHgrrY16ANsc6lb7EK4qeUkimbSYMmhocCG0oKy6vhjFCTf&#10;XxfXzLt0d7jtP6qkrp5ZulHqddgnCxCeev8v/nN/agXT9zA/nA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loScMAAADcAAAADwAAAAAAAAAAAAAAAACYAgAAZHJzL2Rv&#10;d25yZXYueG1sUEsFBgAAAAAEAAQA9QAAAIgDAAAAAA==&#10;" fillcolor="white [3212]" strokecolor="#4579b8 [3044]">
                  <v:shadow on="t" color="black" opacity="22937f" origin=",.5" offset="0,.63889mm"/>
                </v:rect>
                <v:rect id="Rectangle 591" o:spid="_x0000_s1191" style="position:absolute;left:345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XN0sYA&#10;AADcAAAADwAAAGRycy9kb3ducmV2LnhtbESPQWvCQBSE7wX/w/KE3upGoUVTVwlB2x4Eayw9P7Kv&#10;SUz2bchuTeqvdwWhx2FmvmGW68E04kydqywrmE4iEMS51RUXCr6O26c5COeRNTaWScEfOVivRg9L&#10;jLXt+UDnzBciQNjFqKD0vo2ldHlJBt3EtsTB+7GdQR9kV0jdYR/gppGzKHqRBisOCyW2lJaU19mv&#10;UZB87r9dO+/Tt8Np914nTX3J041Sj+MheQXhafD/4Xv7Qyt4XkzhdiYcAb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XN0sYAAADcAAAADwAAAAAAAAAAAAAAAACYAgAAZHJz&#10;L2Rvd25yZXYueG1sUEsFBgAAAAAEAAQA9QAAAIsDAAAAAA==&#10;" fillcolor="white [3212]" strokecolor="#4579b8 [3044]">
                  <v:shadow on="t" color="black" opacity="22937f" origin=",.5" offset="0,.63889mm"/>
                </v:rect>
                <v:rect id="Rectangle 592" o:spid="_x0000_s1192" style="position:absolute;left:374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dTpcYA&#10;AADcAAAADwAAAGRycy9kb3ducmV2LnhtbESPT2vCQBTE70K/w/IK3nRTQbGpq4TQqgfBPy09P7Kv&#10;SZrs25BdTfTTdwuCx2FmfsMsVr2pxYVaV1pW8DKOQBBnVpecK/j6/BjNQTiPrLG2TAqu5GC1fBos&#10;MNa24yNdTj4XAcIuRgWF900spcsKMujGtiEO3o9tDfog21zqFrsAN7WcRNFMGiw5LBTYUFpQVp3O&#10;RkFy2H+7Zt6l6+PvblMldXXL0nelhs998gbCU+8f4Xt7qxVMXyfwfy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dTpcYAAADcAAAADwAAAAAAAAAAAAAAAACYAgAAZHJz&#10;L2Rvd25yZXYueG1sUEsFBgAAAAAEAAQA9QAAAIsDAAAAAA==&#10;" fillcolor="white [3212]" strokecolor="#4579b8 [3044]">
                  <v:shadow on="t" color="black" opacity="22937f" origin=",.5" offset="0,.63889mm"/>
                </v:rect>
                <v:rect id="Rectangle 593" o:spid="_x0000_s1193" style="position:absolute;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BWNcQA&#10;AADcAAAADwAAAGRycy9kb3ducmV2LnhtbESPUWvCQBCE34X+h2MLvumlFcVGT5FCixUqqPV9za1J&#10;aG4v5FaT9tf3CoKPw8x8w8yXnavUlZpQejbwNExAEWfelpwb+Dq8DaaggiBbrDyTgR8KsFw89OaY&#10;Wt/yjq57yVWEcEjRQCFSp1qHrCCHYehr4uidfeNQomxybRtsI9xV+jlJJtphyXGhwJpeC8q+9xdn&#10;QCbv3H2GzXgTPrbri/jV8fTbGtN/7FYzUEKd3MO39toaGL+M4P9MPAJ6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AVjXEAAAA3AAAAA8AAAAAAAAAAAAAAAAAmAIAAGRycy9k&#10;b3ducmV2LnhtbFBLBQYAAAAABAAEAPUAAACJAwAAAAA=&#10;" fillcolor="#84a6d1 [2260]" strokecolor="#4579b8 [3044]">
                  <v:shadow on="t" color="black" opacity="22937f" origin=",.5" offset="0,.63889mm"/>
                </v:rect>
                <v:rect id="Rectangle 594" o:spid="_x0000_s1194" style="position:absolute;left:28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nOQcQA&#10;AADcAAAADwAAAGRycy9kb3ducmV2LnhtbESPUWvCQBCE34X+h2MLvumlRcVGT5FCixUqqPV9za1J&#10;aG4v5FaT9tf3CoKPw8x8w8yXnavUlZpQejbwNExAEWfelpwb+Dq8DaaggiBbrDyTgR8KsFw89OaY&#10;Wt/yjq57yVWEcEjRQCFSp1qHrCCHYehr4uidfeNQomxybRtsI9xV+jlJJtphyXGhwJpeC8q+9xdn&#10;QCbv3H2GzXgTPrbri/jV8fTbGtN/7FYzUEKd3MO39toaGL+M4P9MPAJ6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pzkHEAAAA3AAAAA8AAAAAAAAAAAAAAAAAmAIAAGRycy9k&#10;b3ducmV2LnhtbFBLBQYAAAAABAAEAPUAAACJAwAAAAA=&#10;" fillcolor="#84a6d1 [2260]" strokecolor="#4579b8 [3044]">
                  <v:shadow on="t" color="black" opacity="22937f" origin=",.5" offset="0,.63889mm"/>
                </v:rect>
                <v:rect id="Rectangle 595" o:spid="_x0000_s1195" style="position:absolute;left:57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SWccUA&#10;AADcAAAADwAAAGRycy9kb3ducmV2LnhtbESPQWsCMRSE70L/Q3iCt5ooVerWKFUUROhBqz0/Nq+b&#10;pZuXZZO6q7/eFAoeh5n5hpkvO1eJCzWh9KxhNFQgiHNvSi40nD63z68gQkQ2WHkmDVcKsFw89eaY&#10;Gd/ygS7HWIgE4ZChBhtjnUkZcksOw9DXxMn79o3DmGRTSNNgm+CukmOlptJhyWnBYk1rS/nP8ddp&#10;UHY1PdNtvxkH9fXysdnO2vMpaj3od+9vICJ18RH+b++MhslsAn9n0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dJZxxQAAANwAAAAPAAAAAAAAAAAAAAAAAJgCAABkcnMv&#10;ZG93bnJldi54bWxQSwUGAAAAAAQABAD1AAAAigMAAAAA&#10;" fillcolor="#1f497d [3215]" strokecolor="#4579b8 [3044]">
                  <v:shadow on="t" color="black" opacity="22937f" origin=",.5" offset="0,.63889mm"/>
                </v:rect>
                <v:rect id="Rectangle 596" o:spid="_x0000_s1196" style="position:absolute;left:86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YIBsUA&#10;AADcAAAADwAAAGRycy9kb3ducmV2LnhtbESPQWsCMRSE74X+h/AK3jSp2EW3RtGiIAUPWu35sXnd&#10;LN28LJvUXfvrG0HocZiZb5j5sne1uFAbKs8ankcKBHHhTcWlhtPHdjgFESKywdozabhSgOXi8WGO&#10;ufEdH+hyjKVIEA45arAxNrmUobDkMIx8Q5y8L986jEm2pTQtdgnuajlWKpMOK04LFht6s1R8H3+c&#10;BmXX2Zl+3zfjoD4n+8121p1PUevBU796BRGpj//he3tnNLzMMridS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pggGxQAAANwAAAAPAAAAAAAAAAAAAAAAAJgCAABkcnMv&#10;ZG93bnJldi54bWxQSwUGAAAAAAQABAD1AAAAigMAAAAA&#10;" fillcolor="#1f497d [3215]" strokecolor="#4579b8 [3044]">
                  <v:shadow on="t" color="black" opacity="22937f" origin=",.5" offset="0,.63889mm"/>
                </v:rect>
                <v:rect id="Rectangle 597" o:spid="_x0000_s1197" style="position:absolute;left:1152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qtncUA&#10;AADcAAAADwAAAGRycy9kb3ducmV2LnhtbESPS2vDMBCE74X+B7GB3hopoc3DiRLakkAJ5JDnebG2&#10;lqm1MpYaO/n1VaDQ4zAz3zDzZecqcaEmlJ41DPoKBHHuTcmFhuNh/TwBESKywcozabhSgOXi8WGO&#10;mfEt7+iyj4VIEA4ZarAx1pmUIbfkMPR9TZy8L984jEk2hTQNtgnuKjlUaiQdlpwWLNb0YSn/3v84&#10;Dcq+j05026yGQZ1ftqv1tD0do9ZPve5tBiJSF//Df+1Po+F1Oob7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6q2dxQAAANwAAAAPAAAAAAAAAAAAAAAAAJgCAABkcnMv&#10;ZG93bnJldi54bWxQSwUGAAAAAAQABAD1AAAAigMAAAAA&#10;" fillcolor="#1f497d [3215]" strokecolor="#4579b8 [3044]">
                  <v:shadow on="t" color="black" opacity="22937f" origin=",.5" offset="0,.63889mm"/>
                </v:rect>
                <v:rect id="Rectangle 598" o:spid="_x0000_s1198" style="position:absolute;left:1440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U578EA&#10;AADcAAAADwAAAGRycy9kb3ducmV2LnhtbERPy2oCMRTdF/yHcIXuaqJY0dEotiiUQhc+15fJdTI4&#10;uRkm0Zn69WZR6PJw3otV5ypxpyaUnjUMBwoEce5NyYWG42H7NgURIrLByjNp+KUAq2XvZYGZ8S3v&#10;6L6PhUghHDLUYGOsMylDbslhGPiaOHEX3ziMCTaFNA22KdxVcqTURDosOTVYrOnTUn7d35wGZT8m&#10;J3p8b0ZBncc/m+2sPR2j1q/9bj0HEamL/+I/95fR8D5La9OZd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1Oe/BAAAA3AAAAA8AAAAAAAAAAAAAAAAAmAIAAGRycy9kb3du&#10;cmV2LnhtbFBLBQYAAAAABAAEAPUAAACGAwAAAAA=&#10;" fillcolor="#1f497d [3215]" strokecolor="#4579b8 [3044]">
                  <v:shadow on="t" color="black" opacity="22937f" origin=",.5" offset="0,.63889mm"/>
                </v:rect>
                <v:rect id="Rectangle 599" o:spid="_x0000_s1199" style="position:absolute;left:172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cdMUA&#10;AADcAAAADwAAAGRycy9kb3ducmV2LnhtbESPQWsCMRSE70L/Q3gFbzWpqLhbo2hRKAUPWu35sXnd&#10;LN28LJvU3frrG6HgcZiZb5jFqne1uFAbKs8ankcKBHHhTcWlhtPH7mkOIkRkg7Vn0vBLAVbLh8EC&#10;c+M7PtDlGEuRIBxy1GBjbHIpQ2HJYRj5hjh5X751GJNsS2la7BLc1XKs1Ew6rDgtWGzo1VLxffxx&#10;GpTdzM50fd+Og/qc7Le7rDufotbDx379AiJSH+/h//ab0TDNMridS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OZx0xQAAANwAAAAPAAAAAAAAAAAAAAAAAJgCAABkcnMv&#10;ZG93bnJldi54bWxQSwUGAAAAAAQABAD1AAAAigMAAAAA&#10;" fillcolor="#1f497d [3215]" strokecolor="#4579b8 [3044]">
                  <v:shadow on="t" color="black" opacity="22937f" origin=",.5" offset="0,.63889mm"/>
                </v:rect>
                <v:rect id="Rectangle 600" o:spid="_x0000_s1200" style="position:absolute;left:201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zBEsIA&#10;AADcAAAADwAAAGRycy9kb3ducmV2LnhtbERPyWrDMBC9B/IPYgq9JVJDMY1jOTQlgRLoodnOgzWx&#10;TK2RsdTYzddXh0KPj7cX69G14kZ9aDxreJorEMSVNw3XGk7H3ewFRIjIBlvPpOGHAqzL6aTA3PiB&#10;P+l2iLVIIRxy1GBj7HIpQ2XJYZj7jjhxV987jAn2tTQ9DinctXKhVCYdNpwaLHb0Zqn6Onw7Dcpu&#10;sjPd99tFUJfnj+1uOZxPUevHh/F1BSLSGP/Ff+53oyFTaX46k46AL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LMESwgAAANwAAAAPAAAAAAAAAAAAAAAAAJgCAABkcnMvZG93&#10;bnJldi54bWxQSwUGAAAAAAQABAD1AAAAhwMAAAAA&#10;" fillcolor="#1f497d [3215]" strokecolor="#4579b8 [3044]">
                  <v:shadow on="t" color="black" opacity="22937f" origin=",.5" offset="0,.63889mm"/>
                </v:rect>
                <v:rect id="Rectangle 601" o:spid="_x0000_s1201" style="position:absolute;left:230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BkicUA&#10;AADcAAAADwAAAGRycy9kb3ducmV2LnhtbESPQWsCMRSE7wX/Q3hCb91EKUu7GkVFoRR6qFXPj81z&#10;s7h5WTbR3fbXN4WCx2FmvmHmy8E14kZdqD1rmGQKBHHpTc2VhsPX7ukFRIjIBhvPpOGbAiwXo4c5&#10;Fsb3/Em3faxEgnAoUIONsS2kDKUlhyHzLXHyzr5zGJPsKmk67BPcNXKqVC4d1pwWLLa0sVRe9len&#10;Qdl1fqSf9+00qNPzx3b32h8PUevH8bCagYg0xHv4v/1mNORqAn9n0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YGSJxQAAANwAAAAPAAAAAAAAAAAAAAAAAJgCAABkcnMv&#10;ZG93bnJldi54bWxQSwUGAAAAAAQABAD1AAAAigMAAAAA&#10;" fillcolor="#1f497d [3215]" strokecolor="#4579b8 [3044]">
                  <v:shadow on="t" color="black" opacity="22937f" origin=",.5" offset="0,.63889mm"/>
                </v:rect>
                <v:rect id="Rectangle 602" o:spid="_x0000_s1202" style="position:absolute;left:2592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L6/sUA&#10;AADcAAAADwAAAGRycy9kb3ducmV2LnhtbESPQWsCMRSE7wX/Q3iCt5q4yFK3RqlFoRQ81Krnx+Z1&#10;s3TzsmxSd9tfbwShx2FmvmGW68E14kJdqD1rmE0VCOLSm5orDcfP3eMTiBCRDTaeScMvBVivRg9L&#10;LIzv+YMuh1iJBOFQoAYbY1tIGUpLDsPUt8TJ+/Kdw5hkV0nTYZ/grpGZUrl0WHNasNjSq6Xy+/Dj&#10;NCi7yU/0977NgjrP99vdoj8do9aT8fDyDCLSEP/D9/ab0ZCrDG5n0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svr+xQAAANwAAAAPAAAAAAAAAAAAAAAAAJgCAABkcnMv&#10;ZG93bnJldi54bWxQSwUGAAAAAAQABAD1AAAAigMAAAAA&#10;" fillcolor="#1f497d [3215]" strokecolor="#4579b8 [3044]">
                  <v:shadow on="t" color="black" opacity="22937f" origin=",.5" offset="0,.63889mm"/>
                </v:rect>
                <v:rect id="Rectangle 603" o:spid="_x0000_s1203" style="position:absolute;left:2880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5fZcUA&#10;AADcAAAADwAAAGRycy9kb3ducmV2LnhtbESPT2sCMRTE74V+h/AK3jSplsVujaKiIIUe/NfzY/O6&#10;Wbp5WTbRXfvpm4LQ4zAzv2Fmi97V4kptqDxreB4pEMSFNxWXGk7H7XAKIkRkg7Vn0nCjAIv548MM&#10;c+M73tP1EEuRIBxy1GBjbHIpQ2HJYRj5hjh5X751GJNsS2la7BLc1XKsVCYdVpwWLDa0tlR8Hy5O&#10;g7Kr7Ew/75txUJ8vH5vta3c+Ra0HT/3yDUSkPv6H7+2d0ZCpCfydS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l9lxQAAANwAAAAPAAAAAAAAAAAAAAAAAJgCAABkcnMv&#10;ZG93bnJldi54bWxQSwUGAAAAAAQABAD1AAAAigMAAAAA&#10;" fillcolor="#1f497d [3215]" strokecolor="#4579b8 [3044]">
                  <v:shadow on="t" color="black" opacity="22937f" origin=",.5" offset="0,.63889mm"/>
                </v:rect>
                <v:rect id="Rectangle 604" o:spid="_x0000_s1204" style="position:absolute;left:316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fHEcUA&#10;AADcAAAADwAAAGRycy9kb3ducmV2LnhtbESPQWsCMRSE7wX/Q3hCb92kIku7NUoVhSJ4qNWeH5vX&#10;zdLNy7JJ3a2/3giCx2FmvmFmi8E14kRdqD1reM4UCOLSm5orDYevzdMLiBCRDTaeScM/BVjMRw8z&#10;LIzv+ZNO+1iJBOFQoAYbY1tIGUpLDkPmW+Lk/fjOYUyyq6TpsE9w18iJUrl0WHNasNjSylL5u/9z&#10;GpRd5kc6b9eToL6nu/XmtT8eotaP4+H9DUSkId7Dt/aH0ZCrKVzPpCMg5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F8cRxQAAANwAAAAPAAAAAAAAAAAAAAAAAJgCAABkcnMv&#10;ZG93bnJldi54bWxQSwUGAAAAAAQABAD1AAAAigMAAAAA&#10;" fillcolor="#1f497d [3215]" strokecolor="#4579b8 [3044]">
                  <v:shadow on="t" color="black" opacity="22937f" origin=",.5" offset="0,.63889mm"/>
                </v:rect>
                <v:rect id="Rectangle 605" o:spid="_x0000_s1205" style="position:absolute;left:345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tiisUA&#10;AADcAAAADwAAAGRycy9kb3ducmV2LnhtbESPT2sCMRTE74V+h/AK3jSp2MVujaKiIIUe/NfzY/O6&#10;Wbp5WTbRXfvpm4LQ4zAzv2Fmi97V4kptqDxreB4pEMSFNxWXGk7H7XAKIkRkg7Vn0nCjAIv548MM&#10;c+M73tP1EEuRIBxy1GBjbHIpQ2HJYRj5hjh5X751GJNsS2la7BLc1XKsVCYdVpwWLDa0tlR8Hy5O&#10;g7Kr7Ew/75txUJ+Tj832tTufotaDp375BiJSH//D9/bOaMjUC/ydS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W2KKxQAAANwAAAAPAAAAAAAAAAAAAAAAAJgCAABkcnMv&#10;ZG93bnJldi54bWxQSwUGAAAAAAQABAD1AAAAigMAAAAA&#10;" fillcolor="#1f497d [3215]" strokecolor="#4579b8 [3044]">
                  <v:shadow on="t" color="black" opacity="22937f" origin=",.5" offset="0,.63889mm"/>
                </v:rect>
                <v:rect id="Rectangle 606" o:spid="_x0000_s1206" style="position:absolute;left:374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n8/cQA&#10;AADcAAAADwAAAGRycy9kb3ducmV2LnhtbESPT2sCMRTE7wW/Q3iCt5oostTVKFoUSqGH+u/82Dw3&#10;i5uXZZO62376plDwOMzMb5jlune1uFMbKs8aJmMFgrjwpuJSw+m4f34BESKywdozafimAOvV4GmJ&#10;ufEdf9L9EEuRIBxy1GBjbHIpQ2HJYRj7hjh5V986jEm2pTQtdgnuajlVKpMOK04LFht6tVTcDl9O&#10;g7Lb7Ew/77tpUJfZx24/786nqPVo2G8WICL18RH+b78ZDZnK4O9MO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J/P3EAAAA3AAAAA8AAAAAAAAAAAAAAAAAmAIAAGRycy9k&#10;b3ducmV2LnhtbFBLBQYAAAAABAAEAPUAAACJAwAAAAA=&#10;" fillcolor="#1f497d [3215]" strokecolor="#4579b8 [3044]">
                  <v:shadow on="t" color="black" opacity="22937f" origin=",.5" offset="0,.63889mm"/>
                </v:rect>
                <v:rect id="Rectangle 607" o:spid="_x0000_s1207" style="position:absolute;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zNosQA&#10;AADcAAAADwAAAGRycy9kb3ducmV2LnhtbESPT4vCMBTE74LfITxhb2tqWdy1GqUKggd1qX/uj+bZ&#10;FpuX0kSt394sLHgcZuY3zGzRmVrcqXWVZQWjYQSCOLe64kLB6bj+/AHhPLLG2jIpeJKDxbzfm2Gi&#10;7YMzuh98IQKEXYIKSu+bREqXl2TQDW1DHLyLbQ36INtC6hYfAW5qGUfRWBqsOCyU2NCqpPx6uBkF&#10;v/s0a05fsZ1MaHfeb8/dVW6XSn0MunQKwlPn3+H/9kYrGEff8HcmHA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szaLEAAAA3AAAAA8AAAAAAAAAAAAAAAAAmAIAAGRycy9k&#10;b3ducmV2LnhtbFBLBQYAAAAABAAEAPUAAACJAwAAAAA=&#10;" fillcolor="#c6615e [2901]" strokecolor="#4579b8 [3044]">
                  <v:shadow on="t" color="black" opacity="22937f" origin=",.5" offset="0,.63889mm"/>
                </v:rect>
                <v:rect id="Rectangle 608" o:spid="_x0000_s1208" style="position:absolute;left:28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swv8EA&#10;AADcAAAADwAAAGRycy9kb3ducmV2LnhtbERPTWvCQBC9F/oflin0VjctGErqGoLQooJC1d7H7JgE&#10;s7MhO5rUX+8eCj0+3vcsH12rrtSHxrOB10kCirj0tuHKwGH/+fIOKgiyxdYzGfilAPn88WGGmfUD&#10;f9N1J5WKIRwyNFCLdJnWoazJYZj4jjhyJ987lAj7StsehxjuWv2WJKl22HBsqLGjRU3leXdxBiT9&#10;4nET1tN1WG2XF/HFz/E2GPP8NBYfoIRG+Rf/uZfWQJrEtfFMPAJ6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LML/BAAAA3AAAAA8AAAAAAAAAAAAAAAAAmAIAAGRycy9kb3du&#10;cmV2LnhtbFBLBQYAAAAABAAEAPUAAACGAwAAAAA=&#10;" fillcolor="#84a6d1 [2260]" strokecolor="#4579b8 [3044]">
                  <v:shadow on="t" color="black" opacity="22937f" origin=",.5" offset="0,.63889mm"/>
                </v:rect>
                <v:rect id="Rectangle 609" o:spid="_x0000_s1209" style="position:absolute;left:57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1L8YA&#10;AADcAAAADwAAAGRycy9kb3ducmV2LnhtbESPzWvCQBTE7wX/h+UJvdVNPYiNrhKCHz0IrR/0/Mi+&#10;Jmmyb0N2NdG/3i0IHoeZ+Q0zX/amFhdqXWlZwfsoAkGcWV1yruB0XL9NQTiPrLG2TAqu5GC5GLzM&#10;Mda24z1dDj4XAcIuRgWF900spcsKMuhGtiEO3q9tDfog21zqFrsAN7UcR9FEGiw5LBTYUFpQVh3O&#10;RkHy/fXjmmmXbvZ/u22V1NUtS1dKvQ77ZAbCU++f4Uf7UyuYRB/wfy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w1L8YAAADcAAAADwAAAAAAAAAAAAAAAACYAgAAZHJz&#10;L2Rvd25yZXYueG1sUEsFBgAAAAAEAAQA9QAAAIsDAAAAAA==&#10;" fillcolor="white [3212]" strokecolor="#4579b8 [3044]">
                  <v:shadow on="t" color="black" opacity="22937f" origin=",.5" offset="0,.63889mm"/>
                </v:rect>
                <v:rect id="Rectangle 610" o:spid="_x0000_s1210" style="position:absolute;left:86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8Kb8EA&#10;AADcAAAADwAAAGRycy9kb3ducmV2LnhtbERPy4rCMBTdD/gP4QruxtRZiFSjlKIzLgZ84vrSXNva&#10;5qY0Gdvx681CcHk478WqN7W4U+tKywom4wgEcWZ1ybmC82nzOQPhPLLG2jIp+CcHq+XgY4Gxth0f&#10;6H70uQgh7GJUUHjfxFK6rCCDbmwb4sBdbWvQB9jmUrfYhXBTy68omkqDJYeGAhtKC8qq459RkOx3&#10;F9fMuvT7cPv9qZK6emTpWqnRsE/mIDz1/i1+ubdawXQS5ocz4Qj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vCm/BAAAA3AAAAA8AAAAAAAAAAAAAAAAAmAIAAGRycy9kb3du&#10;cmV2LnhtbFBLBQYAAAAABAAEAPUAAACGAwAAAAA=&#10;" fillcolor="white [3212]" strokecolor="#4579b8 [3044]">
                  <v:shadow on="t" color="black" opacity="22937f" origin=",.5" offset="0,.63889mm"/>
                </v:rect>
                <v:rect id="Rectangle 611" o:spid="_x0000_s1211" style="position:absolute;left:1152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B0zcMA&#10;AADcAAAADwAAAGRycy9kb3ducmV2LnhtbESPX2vCMBTF3wd+h3AF32ZaETc6o4ioOHyZdfh8ae7a&#10;suamNLHGfXojCHs8nD8/znwZTCN66lxtWUE6TkAQF1bXXCr4Pm1f30E4j6yxsUwKbuRguRi8zDHT&#10;9spH6nNfijjCLkMFlfdtJqUrKjLoxrYljt6P7Qz6KLtS6g6vcdw0cpIkM2mw5kiosKV1RcVvfjER&#10;0ven8y4PBzpvP/++3qYhqTdHpUbDsPoA4Sn4//CzvdcKZmkKjzPx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B0zcMAAADcAAAADwAAAAAAAAAAAAAAAACYAgAAZHJzL2Rv&#10;d25yZXYueG1sUEsFBgAAAAAEAAQA9QAAAIgDAAAAAA==&#10;" fillcolor="#d38482 [2261]" strokecolor="#4579b8 [3044]">
                  <v:shadow on="t" color="black" opacity="22937f" origin=",.5" offset="0,.63889mm"/>
                </v:rect>
                <v:rect id="Rectangle 612" o:spid="_x0000_s1212" style="position:absolute;left:1440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xg8UA&#10;AADcAAAADwAAAGRycy9kb3ducmV2LnhtbESPT2vCQBTE74V+h+UVvDUbPYikrhJCWz0I/is9P7Kv&#10;SZrs25BdTfTTu4LgcZiZ3zDz5WAacabOVZYVjKMYBHFudcWFgp/j1/sMhPPIGhvLpOBCDpaL15c5&#10;Jtr2vKfzwRciQNglqKD0vk2kdHlJBl1kW+Lg/dnOoA+yK6TusA9w08hJHE+lwYrDQoktZSXl9eFk&#10;FKS77a9rZ332vf/frOq0qa959qnU6G1IP0B4Gvwz/GivtYLpeAL3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MTGDxQAAANwAAAAPAAAAAAAAAAAAAAAAAJgCAABkcnMv&#10;ZG93bnJldi54bWxQSwUGAAAAAAQABAD1AAAAigMAAAAA&#10;" fillcolor="white [3212]" strokecolor="#4579b8 [3044]">
                  <v:shadow on="t" color="black" opacity="22937f" origin=",.5" offset="0,.63889mm"/>
                </v:rect>
                <v:rect id="Rectangle 613" o:spid="_x0000_s1213" style="position:absolute;left:172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2UGMYA&#10;AADcAAAADwAAAGRycy9kb3ducmV2LnhtbESPQWvCQBSE74X+h+UVequbWBCJriGE1vYgVG3x/Mg+&#10;k5js25DdmtRf3xUEj8PMfMMs09G04ky9qy0riCcRCOLC6ppLBT/f7y9zEM4ja2wtk4I/cpCuHh+W&#10;mGg78I7Oe1+KAGGXoILK+y6R0hUVGXQT2xEH72h7gz7IvpS6xyHATSunUTSTBmsOCxV2lFdUNPtf&#10;oyDbfh1cNx/y9e60+WiytrkU+ZtSz09jtgDhafT38K39qRXM4le4ng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2UGMYAAADcAAAADwAAAAAAAAAAAAAAAACYAgAAZHJz&#10;L2Rvd25yZXYueG1sUEsFBgAAAAAEAAQA9QAAAIsDAAAAAA==&#10;" fillcolor="white [3212]" strokecolor="#4579b8 [3044]">
                  <v:shadow on="t" color="black" opacity="22937f" origin=",.5" offset="0,.63889mm"/>
                </v:rect>
                <v:rect id="Rectangle 614" o:spid="_x0000_s1214" style="position:absolute;left:201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fFCMEA&#10;AADcAAAADwAAAGRycy9kb3ducmV2LnhtbESPSwvCMBCE74L/IazgTVNFRKtRVBA8+MDXfWnWtths&#10;ShO1/nsjCB6HmfmGmc5rU4gnVS63rKDXjUAQJ1bnnCq4nNedEQjnkTUWlknBmxzMZ83GFGNtX3yk&#10;58mnIkDYxagg876MpXRJRgZd15bEwbvZyqAPskqlrvAV4KaQ/SgaSoM5h4UMS1pllNxPD6PgsF8c&#10;y8ugb8dj2l3322t9l9ulUu1WvZiA8FT7f/jX3mgFw94AvmfCEZC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nxQjBAAAA3AAAAA8AAAAAAAAAAAAAAAAAmAIAAGRycy9kb3du&#10;cmV2LnhtbFBLBQYAAAAABAAEAPUAAACGAwAAAAA=&#10;" fillcolor="#c6615e [2901]" strokecolor="#4579b8 [3044]">
                  <v:shadow on="t" color="black" opacity="22937f" origin=",.5" offset="0,.63889mm"/>
                </v:rect>
                <v:rect id="Rectangle 615" o:spid="_x0000_s1215" style="position:absolute;left:230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p98YA&#10;AADcAAAADwAAAGRycy9kb3ducmV2LnhtbESPQWvCQBSE74X+h+UVequbCBWJriGE1vYgVG3x/Mg+&#10;k5js25DdmtRf3xUEj8PMfMMs09G04ky9qy0riCcRCOLC6ppLBT/f7y9zEM4ja2wtk4I/cpCuHh+W&#10;mGg78I7Oe1+KAGGXoILK+y6R0hUVGXQT2xEH72h7gz7IvpS6xyHATSunUTSTBmsOCxV2lFdUNPtf&#10;oyDbfh1cNx/y9e60+WiytrkU+ZtSz09jtgDhafT38K39qRXM4le4ng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dip98YAAADcAAAADwAAAAAAAAAAAAAAAACYAgAAZHJz&#10;L2Rvd25yZXYueG1sUEsFBgAAAAAEAAQA9QAAAIsDAAAAAA==&#10;" fillcolor="white [3212]" strokecolor="#4579b8 [3044]">
                  <v:shadow on="t" color="black" opacity="22937f" origin=",.5" offset="0,.63889mm"/>
                </v:rect>
                <v:rect id="Rectangle 616" o:spid="_x0000_s1216" style="position:absolute;left:2592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o3gMYA&#10;AADcAAAADwAAAGRycy9kb3ducmV2LnhtbESPT2vCQBTE7wW/w/IEb3VjD0Giq4Sg1UOh9Q+eH9ln&#10;EpN9G7KrSfvpu4WCx2FmfsMs14NpxIM6V1lWMJtGIIhzqysuFJxP29c5COeRNTaWScE3OVivRi9L&#10;TLTt+UCPoy9EgLBLUEHpfZtI6fKSDLqpbYmDd7WdQR9kV0jdYR/gppFvURRLgxWHhRJbykrK6+Pd&#10;KEi/Pi+unffZ++H2savTpv7Js41Sk/GQLkB4Gvwz/N/eawXxLIa/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o3gMYAAADcAAAADwAAAAAAAAAAAAAAAACYAgAAZHJz&#10;L2Rvd25yZXYueG1sUEsFBgAAAAAEAAQA9QAAAIsDAAAAAA==&#10;" fillcolor="white [3212]" strokecolor="#4579b8 [3044]">
                  <v:shadow on="t" color="black" opacity="22937f" origin=",.5" offset="0,.63889mm"/>
                </v:rect>
                <v:rect id="Rectangle 617" o:spid="_x0000_s1217" style="position:absolute;left:2880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aSG8YA&#10;AADcAAAADwAAAGRycy9kb3ducmV2LnhtbESPT2vCQBTE7wW/w/KE3upGDyqpq4SgtoeC9Q89P7LP&#10;JCb7NmS3JvXTuwXB4zAzv2EWq97U4kqtKy0rGI8iEMSZ1SXnCk7HzdschPPIGmvLpOCPHKyWg5cF&#10;xtp2vKfrweciQNjFqKDwvomldFlBBt3INsTBO9vWoA+yzaVusQtwU8tJFE2lwZLDQoENpQVl1eHX&#10;KEi+dz+umXfpdn/5+qiSurpl6Vqp12GfvIPw1Ptn+NH+1Aqm4xn8nw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aSG8YAAADcAAAADwAAAAAAAAAAAAAAAACYAgAAZHJz&#10;L2Rvd25yZXYueG1sUEsFBgAAAAAEAAQA9QAAAIsDAAAAAA==&#10;" fillcolor="white [3212]" strokecolor="#4579b8 [3044]">
                  <v:shadow on="t" color="black" opacity="22937f" origin=",.5" offset="0,.63889mm"/>
                </v:rect>
                <v:rect id="Rectangle 618" o:spid="_x0000_s1218" style="position:absolute;left:316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rdUMIA&#10;AADcAAAADwAAAGRycy9kb3ducmV2LnhtbERPTWvCQBC9C/0PyxS86cYiKqmrlFKlpReNxfOQHZNg&#10;djZk17jtr+8cCj0+3vd6m1yrBupD49nAbJqBIi69bbgy8HXaTVagQkS22HomA98UYLt5GK0xt/7O&#10;RxqKWCkJ4ZCjgTrGLtc6lDU5DFPfEQt38b3DKLCvtO3xLuGu1U9ZttAOG5aGGjt6ram8FjcnJcNw&#10;Ou+L9Enn3cfPYTlPWfN2NGb8mF6eQUVK8V/85363BhYz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Ct1QwgAAANwAAAAPAAAAAAAAAAAAAAAAAJgCAABkcnMvZG93&#10;bnJldi54bWxQSwUGAAAAAAQABAD1AAAAhwMAAAAA&#10;" fillcolor="#d38482 [2261]" strokecolor="#4579b8 [3044]">
                  <v:shadow on="t" color="black" opacity="22937f" origin=",.5" offset="0,.63889mm"/>
                </v:rect>
                <v:rect id="Rectangle 619" o:spid="_x0000_s1219" style="position:absolute;left:345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Wj8scA&#10;AADcAAAADwAAAGRycy9kb3ducmV2LnhtbESPzWrDMBCE74G+g9hCb4nsHkLiRjHGtE0Phfy09LxY&#10;W9u1tTKWErt5+igQyHGYmW+YVTqaVpyod7VlBfEsAkFcWF1zqeD76226AOE8ssbWMin4Jwfp+mGy&#10;wkTbgfd0OvhSBAi7BBVU3neJlK6oyKCb2Y44eL+2N+iD7EupexwC3LTyOYrm0mDNYaHCjvKKiuZw&#10;NAqy3fbHdYshf9//fW6arG3ORf6q1NPjmL2A8DT6e/jW/tAK5vESrmfCEZDr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Vo/LHAAAA3AAAAA8AAAAAAAAAAAAAAAAAmAIAAGRy&#10;cy9kb3ducmV2LnhtbFBLBQYAAAAABAAEAPUAAACMAwAAAAA=&#10;" fillcolor="white [3212]" strokecolor="#4579b8 [3044]">
                  <v:shadow on="t" color="black" opacity="22937f" origin=",.5" offset="0,.63889mm"/>
                </v:rect>
                <v:rect id="Rectangle 620" o:spid="_x0000_s1220" style="position:absolute;left:374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PA0sMA&#10;AADcAAAADwAAAGRycy9kb3ducmV2LnhtbERPTWuDQBC9F/oflin01qzJQcRmE0TSpodCYxpyHtyJ&#10;Gt1ZcTdq++uzh0KPj/e93s6mEyMNrrGsYLmIQBCXVjdcKTh9v70kIJxH1thZJgU/5GC7eXxYY6rt&#10;xAWNR1+JEMIuRQW1930qpStrMugWticO3MUOBn2AQyX1gFMIN51cRVEsDTYcGmrsKa+pbI83oyA7&#10;fJ1dn0z5e3H93LdZ1/6W+U6p56c5ewXhafb/4j/3h1YQr8L8cCYcAb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PA0sMAAADcAAAADwAAAAAAAAAAAAAAAACYAgAAZHJzL2Rv&#10;d25yZXYueG1sUEsFBgAAAAAEAAQA9QAAAIgDAAAAAA==&#10;" fillcolor="white [3212]" strokecolor="#4579b8 [3044]">
                  <v:shadow on="t" color="black" opacity="22937f" origin=",.5" offset="0,.63889mm"/>
                </v:rect>
                <v:rect id="Rectangle 621" o:spid="_x0000_s1221" style="position:absolute;left:57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lScUA&#10;AADcAAAADwAAAGRycy9kb3ducmV2LnhtbESPT2vCQBTE74V+h+UVvDUbPYikrhJCWz0I/is9P7Kv&#10;SZrs25BdTfTTu4LgcZiZ3zDz5WAacabOVZYVjKMYBHFudcWFgp/j1/sMhPPIGhvLpOBCDpaL15c5&#10;Jtr2vKfzwRciQNglqKD0vk2kdHlJBl1kW+Lg/dnOoA+yK6TusA9w08hJHE+lwYrDQoktZSXl9eFk&#10;FKS77a9rZ332vf/frOq0qa959qnU6G1IP0B4Gvwz/GivtYLpZAz3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2VJxQAAANwAAAAPAAAAAAAAAAAAAAAAAJgCAABkcnMv&#10;ZG93bnJldi54bWxQSwUGAAAAAAQABAD1AAAAigMAAAAA&#10;" fillcolor="white [3212]" strokecolor="#4579b8 [3044]">
                  <v:shadow on="t" color="black" opacity="22937f" origin=",.5" offset="0,.63889mm"/>
                </v:rect>
                <v:rect id="Rectangle 622" o:spid="_x0000_s1222"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T+k8QA&#10;AADcAAAADwAAAGRycy9kb3ducmV2LnhtbESPQWvCQBSE70L/w/KE3szGUERiNpJKC71I1Yp4fM2+&#10;JqHZt2F31fTfu4VCj8PMfMMU69H04krOd5YVzJMUBHFtdceNguPH62wJwgdkjb1lUvBDHtblw6TA&#10;XNsb7+l6CI2IEPY5KmhDGHIpfd2SQZ/YgTh6X9YZDFG6RmqHtwg3vczSdCENdhwXWhxo01L9fbgY&#10;BWd+Cpf36vP0ghuU235bPXu/U+pxOlYrEIHG8B/+a79pBYssg98z8QjI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0/pPEAAAA3AAAAA8AAAAAAAAAAAAAAAAAmAIAAGRycy9k&#10;b3ducmV2LnhtbFBLBQYAAAAABAAEAPUAAACJAwAAAAA=&#10;" fillcolor="#ccc [669]" strokecolor="#4579b8 [3044]" strokeweight="2pt">
                  <v:shadow on="t" color="black" opacity="22937f" origin=",.5" offset="0,.63889mm"/>
                </v:rect>
                <v:rect id="Rectangle 623" o:spid="_x0000_s1223"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CMMA&#10;AADcAAAADwAAAGRycy9kb3ducmV2LnhtbESPS4vCQBCE7wv+h6EFbzrxgUh0lCgKXmTXB+KxzbRJ&#10;MNMTMqPGf7+zIOyxqKqvqNmiMaV4Uu0Kywr6vQgEcWp1wZmC03HTnYBwHlljaZkUvMnBYt76mmGs&#10;7Yv39Dz4TAQIuxgV5N5XsZQuzcmg69mKOHg3Wxv0QdaZ1DW+AtyUchBFY2mw4LCQY0WrnNL74WEU&#10;XHjkH9/J9bzGFcpduUuWzv0o1Wk3yRSEp8b/hz/trVYwHgzh70w4An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bCMMAAADcAAAADwAAAAAAAAAAAAAAAACYAgAAZHJzL2Rv&#10;d25yZXYueG1sUEsFBgAAAAAEAAQA9QAAAIgDAAAAAA==&#10;" fillcolor="#ccc [669]" strokecolor="#4579b8 [3044]" strokeweight="2pt">
                  <v:shadow on="t" color="black" opacity="22937f" origin=",.5" offset="0,.63889mm"/>
                </v:rect>
                <v:rect id="Rectangle 624" o:spid="_x0000_s1224" style="position:absolute;left:230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HDfMIA&#10;AADcAAAADwAAAGRycy9kb3ducmV2LnhtbESPzarCMBSE9xd8h3AEd9dUEZFqlCoKbsTrD+Ly2Bzb&#10;YnNSmqj17W8EweUwM98wk1ljSvGg2hWWFfS6EQji1OqCMwXHw+p3BMJ5ZI2lZVLwIgezaetngrG2&#10;T97RY+8zESDsYlSQe1/FUro0J4Ouayvi4F1tbdAHWWdS1/gMcFPKfhQNpcGCw0KOFS1ySm/7u1Fw&#10;5oG/b5PLaYkLlJtyk8yd+1Oq026SMQhPjf+GP+21VjDsD+B9JhwBO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0cN8wgAAANwAAAAPAAAAAAAAAAAAAAAAAJgCAABkcnMvZG93&#10;bnJldi54bWxQSwUGAAAAAAQABAD1AAAAhwMAAAAA&#10;" fillcolor="#ccc [669]" strokecolor="#4579b8 [3044]" strokeweight="2pt">
                  <v:shadow on="t" color="black" opacity="22937f" origin=",.5" offset="0,.63889mm"/>
                </v:rect>
                <v:rect id="Rectangle 625" o:spid="_x0000_s1225"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1m58MA&#10;AADcAAAADwAAAGRycy9kb3ducmV2LnhtbESPT4vCMBTE7wt+h/AEb5oqKlKNUkXBi+z6B/H4bJ5t&#10;sXkpTdT67TcLwh6HmfkNM1s0phRPql1hWUG/F4EgTq0uOFNwOm66ExDOI2ssLZOCNzlYzFtfM4y1&#10;ffGengefiQBhF6OC3PsqltKlORl0PVsRB+9ma4M+yDqTusZXgJtSDqJoLA0WHBZyrGiVU3o/PIyC&#10;Cw/94zu5nte4Qrkrd8nSuR+lOu0mmYLw1Pj/8Ke91QrGgxH8nQlH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1m58MAAADcAAAADwAAAAAAAAAAAAAAAACYAgAAZHJzL2Rv&#10;d25yZXYueG1sUEsFBgAAAAAEAAQA9QAAAIgDAAAAAA==&#10;" fillcolor="#ccc [669]" strokecolor="#4579b8 [3044]" strokeweight="2pt">
                  <v:shadow on="t" color="black" opacity="22937f" origin=",.5" offset="0,.63889mm"/>
                </v:rect>
                <v:rect id="Rectangle 626" o:spid="_x0000_s1226" style="position:absolute;left:345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4kMQA&#10;AADcAAAADwAAAGRycy9kb3ducmV2LnhtbESPQWvCQBSE70L/w/KE3sxGKUFiNpJKC71I1Yp4fM2+&#10;JqHZt2F31fTfu4VCj8PMfMMU69H04krOd5YVzJMUBHFtdceNguPH62wJwgdkjb1lUvBDHtblw6TA&#10;XNsb7+l6CI2IEPY5KmhDGHIpfd2SQZ/YgTh6X9YZDFG6RmqHtwg3vVykaSYNdhwXWhxo01L9fbgY&#10;BWd+Cpf36vP0ghuU235bPXu/U+pxOlYrEIHG8B/+a79pBdkig98z8QjI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P+JDEAAAA3AAAAA8AAAAAAAAAAAAAAAAAmAIAAGRycy9k&#10;b3ducmV2LnhtbFBLBQYAAAAABAAEAPUAAACJAwAAAAA=&#10;" fillcolor="#ccc [669]" strokecolor="#4579b8 [3044]" strokeweight="2pt">
                  <v:shadow on="t" color="black" opacity="22937f" origin=",.5" offset="0,.63889mm"/>
                </v:rect>
                <v:rect id="Rectangle 627" o:spid="_x0000_s1227" style="position:absolute;left:57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pYpscA&#10;AADcAAAADwAAAGRycy9kb3ducmV2LnhtbESPzWrDMBCE74W8g9hAbo0cH9LgRjHGpE0OgTY/9LxY&#10;W9u1tTKWEjt9+qpQ6HGYmW+YdTqaVtyod7VlBYt5BIK4sLrmUsHl/PK4AuE8ssbWMim4k4N0M3lY&#10;Y6LtwEe6nXwpAoRdggoq77tESldUZNDNbUccvE/bG/RB9qXUPQ4BbloZR9FSGqw5LFTYUV5R0Zyu&#10;RkH2/vbhutWQvx6/Drsma5vvIt8qNZuO2TMIT6P/D/+191rBMn6C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qWKbHAAAA3AAAAA8AAAAAAAAAAAAAAAAAmAIAAGRy&#10;cy9kb3ducmV2LnhtbFBLBQYAAAAABAAEAPUAAACMAwAAAAA=&#10;" fillcolor="white [3212]" strokecolor="#4579b8 [3044]">
                  <v:shadow on="t" color="black" opacity="22937f" origin=",.5" offset="0,.63889mm"/>
                </v:rect>
                <v:rect id="Rectangle 628" o:spid="_x0000_s1228" style="position:absolute;left:57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M1MMA&#10;AADcAAAADwAAAGRycy9kb3ducmV2LnhtbERPTWuDQBC9F/oflin01qzJQcRmE0TSpodCYxpyHtyJ&#10;Gt1ZcTdq++uzh0KPj/e93s6mEyMNrrGsYLmIQBCXVjdcKTh9v70kIJxH1thZJgU/5GC7eXxYY6rt&#10;xAWNR1+JEMIuRQW1930qpStrMugWticO3MUOBn2AQyX1gFMIN51cRVEsDTYcGmrsKa+pbI83oyA7&#10;fJ1dn0z5e3H93LdZ1/6W+U6p56c5ewXhafb/4j/3h1YQr8LacCYcAb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XM1MMAAADcAAAADwAAAAAAAAAAAAAAAACYAgAAZHJzL2Rv&#10;d25yZXYueG1sUEsFBgAAAAAEAAQA9QAAAIgDAAAAAA==&#10;" fillcolor="white [3212]" strokecolor="#4579b8 [3044]">
                  <v:shadow on="t" color="black" opacity="22937f" origin=",.5" offset="0,.63889mm"/>
                </v:rect>
              </v:group>
            </w:pict>
          </mc:Fallback>
        </mc:AlternateContent>
      </w:r>
      <w:r>
        <w:rPr>
          <w:noProof/>
          <w:lang w:val="en-US" w:eastAsia="en-US"/>
        </w:rPr>
        <mc:AlternateContent>
          <mc:Choice Requires="wpg">
            <w:drawing>
              <wp:anchor distT="0" distB="0" distL="114300" distR="114300" simplePos="0" relativeHeight="251661312" behindDoc="0" locked="0" layoutInCell="1" allowOverlap="1" wp14:anchorId="480D9E84" wp14:editId="77C54339">
                <wp:simplePos x="0" y="0"/>
                <wp:positionH relativeFrom="column">
                  <wp:posOffset>3946525</wp:posOffset>
                </wp:positionH>
                <wp:positionV relativeFrom="paragraph">
                  <wp:posOffset>74930</wp:posOffset>
                </wp:positionV>
                <wp:extent cx="1395095" cy="1195705"/>
                <wp:effectExtent l="57150" t="19050" r="71755" b="99695"/>
                <wp:wrapNone/>
                <wp:docPr id="422" name="Group 422"/>
                <wp:cNvGraphicFramePr/>
                <a:graphic xmlns:a="http://schemas.openxmlformats.org/drawingml/2006/main">
                  <a:graphicData uri="http://schemas.microsoft.com/office/word/2010/wordprocessingGroup">
                    <wpg:wgp>
                      <wpg:cNvGrpSpPr/>
                      <wpg:grpSpPr>
                        <a:xfrm>
                          <a:off x="0" y="0"/>
                          <a:ext cx="1395095" cy="1195705"/>
                          <a:chOff x="0" y="0"/>
                          <a:chExt cx="4032000" cy="3456000"/>
                        </a:xfrm>
                      </wpg:grpSpPr>
                      <wps:wsp>
                        <wps:cNvPr id="2" name="Rectangle 2"/>
                        <wps:cNvSpPr/>
                        <wps:spPr>
                          <a:xfrm>
                            <a:off x="0" y="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3" name="Rectangle 3"/>
                        <wps:cNvSpPr/>
                        <wps:spPr>
                          <a:xfrm>
                            <a:off x="288000" y="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 name="Rectangle 4"/>
                        <wps:cNvSpPr/>
                        <wps:spPr>
                          <a:xfrm>
                            <a:off x="57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 name="Rectangle 5"/>
                        <wps:cNvSpPr/>
                        <wps:spPr>
                          <a:xfrm>
                            <a:off x="86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 name="Rectangle 6"/>
                        <wps:cNvSpPr/>
                        <wps:spPr>
                          <a:xfrm>
                            <a:off x="1152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7" name="Rectangle 7"/>
                        <wps:cNvSpPr/>
                        <wps:spPr>
                          <a:xfrm>
                            <a:off x="1440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8" name="Rectangle 8"/>
                        <wps:cNvSpPr/>
                        <wps:spPr>
                          <a:xfrm>
                            <a:off x="1728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9" name="Rectangle 9"/>
                        <wps:cNvSpPr/>
                        <wps:spPr>
                          <a:xfrm>
                            <a:off x="201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0" name="Rectangle 10"/>
                        <wps:cNvSpPr/>
                        <wps:spPr>
                          <a:xfrm>
                            <a:off x="230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1" name="Rectangle 11"/>
                        <wps:cNvSpPr/>
                        <wps:spPr>
                          <a:xfrm>
                            <a:off x="2592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2" name="Rectangle 12"/>
                        <wps:cNvSpPr/>
                        <wps:spPr>
                          <a:xfrm>
                            <a:off x="2880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3" name="Rectangle 13"/>
                        <wps:cNvSpPr/>
                        <wps:spPr>
                          <a:xfrm>
                            <a:off x="3168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4" name="Rectangle 14"/>
                        <wps:cNvSpPr/>
                        <wps:spPr>
                          <a:xfrm>
                            <a:off x="345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5" name="Rectangle 15"/>
                        <wps:cNvSpPr/>
                        <wps:spPr>
                          <a:xfrm>
                            <a:off x="374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 name="Rectangle 16"/>
                        <wps:cNvSpPr/>
                        <wps:spPr>
                          <a:xfrm>
                            <a:off x="86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7" name="Rectangle 17"/>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8" name="Rectangle 18"/>
                        <wps:cNvSpPr/>
                        <wps:spPr>
                          <a:xfrm>
                            <a:off x="143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9" name="Rectangle 19"/>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0" name="Rectangle 20"/>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1" name="Rectangle 21"/>
                        <wps:cNvSpPr/>
                        <wps:spPr>
                          <a:xfrm>
                            <a:off x="230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2" name="Rectangle 22"/>
                        <wps:cNvSpPr/>
                        <wps:spPr>
                          <a:xfrm>
                            <a:off x="259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3" name="Rectangle 23"/>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4" name="Rectangle 24"/>
                        <wps:cNvSpPr/>
                        <wps:spPr>
                          <a:xfrm>
                            <a:off x="316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5" name="Rectangle 25"/>
                        <wps:cNvSpPr/>
                        <wps:spPr>
                          <a:xfrm>
                            <a:off x="345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6" name="Rectangle 26"/>
                        <wps:cNvSpPr/>
                        <wps:spPr>
                          <a:xfrm>
                            <a:off x="374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7" name="Rectangle 27"/>
                        <wps:cNvSpPr/>
                        <wps:spPr>
                          <a:xfrm>
                            <a:off x="0" y="28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8" name="Rectangle 28"/>
                        <wps:cNvSpPr/>
                        <wps:spPr>
                          <a:xfrm>
                            <a:off x="288000" y="28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9" name="Rectangle 29"/>
                        <wps:cNvSpPr/>
                        <wps:spPr>
                          <a:xfrm>
                            <a:off x="576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30" name="Rectangle 30"/>
                        <wps:cNvSpPr/>
                        <wps:spPr>
                          <a:xfrm>
                            <a:off x="864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31" name="Rectangle 31"/>
                        <wps:cNvSpPr/>
                        <wps:spPr>
                          <a:xfrm>
                            <a:off x="1152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32" name="Rectangle 32"/>
                        <wps:cNvSpPr/>
                        <wps:spPr>
                          <a:xfrm>
                            <a:off x="1440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33" name="Rectangle 33"/>
                        <wps:cNvSpPr/>
                        <wps:spPr>
                          <a:xfrm>
                            <a:off x="1728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34" name="Rectangle 34"/>
                        <wps:cNvSpPr/>
                        <wps:spPr>
                          <a:xfrm>
                            <a:off x="2016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35" name="Rectangle 35"/>
                        <wps:cNvSpPr/>
                        <wps:spPr>
                          <a:xfrm>
                            <a:off x="2304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36" name="Rectangle 36"/>
                        <wps:cNvSpPr/>
                        <wps:spPr>
                          <a:xfrm>
                            <a:off x="2592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37" name="Rectangle 37"/>
                        <wps:cNvSpPr/>
                        <wps:spPr>
                          <a:xfrm>
                            <a:off x="2880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38" name="Rectangle 38"/>
                        <wps:cNvSpPr/>
                        <wps:spPr>
                          <a:xfrm>
                            <a:off x="3168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39" name="Rectangle 39"/>
                        <wps:cNvSpPr/>
                        <wps:spPr>
                          <a:xfrm>
                            <a:off x="3456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0" name="Rectangle 40"/>
                        <wps:cNvSpPr/>
                        <wps:spPr>
                          <a:xfrm>
                            <a:off x="3744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1" name="Rectangle 41"/>
                        <wps:cNvSpPr/>
                        <wps:spPr>
                          <a:xfrm>
                            <a:off x="0" y="576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2" name="Rectangle 42"/>
                        <wps:cNvSpPr/>
                        <wps:spPr>
                          <a:xfrm>
                            <a:off x="288000" y="57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3" name="Rectangle 43"/>
                        <wps:cNvSpPr/>
                        <wps:spPr>
                          <a:xfrm>
                            <a:off x="576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4" name="Rectangle 44"/>
                        <wps:cNvSpPr/>
                        <wps:spPr>
                          <a:xfrm>
                            <a:off x="86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5" name="Rectangle 45"/>
                        <wps:cNvSpPr/>
                        <wps:spPr>
                          <a:xfrm>
                            <a:off x="1152000" y="576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6" name="Rectangle 46"/>
                        <wps:cNvSpPr/>
                        <wps:spPr>
                          <a:xfrm>
                            <a:off x="1440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7" name="Rectangle 47"/>
                        <wps:cNvSpPr/>
                        <wps:spPr>
                          <a:xfrm>
                            <a:off x="1728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8" name="Rectangle 48"/>
                        <wps:cNvSpPr/>
                        <wps:spPr>
                          <a:xfrm>
                            <a:off x="2016000" y="576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49" name="Rectangle 49"/>
                        <wps:cNvSpPr/>
                        <wps:spPr>
                          <a:xfrm>
                            <a:off x="230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0" name="Rectangle 50"/>
                        <wps:cNvSpPr/>
                        <wps:spPr>
                          <a:xfrm>
                            <a:off x="2592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1" name="Rectangle 51"/>
                        <wps:cNvSpPr/>
                        <wps:spPr>
                          <a:xfrm>
                            <a:off x="2880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2" name="Rectangle 52"/>
                        <wps:cNvSpPr/>
                        <wps:spPr>
                          <a:xfrm>
                            <a:off x="3168000" y="576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3" name="Rectangle 53"/>
                        <wps:cNvSpPr/>
                        <wps:spPr>
                          <a:xfrm>
                            <a:off x="3456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4" name="Rectangle 54"/>
                        <wps:cNvSpPr/>
                        <wps:spPr>
                          <a:xfrm>
                            <a:off x="374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55" name="Rectangle 55"/>
                        <wps:cNvSpPr/>
                        <wps:spPr>
                          <a:xfrm>
                            <a:off x="86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6" name="Rectangle 56"/>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7" name="Rectangle 57"/>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8" name="Rectangle 58"/>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59" name="Rectangle 59"/>
                        <wps:cNvSpPr/>
                        <wps:spPr>
                          <a:xfrm>
                            <a:off x="259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60" name="Rectangle 60"/>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61" name="Rectangle 61"/>
                        <wps:cNvSpPr/>
                        <wps:spPr>
                          <a:xfrm>
                            <a:off x="316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62" name="Rectangle 62"/>
                        <wps:cNvSpPr/>
                        <wps:spPr>
                          <a:xfrm>
                            <a:off x="374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63" name="Rectangle 63"/>
                        <wps:cNvSpPr/>
                        <wps:spPr>
                          <a:xfrm>
                            <a:off x="0" y="86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4" name="Rectangle 64"/>
                        <wps:cNvSpPr/>
                        <wps:spPr>
                          <a:xfrm>
                            <a:off x="288000" y="86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5" name="Rectangle 65"/>
                        <wps:cNvSpPr/>
                        <wps:spPr>
                          <a:xfrm>
                            <a:off x="57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6" name="Rectangle 66"/>
                        <wps:cNvSpPr/>
                        <wps:spPr>
                          <a:xfrm>
                            <a:off x="86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7" name="Rectangle 67"/>
                        <wps:cNvSpPr/>
                        <wps:spPr>
                          <a:xfrm>
                            <a:off x="1152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8" name="Rectangle 68"/>
                        <wps:cNvSpPr/>
                        <wps:spPr>
                          <a:xfrm>
                            <a:off x="1440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69" name="Rectangle 69"/>
                        <wps:cNvSpPr/>
                        <wps:spPr>
                          <a:xfrm>
                            <a:off x="1728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70" name="Rectangle 70"/>
                        <wps:cNvSpPr/>
                        <wps:spPr>
                          <a:xfrm>
                            <a:off x="201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71" name="Rectangle 71"/>
                        <wps:cNvSpPr/>
                        <wps:spPr>
                          <a:xfrm>
                            <a:off x="230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72" name="Rectangle 72"/>
                        <wps:cNvSpPr/>
                        <wps:spPr>
                          <a:xfrm>
                            <a:off x="2592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73" name="Rectangle 73"/>
                        <wps:cNvSpPr/>
                        <wps:spPr>
                          <a:xfrm>
                            <a:off x="2880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74" name="Rectangle 74"/>
                        <wps:cNvSpPr/>
                        <wps:spPr>
                          <a:xfrm>
                            <a:off x="3168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75" name="Rectangle 75"/>
                        <wps:cNvSpPr/>
                        <wps:spPr>
                          <a:xfrm>
                            <a:off x="345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76" name="Rectangle 76"/>
                        <wps:cNvSpPr/>
                        <wps:spPr>
                          <a:xfrm>
                            <a:off x="374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77" name="Rectangle 77"/>
                        <wps:cNvSpPr/>
                        <wps:spPr>
                          <a:xfrm>
                            <a:off x="86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78" name="Rectangle 78"/>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79" name="Rectangle 79"/>
                        <wps:cNvSpPr/>
                        <wps:spPr>
                          <a:xfrm>
                            <a:off x="143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80" name="Rectangle 80"/>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81" name="Rectangle 81"/>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82" name="Rectangle 82"/>
                        <wps:cNvSpPr/>
                        <wps:spPr>
                          <a:xfrm>
                            <a:off x="230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83" name="Rectangle 83"/>
                        <wps:cNvSpPr/>
                        <wps:spPr>
                          <a:xfrm>
                            <a:off x="259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84" name="Rectangle 84"/>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85" name="Rectangle 85"/>
                        <wps:cNvSpPr/>
                        <wps:spPr>
                          <a:xfrm>
                            <a:off x="316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86" name="Rectangle 86"/>
                        <wps:cNvSpPr/>
                        <wps:spPr>
                          <a:xfrm>
                            <a:off x="345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87" name="Rectangle 87"/>
                        <wps:cNvSpPr/>
                        <wps:spPr>
                          <a:xfrm>
                            <a:off x="374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88" name="Rectangle 88"/>
                        <wps:cNvSpPr/>
                        <wps:spPr>
                          <a:xfrm>
                            <a:off x="0" y="115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89" name="Rectangle 89"/>
                        <wps:cNvSpPr/>
                        <wps:spPr>
                          <a:xfrm>
                            <a:off x="288000" y="115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90" name="Rectangle 90"/>
                        <wps:cNvSpPr/>
                        <wps:spPr>
                          <a:xfrm>
                            <a:off x="57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91" name="Rectangle 91"/>
                        <wps:cNvSpPr/>
                        <wps:spPr>
                          <a:xfrm>
                            <a:off x="86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92" name="Rectangle 92"/>
                        <wps:cNvSpPr/>
                        <wps:spPr>
                          <a:xfrm>
                            <a:off x="1152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93" name="Rectangle 93"/>
                        <wps:cNvSpPr/>
                        <wps:spPr>
                          <a:xfrm>
                            <a:off x="1440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94" name="Rectangle 94"/>
                        <wps:cNvSpPr/>
                        <wps:spPr>
                          <a:xfrm>
                            <a:off x="1728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95" name="Rectangle 95"/>
                        <wps:cNvSpPr/>
                        <wps:spPr>
                          <a:xfrm>
                            <a:off x="201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96" name="Rectangle 96"/>
                        <wps:cNvSpPr/>
                        <wps:spPr>
                          <a:xfrm>
                            <a:off x="230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97" name="Rectangle 97"/>
                        <wps:cNvSpPr/>
                        <wps:spPr>
                          <a:xfrm>
                            <a:off x="2592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98" name="Rectangle 98"/>
                        <wps:cNvSpPr/>
                        <wps:spPr>
                          <a:xfrm>
                            <a:off x="2880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99" name="Rectangle 99"/>
                        <wps:cNvSpPr/>
                        <wps:spPr>
                          <a:xfrm>
                            <a:off x="3168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00" name="Rectangle 100"/>
                        <wps:cNvSpPr/>
                        <wps:spPr>
                          <a:xfrm>
                            <a:off x="345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01" name="Rectangle 101"/>
                        <wps:cNvSpPr/>
                        <wps:spPr>
                          <a:xfrm>
                            <a:off x="374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02" name="Rectangle 102"/>
                        <wps:cNvSpPr/>
                        <wps:spPr>
                          <a:xfrm>
                            <a:off x="86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03" name="Rectangle 103"/>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04" name="Rectangle 104"/>
                        <wps:cNvSpPr/>
                        <wps:spPr>
                          <a:xfrm>
                            <a:off x="143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05" name="Rectangle 105"/>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06" name="Rectangle 106"/>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07" name="Rectangle 107"/>
                        <wps:cNvSpPr/>
                        <wps:spPr>
                          <a:xfrm>
                            <a:off x="230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08" name="Rectangle 108"/>
                        <wps:cNvSpPr/>
                        <wps:spPr>
                          <a:xfrm>
                            <a:off x="259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09" name="Rectangle 109"/>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10" name="Rectangle 110"/>
                        <wps:cNvSpPr/>
                        <wps:spPr>
                          <a:xfrm>
                            <a:off x="316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11" name="Rectangle 111"/>
                        <wps:cNvSpPr/>
                        <wps:spPr>
                          <a:xfrm>
                            <a:off x="345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12" name="Rectangle 112"/>
                        <wps:cNvSpPr/>
                        <wps:spPr>
                          <a:xfrm>
                            <a:off x="374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13" name="Rectangle 113"/>
                        <wps:cNvSpPr/>
                        <wps:spPr>
                          <a:xfrm>
                            <a:off x="0" y="1440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14" name="Rectangle 114"/>
                        <wps:cNvSpPr/>
                        <wps:spPr>
                          <a:xfrm>
                            <a:off x="288000" y="144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15" name="Rectangle 115"/>
                        <wps:cNvSpPr/>
                        <wps:spPr>
                          <a:xfrm>
                            <a:off x="576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16" name="Rectangle 116"/>
                        <wps:cNvSpPr/>
                        <wps:spPr>
                          <a:xfrm>
                            <a:off x="86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17" name="Rectangle 117"/>
                        <wps:cNvSpPr/>
                        <wps:spPr>
                          <a:xfrm>
                            <a:off x="1152000" y="1440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18" name="Rectangle 118"/>
                        <wps:cNvSpPr/>
                        <wps:spPr>
                          <a:xfrm>
                            <a:off x="1440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19" name="Rectangle 119"/>
                        <wps:cNvSpPr/>
                        <wps:spPr>
                          <a:xfrm>
                            <a:off x="1728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20" name="Rectangle 120"/>
                        <wps:cNvSpPr/>
                        <wps:spPr>
                          <a:xfrm>
                            <a:off x="2016000" y="1440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21" name="Rectangle 121"/>
                        <wps:cNvSpPr/>
                        <wps:spPr>
                          <a:xfrm>
                            <a:off x="230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22" name="Rectangle 122"/>
                        <wps:cNvSpPr/>
                        <wps:spPr>
                          <a:xfrm>
                            <a:off x="2592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23" name="Rectangle 123"/>
                        <wps:cNvSpPr/>
                        <wps:spPr>
                          <a:xfrm>
                            <a:off x="2880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24" name="Rectangle 124"/>
                        <wps:cNvSpPr/>
                        <wps:spPr>
                          <a:xfrm>
                            <a:off x="3168000" y="1440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25" name="Rectangle 125"/>
                        <wps:cNvSpPr/>
                        <wps:spPr>
                          <a:xfrm>
                            <a:off x="3456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26" name="Rectangle 126"/>
                        <wps:cNvSpPr/>
                        <wps:spPr>
                          <a:xfrm>
                            <a:off x="374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27" name="Rectangle 127"/>
                        <wps:cNvSpPr/>
                        <wps:spPr>
                          <a:xfrm>
                            <a:off x="86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28" name="Rectangle 128"/>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29" name="Rectangle 129"/>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30" name="Rectangle 130"/>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31" name="Rectangle 131"/>
                        <wps:cNvSpPr/>
                        <wps:spPr>
                          <a:xfrm>
                            <a:off x="259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32" name="Rectangle 132"/>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33" name="Rectangle 133"/>
                        <wps:cNvSpPr/>
                        <wps:spPr>
                          <a:xfrm>
                            <a:off x="316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34" name="Rectangle 134"/>
                        <wps:cNvSpPr/>
                        <wps:spPr>
                          <a:xfrm>
                            <a:off x="374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35" name="Rectangle 135"/>
                        <wps:cNvSpPr/>
                        <wps:spPr>
                          <a:xfrm>
                            <a:off x="0" y="172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36" name="Rectangle 136"/>
                        <wps:cNvSpPr/>
                        <wps:spPr>
                          <a:xfrm>
                            <a:off x="288000" y="172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37" name="Rectangle 137"/>
                        <wps:cNvSpPr/>
                        <wps:spPr>
                          <a:xfrm>
                            <a:off x="576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38" name="Rectangle 138"/>
                        <wps:cNvSpPr/>
                        <wps:spPr>
                          <a:xfrm>
                            <a:off x="864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39" name="Rectangle 139"/>
                        <wps:cNvSpPr/>
                        <wps:spPr>
                          <a:xfrm>
                            <a:off x="1152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40" name="Rectangle 140"/>
                        <wps:cNvSpPr/>
                        <wps:spPr>
                          <a:xfrm>
                            <a:off x="1440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41" name="Rectangle 141"/>
                        <wps:cNvSpPr/>
                        <wps:spPr>
                          <a:xfrm>
                            <a:off x="1728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42" name="Rectangle 142"/>
                        <wps:cNvSpPr/>
                        <wps:spPr>
                          <a:xfrm>
                            <a:off x="2016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43" name="Rectangle 143"/>
                        <wps:cNvSpPr/>
                        <wps:spPr>
                          <a:xfrm>
                            <a:off x="2304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44" name="Rectangle 144"/>
                        <wps:cNvSpPr/>
                        <wps:spPr>
                          <a:xfrm>
                            <a:off x="2592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45" name="Rectangle 145"/>
                        <wps:cNvSpPr/>
                        <wps:spPr>
                          <a:xfrm>
                            <a:off x="2880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46" name="Rectangle 146"/>
                        <wps:cNvSpPr/>
                        <wps:spPr>
                          <a:xfrm>
                            <a:off x="3168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47" name="Rectangle 147"/>
                        <wps:cNvSpPr/>
                        <wps:spPr>
                          <a:xfrm>
                            <a:off x="3456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48" name="Rectangle 148"/>
                        <wps:cNvSpPr/>
                        <wps:spPr>
                          <a:xfrm>
                            <a:off x="3744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49" name="Rectangle 149"/>
                        <wps:cNvSpPr/>
                        <wps:spPr>
                          <a:xfrm>
                            <a:off x="0" y="201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50" name="Rectangle 150"/>
                        <wps:cNvSpPr/>
                        <wps:spPr>
                          <a:xfrm>
                            <a:off x="288000" y="201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51" name="Rectangle 151"/>
                        <wps:cNvSpPr/>
                        <wps:spPr>
                          <a:xfrm>
                            <a:off x="57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52" name="Rectangle 152"/>
                        <wps:cNvSpPr/>
                        <wps:spPr>
                          <a:xfrm>
                            <a:off x="86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53" name="Rectangle 153"/>
                        <wps:cNvSpPr/>
                        <wps:spPr>
                          <a:xfrm>
                            <a:off x="1152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54" name="Rectangle 154"/>
                        <wps:cNvSpPr/>
                        <wps:spPr>
                          <a:xfrm>
                            <a:off x="1440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55" name="Rectangle 155"/>
                        <wps:cNvSpPr/>
                        <wps:spPr>
                          <a:xfrm>
                            <a:off x="1728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56" name="Rectangle 156"/>
                        <wps:cNvSpPr/>
                        <wps:spPr>
                          <a:xfrm>
                            <a:off x="201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57" name="Rectangle 157"/>
                        <wps:cNvSpPr/>
                        <wps:spPr>
                          <a:xfrm>
                            <a:off x="230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58" name="Rectangle 158"/>
                        <wps:cNvSpPr/>
                        <wps:spPr>
                          <a:xfrm>
                            <a:off x="2592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59" name="Rectangle 159"/>
                        <wps:cNvSpPr/>
                        <wps:spPr>
                          <a:xfrm>
                            <a:off x="2880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0" name="Rectangle 160"/>
                        <wps:cNvSpPr/>
                        <wps:spPr>
                          <a:xfrm>
                            <a:off x="3168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1" name="Rectangle 161"/>
                        <wps:cNvSpPr/>
                        <wps:spPr>
                          <a:xfrm>
                            <a:off x="345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2" name="Rectangle 162"/>
                        <wps:cNvSpPr/>
                        <wps:spPr>
                          <a:xfrm>
                            <a:off x="374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63" name="Rectangle 163"/>
                        <wps:cNvSpPr/>
                        <wps:spPr>
                          <a:xfrm>
                            <a:off x="86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64" name="Rectangle 164"/>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65" name="Rectangle 165"/>
                        <wps:cNvSpPr/>
                        <wps:spPr>
                          <a:xfrm>
                            <a:off x="143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66" name="Rectangle 166"/>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67" name="Rectangle 167"/>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68" name="Rectangle 168"/>
                        <wps:cNvSpPr/>
                        <wps:spPr>
                          <a:xfrm>
                            <a:off x="230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69" name="Rectangle 169"/>
                        <wps:cNvSpPr/>
                        <wps:spPr>
                          <a:xfrm>
                            <a:off x="259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70" name="Rectangle 170"/>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71" name="Rectangle 171"/>
                        <wps:cNvSpPr/>
                        <wps:spPr>
                          <a:xfrm>
                            <a:off x="316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72" name="Rectangle 172"/>
                        <wps:cNvSpPr/>
                        <wps:spPr>
                          <a:xfrm>
                            <a:off x="345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73" name="Rectangle 173"/>
                        <wps:cNvSpPr/>
                        <wps:spPr>
                          <a:xfrm>
                            <a:off x="374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74" name="Rectangle 174"/>
                        <wps:cNvSpPr/>
                        <wps:spPr>
                          <a:xfrm>
                            <a:off x="0" y="2304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75" name="Rectangle 175"/>
                        <wps:cNvSpPr/>
                        <wps:spPr>
                          <a:xfrm>
                            <a:off x="288000" y="230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76" name="Rectangle 176"/>
                        <wps:cNvSpPr/>
                        <wps:spPr>
                          <a:xfrm>
                            <a:off x="576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77" name="Rectangle 177"/>
                        <wps:cNvSpPr/>
                        <wps:spPr>
                          <a:xfrm>
                            <a:off x="86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78" name="Rectangle 178"/>
                        <wps:cNvSpPr/>
                        <wps:spPr>
                          <a:xfrm>
                            <a:off x="1152000" y="2304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79" name="Rectangle 179"/>
                        <wps:cNvSpPr/>
                        <wps:spPr>
                          <a:xfrm>
                            <a:off x="1440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80" name="Rectangle 180"/>
                        <wps:cNvSpPr/>
                        <wps:spPr>
                          <a:xfrm>
                            <a:off x="1728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81" name="Rectangle 181"/>
                        <wps:cNvSpPr/>
                        <wps:spPr>
                          <a:xfrm>
                            <a:off x="2016000" y="2304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82" name="Rectangle 182"/>
                        <wps:cNvSpPr/>
                        <wps:spPr>
                          <a:xfrm>
                            <a:off x="230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83" name="Rectangle 183"/>
                        <wps:cNvSpPr/>
                        <wps:spPr>
                          <a:xfrm>
                            <a:off x="2592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84" name="Rectangle 184"/>
                        <wps:cNvSpPr/>
                        <wps:spPr>
                          <a:xfrm>
                            <a:off x="2880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85" name="Rectangle 185"/>
                        <wps:cNvSpPr/>
                        <wps:spPr>
                          <a:xfrm>
                            <a:off x="3168000" y="2304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86" name="Rectangle 186"/>
                        <wps:cNvSpPr/>
                        <wps:spPr>
                          <a:xfrm>
                            <a:off x="3456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87" name="Rectangle 187"/>
                        <wps:cNvSpPr/>
                        <wps:spPr>
                          <a:xfrm>
                            <a:off x="374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88" name="Rectangle 188"/>
                        <wps:cNvSpPr/>
                        <wps:spPr>
                          <a:xfrm>
                            <a:off x="86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89" name="Rectangle 189"/>
                        <wps:cNvSpPr/>
                        <wps:spPr>
                          <a:xfrm>
                            <a:off x="115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90" name="Rectangle 190"/>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91" name="Rectangle 191"/>
                        <wps:cNvSpPr/>
                        <wps:spPr>
                          <a:xfrm>
                            <a:off x="2015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92" name="Rectangle 192"/>
                        <wps:cNvSpPr/>
                        <wps:spPr>
                          <a:xfrm>
                            <a:off x="2591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93" name="Rectangle 193"/>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94" name="Rectangle 194"/>
                        <wps:cNvSpPr/>
                        <wps:spPr>
                          <a:xfrm>
                            <a:off x="316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95" name="Rectangle 195"/>
                        <wps:cNvSpPr/>
                        <wps:spPr>
                          <a:xfrm>
                            <a:off x="3743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196" name="Rectangle 196"/>
                        <wps:cNvSpPr/>
                        <wps:spPr>
                          <a:xfrm>
                            <a:off x="0" y="259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97" name="Rectangle 197"/>
                        <wps:cNvSpPr/>
                        <wps:spPr>
                          <a:xfrm>
                            <a:off x="288000" y="259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98" name="Rectangle 198"/>
                        <wps:cNvSpPr/>
                        <wps:spPr>
                          <a:xfrm>
                            <a:off x="57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199" name="Rectangle 199"/>
                        <wps:cNvSpPr/>
                        <wps:spPr>
                          <a:xfrm>
                            <a:off x="86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0" name="Rectangle 200"/>
                        <wps:cNvSpPr/>
                        <wps:spPr>
                          <a:xfrm>
                            <a:off x="1152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1" name="Rectangle 201"/>
                        <wps:cNvSpPr/>
                        <wps:spPr>
                          <a:xfrm>
                            <a:off x="1440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2" name="Rectangle 202"/>
                        <wps:cNvSpPr/>
                        <wps:spPr>
                          <a:xfrm>
                            <a:off x="1728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3" name="Rectangle 203"/>
                        <wps:cNvSpPr/>
                        <wps:spPr>
                          <a:xfrm>
                            <a:off x="201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4" name="Rectangle 204"/>
                        <wps:cNvSpPr/>
                        <wps:spPr>
                          <a:xfrm>
                            <a:off x="230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5" name="Rectangle 205"/>
                        <wps:cNvSpPr/>
                        <wps:spPr>
                          <a:xfrm>
                            <a:off x="2592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6" name="Rectangle 206"/>
                        <wps:cNvSpPr/>
                        <wps:spPr>
                          <a:xfrm>
                            <a:off x="2880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7" name="Rectangle 207"/>
                        <wps:cNvSpPr/>
                        <wps:spPr>
                          <a:xfrm>
                            <a:off x="3168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8" name="Rectangle 208"/>
                        <wps:cNvSpPr/>
                        <wps:spPr>
                          <a:xfrm>
                            <a:off x="345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9" name="Rectangle 209"/>
                        <wps:cNvSpPr/>
                        <wps:spPr>
                          <a:xfrm>
                            <a:off x="374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0" name="Rectangle 210"/>
                        <wps:cNvSpPr/>
                        <wps:spPr>
                          <a:xfrm>
                            <a:off x="0" y="288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1" name="Rectangle 211"/>
                        <wps:cNvSpPr/>
                        <wps:spPr>
                          <a:xfrm>
                            <a:off x="288000" y="288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2" name="Rectangle 212"/>
                        <wps:cNvSpPr/>
                        <wps:spPr>
                          <a:xfrm>
                            <a:off x="576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3" name="Rectangle 213"/>
                        <wps:cNvSpPr/>
                        <wps:spPr>
                          <a:xfrm>
                            <a:off x="864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4" name="Rectangle 214"/>
                        <wps:cNvSpPr/>
                        <wps:spPr>
                          <a:xfrm>
                            <a:off x="1152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5" name="Rectangle 215"/>
                        <wps:cNvSpPr/>
                        <wps:spPr>
                          <a:xfrm>
                            <a:off x="1440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6" name="Rectangle 216"/>
                        <wps:cNvSpPr/>
                        <wps:spPr>
                          <a:xfrm>
                            <a:off x="1728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7" name="Rectangle 217"/>
                        <wps:cNvSpPr/>
                        <wps:spPr>
                          <a:xfrm>
                            <a:off x="2016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8" name="Rectangle 218"/>
                        <wps:cNvSpPr/>
                        <wps:spPr>
                          <a:xfrm>
                            <a:off x="2304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9" name="Rectangle 219"/>
                        <wps:cNvSpPr/>
                        <wps:spPr>
                          <a:xfrm>
                            <a:off x="2592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0" name="Rectangle 220"/>
                        <wps:cNvSpPr/>
                        <wps:spPr>
                          <a:xfrm>
                            <a:off x="2880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1" name="Rectangle 221"/>
                        <wps:cNvSpPr/>
                        <wps:spPr>
                          <a:xfrm>
                            <a:off x="3168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2" name="Rectangle 222"/>
                        <wps:cNvSpPr/>
                        <wps:spPr>
                          <a:xfrm>
                            <a:off x="3456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3" name="Rectangle 223"/>
                        <wps:cNvSpPr/>
                        <wps:spPr>
                          <a:xfrm>
                            <a:off x="3744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4" name="Rectangle 224"/>
                        <wps:cNvSpPr/>
                        <wps:spPr>
                          <a:xfrm>
                            <a:off x="0" y="3168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5" name="Rectangle 225"/>
                        <wps:cNvSpPr/>
                        <wps:spPr>
                          <a:xfrm>
                            <a:off x="288000" y="316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6" name="Rectangle 226"/>
                        <wps:cNvSpPr/>
                        <wps:spPr>
                          <a:xfrm>
                            <a:off x="576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7" name="Rectangle 227"/>
                        <wps:cNvSpPr/>
                        <wps:spPr>
                          <a:xfrm>
                            <a:off x="86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8" name="Rectangle 228"/>
                        <wps:cNvSpPr/>
                        <wps:spPr>
                          <a:xfrm>
                            <a:off x="1152000" y="3168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9" name="Rectangle 229"/>
                        <wps:cNvSpPr/>
                        <wps:spPr>
                          <a:xfrm>
                            <a:off x="1440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0" name="Rectangle 230"/>
                        <wps:cNvSpPr/>
                        <wps:spPr>
                          <a:xfrm>
                            <a:off x="1728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1" name="Rectangle 231"/>
                        <wps:cNvSpPr/>
                        <wps:spPr>
                          <a:xfrm>
                            <a:off x="2016000" y="3168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2" name="Rectangle 232"/>
                        <wps:cNvSpPr/>
                        <wps:spPr>
                          <a:xfrm>
                            <a:off x="230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3" name="Rectangle 233"/>
                        <wps:cNvSpPr/>
                        <wps:spPr>
                          <a:xfrm>
                            <a:off x="2592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4" name="Rectangle 234"/>
                        <wps:cNvSpPr/>
                        <wps:spPr>
                          <a:xfrm>
                            <a:off x="2880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5" name="Rectangle 235"/>
                        <wps:cNvSpPr/>
                        <wps:spPr>
                          <a:xfrm>
                            <a:off x="3168000" y="3168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6" name="Rectangle 236"/>
                        <wps:cNvSpPr/>
                        <wps:spPr>
                          <a:xfrm>
                            <a:off x="3456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7" name="Rectangle 237"/>
                        <wps:cNvSpPr/>
                        <wps:spPr>
                          <a:xfrm>
                            <a:off x="374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38" name="Rectangle 238"/>
                        <wps:cNvSpPr/>
                        <wps:spPr>
                          <a:xfrm>
                            <a:off x="863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239" name="Rectangle 239"/>
                        <wps:cNvSpPr/>
                        <wps:spPr>
                          <a:xfrm>
                            <a:off x="1151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240" name="Rectangle 240"/>
                        <wps:cNvSpPr/>
                        <wps:spPr>
                          <a:xfrm>
                            <a:off x="1439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241" name="Rectangle 241"/>
                        <wps:cNvSpPr/>
                        <wps:spPr>
                          <a:xfrm>
                            <a:off x="1727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242" name="Rectangle 242"/>
                        <wps:cNvSpPr/>
                        <wps:spPr>
                          <a:xfrm>
                            <a:off x="2015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243" name="Rectangle 243"/>
                        <wps:cNvSpPr/>
                        <wps:spPr>
                          <a:xfrm>
                            <a:off x="2303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244" name="Rectangle 244"/>
                        <wps:cNvSpPr/>
                        <wps:spPr>
                          <a:xfrm>
                            <a:off x="2591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245" name="Rectangle 245"/>
                        <wps:cNvSpPr/>
                        <wps:spPr>
                          <a:xfrm>
                            <a:off x="2879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246" name="Rectangle 246"/>
                        <wps:cNvSpPr/>
                        <wps:spPr>
                          <a:xfrm>
                            <a:off x="3167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247" name="Rectangle 247"/>
                        <wps:cNvSpPr/>
                        <wps:spPr>
                          <a:xfrm>
                            <a:off x="3455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s:wsp>
                        <wps:cNvPr id="248" name="Rectangle 248"/>
                        <wps:cNvSpPr/>
                        <wps:spPr>
                          <a:xfrm>
                            <a:off x="3743999" y="0"/>
                            <a:ext cx="2" cy="3456000"/>
                          </a:xfrm>
                          <a:prstGeom prst="rect">
                            <a:avLst/>
                          </a:prstGeom>
                          <a:solidFill>
                            <a:schemeClr val="tx1">
                              <a:lumMod val="20000"/>
                              <a:lumOff val="80000"/>
                            </a:schemeClr>
                          </a:solidFill>
                          <a:ln w="25400"/>
                        </wps:spPr>
                        <wps:style>
                          <a:lnRef idx="1">
                            <a:schemeClr val="accent1"/>
                          </a:lnRef>
                          <a:fillRef idx="3">
                            <a:schemeClr val="accent1"/>
                          </a:fillRef>
                          <a:effectRef idx="2">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id="Group 422" o:spid="_x0000_s1026" style="position:absolute;margin-left:310.75pt;margin-top:5.9pt;width:109.85pt;height:94.15pt;z-index:251661312;mso-width-relative:margin;mso-height-relative:margin" coordsize="40320,3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">
                <v:rect id="Rectangle 2" o:spid="_x0000_s1027" style="position:absolute;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fI88IA&#10;AADaAAAADwAAAGRycy9kb3ducmV2LnhtbESPUWvCQBCE3wX/w7FC3/TSQEVSTwkFxQoWtPq+zW2T&#10;0NxeyK0m9df3CoU+DjPzDbNcD65RN+pC7dnA4ywBRVx4W3Np4Py+mS5ABUG22HgmA98UYL0aj5aY&#10;Wd/zkW4nKVWEcMjQQCXSZlqHoiKHYeZb4uh9+s6hRNmV2nbYR7hrdJokc+2w5rhQYUsvFRVfp6sz&#10;IPMtD4ewf9qH17fdVXx++bj3xjxMhvwZlNAg/+G/9s4aSOH3SrwBe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l8jzwgAAANoAAAAPAAAAAAAAAAAAAAAAAJgCAABkcnMvZG93&#10;bnJldi54bWxQSwUGAAAAAAQABAD1AAAAhwMAAAAA&#10;" fillcolor="#84a6d1 [2260]" strokecolor="#4579b8 [3044]">
                  <v:shadow on="t" color="black" opacity="22937f" origin=",.5" offset="0,.63889mm"/>
                </v:rect>
                <v:rect id="Rectangle 3" o:spid="_x0000_s1028" style="position:absolute;left: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ttaMIA&#10;AADaAAAADwAAAGRycy9kb3ducmV2LnhtbESPUWvCQBCE3wv9D8cWfNNLlYpETxFBsYIFbX1fc2sS&#10;mtsLudWk/fVeQejjMDPfMLNF5yp1oyaUng28DhJQxJm3JecGvj7X/QmoIMgWK89k4IcCLObPTzNM&#10;rW/5QLej5CpCOKRooBCpU61DVpDDMPA1cfQuvnEoUTa5tg22Ee4qPUySsXZYclwosKZVQdn38eoM&#10;yHjD3T7s3nbh/WN7Fb88nX9bY3ov3XIKSqiT//CjvbUGRvB3Jd4AP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221owgAAANoAAAAPAAAAAAAAAAAAAAAAAJgCAABkcnMvZG93&#10;bnJldi54bWxQSwUGAAAAAAQABAD1AAAAhwMAAAAA&#10;" fillcolor="#84a6d1 [2260]" strokecolor="#4579b8 [3044]">
                  <v:shadow on="t" color="black" opacity="22937f" origin=",.5" offset="0,.63889mm"/>
                </v:rect>
                <v:rect id="Rectangle 4" o:spid="_x0000_s1029" style="position:absolute;left: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PIecQA&#10;AADaAAAADwAAAGRycy9kb3ducmV2LnhtbESPQWvCQBSE70L/w/IKvemmRUSiawih1R4KVls8P7Kv&#10;SZrs25Bdk9Rf7xYEj8PMfMOsk9E0oqfOVZYVPM8iEMS51RUXCr6/3qZLEM4ja2wsk4I/cpBsHiZr&#10;jLUd+ED90RciQNjFqKD0vo2ldHlJBt3MtsTB+7GdQR9kV0jd4RDgppEvUbSQBisOCyW2lJWU18ez&#10;UZB+7k+uXQ7Z9vD7savTpr7k2atST49jugLhafT38K39rhXM4f9KuAF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TyHnEAAAA2gAAAA8AAAAAAAAAAAAAAAAAmAIAAGRycy9k&#10;b3ducmV2LnhtbFBLBQYAAAAABAAEAPUAAACJAwAAAAA=&#10;" fillcolor="white [3212]" strokecolor="#4579b8 [3044]">
                  <v:shadow on="t" color="black" opacity="22937f" origin=",.5" offset="0,.63889mm"/>
                </v:rect>
                <v:rect id="Rectangle 5" o:spid="_x0000_s1030" style="position:absolute;left: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t4sQA&#10;AADaAAAADwAAAGRycy9kb3ducmV2LnhtbESPQWvCQBSE70L/w/IKvemmBUWiawih1R4KVls8P7Kv&#10;SZrs25Bdk9Rf7xYEj8PMfMOsk9E0oqfOVZYVPM8iEMS51RUXCr6/3qZLEM4ja2wsk4I/cpBsHiZr&#10;jLUd+ED90RciQNjFqKD0vo2ldHlJBt3MtsTB+7GdQR9kV0jd4RDgppEvUbSQBisOCyW2lJWU18ez&#10;UZB+7k+uXQ7Z9vD7savTpr7k2atST49jugLhafT38K39rhXM4f9KuAF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fbeLEAAAA2gAAAA8AAAAAAAAAAAAAAAAAmAIAAGRycy9k&#10;b3ducmV2LnhtbFBLBQYAAAAABAAEAPUAAACJAwAAAAA=&#10;" fillcolor="white [3212]" strokecolor="#4579b8 [3044]">
                  <v:shadow on="t" color="black" opacity="22937f" origin=",.5" offset="0,.63889mm"/>
                </v:rect>
                <v:rect id="Rectangle 6" o:spid="_x0000_s1031" style="position:absolute;left: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3zlcQA&#10;AADaAAAADwAAAGRycy9kb3ducmV2LnhtbESPQWvCQBSE7wX/w/IEb3VjD0FS1xCCVg8Fq5aeH9nX&#10;JCb7NmRXk/rru4WCx2FmvmFW6WhacaPe1ZYVLOYRCOLC6ppLBZ/n7fMShPPIGlvLpOCHHKTrydMK&#10;E20HPtLt5EsRIOwSVFB53yVSuqIig25uO+LgfdveoA+yL6XucQhw08qXKIqlwZrDQoUd5RUVzelq&#10;FGQfhy/XLYf87Xh53zVZ29yLfKPUbDpmryA8jf4R/m/vtYIY/q6EG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85XEAAAA2gAAAA8AAAAAAAAAAAAAAAAAmAIAAGRycy9k&#10;b3ducmV2LnhtbFBLBQYAAAAABAAEAPUAAACJAwAAAAA=&#10;" fillcolor="white [3212]" strokecolor="#4579b8 [3044]">
                  <v:shadow on="t" color="black" opacity="22937f" origin=",.5" offset="0,.63889mm"/>
                </v:rect>
                <v:rect id="Rectangle 7" o:spid="_x0000_s1032" style="position:absolute;left: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FWDsQA&#10;AADaAAAADwAAAGRycy9kb3ducmV2LnhtbESPQWvCQBSE70L/w/IKvemmPahE1xBCqz0UrLZ4fmRf&#10;kzTZtyG7Jqm/3i0IHoeZ+YZZJ6NpRE+dqywreJ5FIIhzqysuFHx/vU2XIJxH1thYJgV/5CDZPEzW&#10;GGs78IH6oy9EgLCLUUHpfRtL6fKSDLqZbYmD92M7gz7IrpC6wyHATSNfomguDVYcFkpsKSspr49n&#10;oyD93J9cuxyy7eH3Y1enTX3Js1elnh7HdAXC0+jv4Vv7XStYwP+VcAP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BVg7EAAAA2gAAAA8AAAAAAAAAAAAAAAAAmAIAAGRycy9k&#10;b3ducmV2LnhtbFBLBQYAAAAABAAEAPUAAACJAwAAAAA=&#10;" fillcolor="white [3212]" strokecolor="#4579b8 [3044]">
                  <v:shadow on="t" color="black" opacity="22937f" origin=",.5" offset="0,.63889mm"/>
                </v:rect>
                <v:rect id="Rectangle 8" o:spid="_x0000_s1033" style="position:absolute;left: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7CfMAA&#10;AADaAAAADwAAAGRycy9kb3ducmV2LnhtbERPy4rCMBTdD/gP4QqzG1NnMUg1SinquBjwietLc21r&#10;m5vSRNvx681CcHk479miN7W4U+tKywrGowgEcWZ1ybmC03H1NQHhPLLG2jIp+CcHi/ngY4axth3v&#10;6X7wuQgh7GJUUHjfxFK6rCCDbmQb4sBdbGvQB9jmUrfYhXBTy+8o+pEGSw4NBTaUFpRVh5tRkOy2&#10;Z9dMunS9v/79VkldPbJ0qdTnsE+mIDz1/i1+uTdaQdgaroQbIO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R7CfMAAAADaAAAADwAAAAAAAAAAAAAAAACYAgAAZHJzL2Rvd25y&#10;ZXYueG1sUEsFBgAAAAAEAAQA9QAAAIUDAAAAAA==&#10;" fillcolor="white [3212]" strokecolor="#4579b8 [3044]">
                  <v:shadow on="t" color="black" opacity="22937f" origin=",.5" offset="0,.63889mm"/>
                </v:rect>
                <v:rect id="Rectangle 9" o:spid="_x0000_s1034" style="position:absolute;left: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Jn58QA&#10;AADaAAAADwAAAGRycy9kb3ducmV2LnhtbESPT2vCQBTE70K/w/IK3nTTHopG1xBC/3gQqrZ4fmRf&#10;kzTZtyG7TaKf3i0IHoeZ+Q2zTkbTiJ46V1lW8DSPQBDnVldcKPj+epstQDiPrLGxTArO5CDZPEzW&#10;GGs78IH6oy9EgLCLUUHpfRtL6fKSDLq5bYmD92M7gz7IrpC6wyHATSOfo+hFGqw4LJTYUlZSXh//&#10;jIJ0/3ly7WLI3g+/u486bepLnr0qNX0c0xUIT6O/h2/trVawhP8r4QbIz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SZ+fEAAAA2gAAAA8AAAAAAAAAAAAAAAAAmAIAAGRycy9k&#10;b3ducmV2LnhtbFBLBQYAAAAABAAEAPUAAACJAwAAAAA=&#10;" fillcolor="white [3212]" strokecolor="#4579b8 [3044]">
                  <v:shadow on="t" color="black" opacity="22937f" origin=",.5" offset="0,.63889mm"/>
                </v:rect>
                <v:rect id="Rectangle 10" o:spid="_x0000_s1035" style="position:absolute;left: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Bib8UA&#10;AADbAAAADwAAAGRycy9kb3ducmV2LnhtbESPQWvCQBCF7wX/wzJCb3VjD0VSVwlBrYdCqxXPQ3ZM&#10;YrKzIbuatL++cyj0NsN78943y/XoWnWnPtSeDcxnCSjiwtuaSwOnr+3TAlSIyBZbz2TgmwKsV5OH&#10;JabWD3yg+zGWSkI4pGigirFLtQ5FRQ7DzHfEol187zDK2pfa9jhIuGv1c5K8aIc1S0OFHeUVFc3x&#10;5gxknx/n0C2GfHe4vr81Wdv8FPnGmMfpmL2CijTGf/Pf9d4KvtDLLzKA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cGJvxQAAANsAAAAPAAAAAAAAAAAAAAAAAJgCAABkcnMv&#10;ZG93bnJldi54bWxQSwUGAAAAAAQABAD1AAAAigMAAAAA&#10;" fillcolor="white [3212]" strokecolor="#4579b8 [3044]">
                  <v:shadow on="t" color="black" opacity="22937f" origin=",.5" offset="0,.63889mm"/>
                </v:rect>
                <v:rect id="Rectangle 11" o:spid="_x0000_s1036" style="position:absolute;left: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H9MIA&#10;AADbAAAADwAAAGRycy9kb3ducmV2LnhtbERPS2vCQBC+F/wPywi91Y0eikRXCcFHD4X6wvOQHZOY&#10;7GzIbk3aX+8Kgrf5+J4zX/amFjdqXWlZwXgUgSDOrC45V3A6rj+mIJxH1lhbJgV/5GC5GLzNMda2&#10;4z3dDj4XIYRdjAoK75tYSpcVZNCNbEMcuIttDfoA21zqFrsQbmo5iaJPabDk0FBgQ2lBWXX4NQqS&#10;3c/ZNdMu3eyv39sqqav/LF0p9T7skxkIT71/iZ/uLx3mj+HxSzhAL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Mf0wgAAANsAAAAPAAAAAAAAAAAAAAAAAJgCAABkcnMvZG93&#10;bnJldi54bWxQSwUGAAAAAAQABAD1AAAAhwMAAAAA&#10;" fillcolor="white [3212]" strokecolor="#4579b8 [3044]">
                  <v:shadow on="t" color="black" opacity="22937f" origin=",.5" offset="0,.63889mm"/>
                </v:rect>
                <v:rect id="Rectangle 12" o:spid="_x0000_s1037" style="position:absolute;left: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5Zg8IA&#10;AADbAAAADwAAAGRycy9kb3ducmV2LnhtbERPTWvCQBC9C/6HZYTedGMORVLXEIK2HgpWLT0P2WkS&#10;k50N2dWk/vpuoeBtHu9z1uloWnGj3tWWFSwXEQjiwuqaSwWf5918BcJ5ZI2tZVLwQw7SzXSyxkTb&#10;gY90O/lShBB2CSqovO8SKV1RkUG3sB1x4L5tb9AH2JdS9ziEcNPKOIqepcGaQ0OFHeUVFc3pahRk&#10;H4cv162G/PV4eX9rsra5F/lWqafZmL2A8DT6h/jfvddhfgx/v4Q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7lmDwgAAANsAAAAPAAAAAAAAAAAAAAAAAJgCAABkcnMvZG93&#10;bnJldi54bWxQSwUGAAAAAAQABAD1AAAAhwMAAAAA&#10;" fillcolor="white [3212]" strokecolor="#4579b8 [3044]">
                  <v:shadow on="t" color="black" opacity="22937f" origin=",.5" offset="0,.63889mm"/>
                </v:rect>
                <v:rect id="Rectangle 13" o:spid="_x0000_s1038" style="position:absolute;left: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L8GMIA&#10;AADbAAAADwAAAGRycy9kb3ducmV2LnhtbERPS2vCQBC+F/wPywje6kYLRaKrhKCtB6G+8DxkxyQm&#10;OxuyWxP767tCobf5+J6zWPWmFndqXWlZwWQcgSDOrC45V3A+bV5nIJxH1lhbJgUPcrBaDl4WGGvb&#10;8YHuR5+LEMIuRgWF900spcsKMujGtiEO3NW2Bn2AbS51i10IN7WcRtG7NFhyaCiwobSgrDp+GwXJ&#10;/uvimlmXfhxuu88qqaufLF0rNRr2yRyEp97/i//cWx3mv8Hzl3C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ovwYwgAAANsAAAAPAAAAAAAAAAAAAAAAAJgCAABkcnMvZG93&#10;bnJldi54bWxQSwUGAAAAAAQABAD1AAAAhwMAAAAA&#10;" fillcolor="white [3212]" strokecolor="#4579b8 [3044]">
                  <v:shadow on="t" color="black" opacity="22937f" origin=",.5" offset="0,.63889mm"/>
                </v:rect>
                <v:rect id="Rectangle 14" o:spid="_x0000_s1039" style="position:absolute;left:345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tkbMIA&#10;AADbAAAADwAAAGRycy9kb3ducmV2LnhtbERPS2vCQBC+F/wPywje6kYpRaKrhKCtB6G+8DxkxyQm&#10;OxuyWxP767tCobf5+J6zWPWmFndqXWlZwWQcgSDOrC45V3A+bV5nIJxH1lhbJgUPcrBaDl4WGGvb&#10;8YHuR5+LEMIuRgWF900spcsKMujGtiEO3NW2Bn2AbS51i10IN7WcRtG7NFhyaCiwobSgrDp+GwXJ&#10;/uvimlmXfhxuu88qqaufLF0rNRr2yRyEp97/i//cWx3mv8Hzl3C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2RswgAAANsAAAAPAAAAAAAAAAAAAAAAAJgCAABkcnMvZG93&#10;bnJldi54bWxQSwUGAAAAAAQABAD1AAAAhwMAAAAA&#10;" fillcolor="white [3212]" strokecolor="#4579b8 [3044]">
                  <v:shadow on="t" color="black" opacity="22937f" origin=",.5" offset="0,.63889mm"/>
                </v:rect>
                <v:rect id="Rectangle 15" o:spid="_x0000_s1040" style="position:absolute;left:374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fB98IA&#10;AADbAAAADwAAAGRycy9kb3ducmV2LnhtbERPS2vCQBC+F/wPywje6kahRaKrhKCtB6G+8DxkxyQm&#10;OxuyWxP767tCobf5+J6zWPWmFndqXWlZwWQcgSDOrC45V3A+bV5nIJxH1lhbJgUPcrBaDl4WGGvb&#10;8YHuR5+LEMIuRgWF900spcsKMujGtiEO3NW2Bn2AbS51i10IN7WcRtG7NFhyaCiwobSgrDp+GwXJ&#10;/uvimlmXfhxuu88qqaufLF0rNRr2yRyEp97/i//cWx3mv8Hzl3C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B8H3wgAAANsAAAAPAAAAAAAAAAAAAAAAAJgCAABkcnMvZG93&#10;bnJldi54bWxQSwUGAAAAAAQABAD1AAAAhwMAAAAA&#10;" fillcolor="white [3212]" strokecolor="#4579b8 [3044]">
                  <v:shadow on="t" color="black" opacity="22937f" origin=",.5" offset="0,.63889mm"/>
                </v:rect>
                <v:rect id="Rectangle 16" o:spid="_x0000_s1041" style="position:absolute;left:86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nlwcUA&#10;AADbAAAADwAAAGRycy9kb3ducmV2LnhtbERPTWvCQBC9F/wPywi9FN20pSrRVUptweJFowePY3ZM&#10;0mRnQ3Ybo7/eLQi9zeN9zmzRmUq01LjCsoLnYQSCOLW64EzBfvc1mIBwHlljZZkUXMjBYt57mGGs&#10;7Zm31CY+EyGEXYwKcu/rWEqX5mTQDW1NHLiTbQz6AJtM6gbPIdxU8iWKRtJgwaEhx5o+ckrL5Nco&#10;mBy+03L8uX96XW7esuVPub62yVGpx373PgXhqfP/4rt7pcP8Efz9Eg6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qeXBxQAAANsAAAAPAAAAAAAAAAAAAAAAAJgCAABkcnMv&#10;ZG93bnJldi54bWxQSwUGAAAAAAQABAD1AAAAigMAAAAA&#10;" fillcolor="#ccc [669]" strokecolor="#4579b8 [3044]">
                  <v:shadow on="t" color="black" opacity="22937f" origin=",.5" offset="0,.63889mm"/>
                </v:rect>
                <v:rect id="Rectangle 17" o:spid="_x0000_s1042"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VAWsUA&#10;AADbAAAADwAAAGRycy9kb3ducmV2LnhtbERPTWvCQBC9F/wPywi9FN20pSrRVUptweJFowePY3ZM&#10;0mRnQ3Ybo7/eLRS8zeN9zmzRmUq01LjCsoLnYQSCOLW64EzBfvc1mIBwHlljZZkUXMjBYt57mGGs&#10;7Zm31CY+EyGEXYwKcu/rWEqX5mTQDW1NHLiTbQz6AJtM6gbPIdxU8iWKRtJgwaEhx5o+ckrL5Nco&#10;mBy+03L8uX96XW7esuVPub62yVGpx373PgXhqfN38b97pcP8Mfz9Eg6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5UBaxQAAANsAAAAPAAAAAAAAAAAAAAAAAJgCAABkcnMv&#10;ZG93bnJldi54bWxQSwUGAAAAAAQABAD1AAAAigMAAAAA&#10;" fillcolor="#ccc [669]" strokecolor="#4579b8 [3044]">
                  <v:shadow on="t" color="black" opacity="22937f" origin=",.5" offset="0,.63889mm"/>
                </v:rect>
                <v:rect id="Rectangle 18" o:spid="_x0000_s1043" style="position:absolute;left:143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rUKMcA&#10;AADbAAAADwAAAGRycy9kb3ducmV2LnhtbESPQU/CQBCF7yb+h82YcDGwFaOQykKMYKLhIoUDx6E7&#10;trXd2aa7lOqvdw4m3mby3rz3zWI1uEb11IXKs4G7SQKKOPe24sLAYf86noMKEdli45kMfFOA1fL6&#10;aoGp9RfeUZ/FQkkIhxQNlDG2qdYhL8lhmPiWWLRP3zmMsnaFth1eJNw1epokj9phxdJQYksvJeV1&#10;dnYG5sf3vJ5tDrf364+HYv1Vb3/67GTM6GZ4fgIVaYj/5r/rNyv4Aiu/yAB6+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61CjHAAAA2wAAAA8AAAAAAAAAAAAAAAAAmAIAAGRy&#10;cy9kb3ducmV2LnhtbFBLBQYAAAAABAAEAPUAAACMAwAAAAA=&#10;" fillcolor="#ccc [669]" strokecolor="#4579b8 [3044]">
                  <v:shadow on="t" color="black" opacity="22937f" origin=",.5" offset="0,.63889mm"/>
                </v:rect>
                <v:rect id="Rectangle 19" o:spid="_x0000_s1044"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Zxs8UA&#10;AADbAAAADwAAAGRycy9kb3ducmV2LnhtbERPTU/CQBC9m/AfNkPCxcgWjIiFhRDQRMIFCgeOY3do&#10;S7uzTXct1V/vmph4m5f3OfNlZyrRUuMKywpGwwgEcWp1wZmC0/HtYQrCeWSNlWVS8EUOlove3Rxj&#10;bW98oDbxmQgh7GJUkHtfx1K6NCeDbmhr4sBdbGPQB9hkUjd4C+GmkuMomkiDBYeGHGta55SWyadR&#10;MD1v0/L59XT/uNk/ZZtruftukw+lBv1uNQPhqfP/4j/3uw7zX+D3l3C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nGzxQAAANsAAAAPAAAAAAAAAAAAAAAAAJgCAABkcnMv&#10;ZG93bnJldi54bWxQSwUGAAAAAAQABAD1AAAAigMAAAAA&#10;" fillcolor="#ccc [669]" strokecolor="#4579b8 [3044]">
                  <v:shadow on="t" color="black" opacity="22937f" origin=",.5" offset="0,.63889mm"/>
                </v:rect>
                <v:rect id="Rectangle 20" o:spid="_x0000_s1045"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Sk8QA&#10;AADbAAAADwAAAGRycy9kb3ducmV2LnhtbERPTWvCQBC9C/0PyxR6KbrRYg3RVaS2oPTSRg8ex+w0&#10;SZOdDdltjP5691Dw+Hjfi1VvatFR60rLCsajCARxZnXJuYLD/mMYg3AeWWNtmRRcyMFq+TBYYKLt&#10;mb+pS30uQgi7BBUU3jeJlC4ryKAb2YY4cD+2NegDbHOpWzyHcFPLSRS9SoMlh4YCG3orKKvSP6Mg&#10;Pu6yavZ+eH7ZfE3zzW/1ee3Sk1JPj/16DsJT7+/if/dWK5iE9eF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gEpPEAAAA2wAAAA8AAAAAAAAAAAAAAAAAmAIAAGRycy9k&#10;b3ducmV2LnhtbFBLBQYAAAAABAAEAPUAAACJAwAAAAA=&#10;" fillcolor="#ccc [669]" strokecolor="#4579b8 [3044]">
                  <v:shadow on="t" color="black" opacity="22937f" origin=",.5" offset="0,.63889mm"/>
                </v:rect>
                <v:rect id="Rectangle 21" o:spid="_x0000_s1046" style="position:absolute;left:230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y3CMcA&#10;AADbAAAADwAAAGRycy9kb3ducmV2LnhtbESPQWvCQBSE74X+h+UJXopuVFoldZVSFSxebPTg8TX7&#10;TNJk34bsGmN/vVso9DjMzDfMfNmZSrTUuMKygtEwAkGcWl1wpuB42AxmIJxH1lhZJgU3crBcPD7M&#10;Mdb2yp/UJj4TAcIuRgW593UspUtzMuiGtiYO3tk2Bn2QTSZ1g9cAN5UcR9GLNFhwWMixpvec0jK5&#10;GAWz00daTtfHp8lq/5ytvsvdT5t8KdXvdW+vIDx1/j/8195qBeMR/H4JP0A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stwjHAAAA2wAAAA8AAAAAAAAAAAAAAAAAmAIAAGRy&#10;cy9kb3ducmV2LnhtbFBLBQYAAAAABAAEAPUAAACMAwAAAAA=&#10;" fillcolor="#ccc [669]" strokecolor="#4579b8 [3044]">
                  <v:shadow on="t" color="black" opacity="22937f" origin=",.5" offset="0,.63889mm"/>
                </v:rect>
                <v:rect id="Rectangle 22" o:spid="_x0000_s1047" style="position:absolute;left:259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pf8cA&#10;AADbAAAADwAAAGRycy9kb3ducmV2LnhtbESPQWvCQBSE7wX/w/KEXopuGqlK6iqltmDxotGDx2f2&#10;NUmTfRuy2xj7691CocdhZr5hFqve1KKj1pWWFTyOIxDEmdUl5wqOh/fRHITzyBpry6TgSg5Wy8Hd&#10;AhNtL7ynLvW5CBB2CSoovG8SKV1WkEE3tg1x8D5ta9AH2eZSt3gJcFPLOIqm0mDJYaHAhl4Lyqr0&#10;2yiYnz6yavZ2fJisd0/5+qva/nTpWan7Yf/yDMJT7//Df+2NVhDH8Psl/AC5v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KX/HAAAA2wAAAA8AAAAAAAAAAAAAAAAAmAIAAGRy&#10;cy9kb3ducmV2LnhtbFBLBQYAAAAABAAEAPUAAACMAwAAAAA=&#10;" fillcolor="#ccc [669]" strokecolor="#4579b8 [3044]">
                  <v:shadow on="t" color="black" opacity="22937f" origin=",.5" offset="0,.63889mm"/>
                </v:rect>
                <v:rect id="Rectangle 23" o:spid="_x0000_s1048"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KM5McA&#10;AADbAAAADwAAAGRycy9kb3ducmV2LnhtbESPQWvCQBSE7wX/w/KEXopuqlQlukqpFSxeNHrw+Mw+&#10;k5js25DdxrS/vlso9DjMzDfMYtWZSrTUuMKygudhBII4tbrgTMHpuBnMQDiPrLGyTAq+yMFq2XtY&#10;YKztnQ/UJj4TAcIuRgW593UspUtzMuiGtiYO3tU2Bn2QTSZ1g/cAN5UcRdFEGiw4LORY01tOaZl8&#10;GgWz80daTt9PT+P1/iVb38rdd5tclHrsd69zEJ46/x/+a2+1gtEYfr+EH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yjOTHAAAA2wAAAA8AAAAAAAAAAAAAAAAAmAIAAGRy&#10;cy9kb3ducmV2LnhtbFBLBQYAAAAABAAEAPUAAACMAwAAAAA=&#10;" fillcolor="#ccc [669]" strokecolor="#4579b8 [3044]">
                  <v:shadow on="t" color="black" opacity="22937f" origin=",.5" offset="0,.63889mm"/>
                </v:rect>
                <v:rect id="Rectangle 24" o:spid="_x0000_s1049" style="position:absolute;left:316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sUkMcA&#10;AADbAAAADwAAAGRycy9kb3ducmV2LnhtbESPQUvDQBSE7wX/w/IEL9JuTLWW2G0Qq6B4sWkPHp/Z&#10;ZxKTfRt21zT217uC0OMwM98wq3w0nRjI+caygqtZAoK4tLrhSsF+9zRdgvABWWNnmRT8kId8fTZZ&#10;Yabtgbc0FKESEcI+QwV1CH0mpS9rMuhntieO3qd1BkOUrpLa4SHCTSfTJFlIgw3HhRp7eqipbItv&#10;o2D5/lK2t4/7y/nm7abafLWvx6H4UOrifLy/AxFoDKfwf/tZK0iv4e9L/AF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bFJDHAAAA2wAAAA8AAAAAAAAAAAAAAAAAmAIAAGRy&#10;cy9kb3ducmV2LnhtbFBLBQYAAAAABAAEAPUAAACMAwAAAAA=&#10;" fillcolor="#ccc [669]" strokecolor="#4579b8 [3044]">
                  <v:shadow on="t" color="black" opacity="22937f" origin=",.5" offset="0,.63889mm"/>
                </v:rect>
                <v:rect id="Rectangle 25" o:spid="_x0000_s1050" style="position:absolute;left:345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exC8cA&#10;AADbAAAADwAAAGRycy9kb3ducmV2LnhtbESPQWvCQBSE7wX/w/KEXkrdqGgluorUChUvmnro8Zl9&#10;JjHZtyG7jWl/fVco9DjMzDfMYtWZSrTUuMKyguEgAkGcWl1wpuD0sX2egXAeWWNlmRR8k4PVsvew&#10;wFjbGx+pTXwmAoRdjApy7+tYSpfmZNANbE0cvIttDPogm0zqBm8Bbio5iqKpNFhwWMixptec0jL5&#10;Mgpmn7u0fHk7PY03h0m2uZb7nzY5K/XY79ZzEJ46/x/+a79rBaMJ3L+EH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XsQvHAAAA2wAAAA8AAAAAAAAAAAAAAAAAmAIAAGRy&#10;cy9kb3ducmV2LnhtbFBLBQYAAAAABAAEAPUAAACMAwAAAAA=&#10;" fillcolor="#ccc [669]" strokecolor="#4579b8 [3044]">
                  <v:shadow on="t" color="black" opacity="22937f" origin=",.5" offset="0,.63889mm"/>
                </v:rect>
                <v:rect id="Rectangle 26" o:spid="_x0000_s1051" style="position:absolute;left:374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UvfMcA&#10;AADbAAAADwAAAGRycy9kb3ducmV2LnhtbESPQWvCQBSE7wX/w/KEXkrdqNRKdBWpFSpeNPXQ4zP7&#10;TGKyb0N2G9P++q4g9DjMzDfMfNmZSrTUuMKyguEgAkGcWl1wpuD4uXmegnAeWWNlmRT8kIPlovcw&#10;x1jbKx+oTXwmAoRdjApy7+tYSpfmZNANbE0cvLNtDPogm0zqBq8Bbio5iqKJNFhwWMixprec0jL5&#10;NgqmX9u0fH0/Po3X+5dsfSl3v21yUuqx361mIDx1/j98b39oBaMJ3L6EH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zFL3zHAAAA2wAAAA8AAAAAAAAAAAAAAAAAmAIAAGRy&#10;cy9kb3ducmV2LnhtbFBLBQYAAAAABAAEAPUAAACMAwAAAAA=&#10;" fillcolor="#ccc [669]" strokecolor="#4579b8 [3044]">
                  <v:shadow on="t" color="black" opacity="22937f" origin=",.5" offset="0,.63889mm"/>
                </v:rect>
                <v:rect id="Rectangle 27" o:spid="_x0000_s1052" style="position:absolute;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Pk3cMA&#10;AADbAAAADwAAAGRycy9kb3ducmV2LnhtbESPUWvCQBCE3wv9D8cKfasXhWqJniKFFisoaPV9za1J&#10;MLcXcqtJ/fWeUOjjMDPfMNN55yp1pSaUng0M+gko4szbknMD+5/P13dQQZAtVp7JwC8FmM+en6aY&#10;Wt/ylq47yVWEcEjRQCFSp1qHrCCHoe9r4uidfONQomxybRtsI9xVepgkI+2w5LhQYE0fBWXn3cUZ&#10;kNEXd+uweluF783yIn5xON5aY1563WICSqiT//Bfe2kNDMfw+BJ/gJ7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Pk3cMAAADbAAAADwAAAAAAAAAAAAAAAACYAgAAZHJzL2Rv&#10;d25yZXYueG1sUEsFBgAAAAAEAAQA9QAAAIgDAAAAAA==&#10;" fillcolor="#84a6d1 [2260]" strokecolor="#4579b8 [3044]">
                  <v:shadow on="t" color="black" opacity="22937f" origin=",.5" offset="0,.63889mm"/>
                </v:rect>
                <v:rect id="Rectangle 28" o:spid="_x0000_s1053" style="position:absolute;left:28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xwr8EA&#10;AADbAAAADwAAAGRycy9kb3ducmV2LnhtbERPTWvCQBC9C/0PyxS86caAUlJXCYKiQguN7X2anSah&#10;2dmQHU3sr+8eCj0+3vd6O7pW3agPjWcDi3kCirj0tuHKwPtlP3sCFQTZYuuZDNwpwHbzMFljZv3A&#10;b3QrpFIxhEOGBmqRLtM6lDU5DHPfEUfuy/cOJcK+0rbHIYa7VqdJstIOG44NNXa0q6n8Lq7OgKwO&#10;PL6E8/IcTq/Hq/j84/NnMGb6OObPoIRG+Rf/uY/WQBrHxi/xB+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8cK/BAAAA2wAAAA8AAAAAAAAAAAAAAAAAmAIAAGRycy9kb3du&#10;cmV2LnhtbFBLBQYAAAAABAAEAPUAAACGAwAAAAA=&#10;" fillcolor="#84a6d1 [2260]" strokecolor="#4579b8 [3044]">
                  <v:shadow on="t" color="black" opacity="22937f" origin=",.5" offset="0,.63889mm"/>
                </v:rect>
                <v:rect id="Rectangle 29" o:spid="_x0000_s1054" style="position:absolute;left:57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S5GMQA&#10;AADbAAAADwAAAGRycy9kb3ducmV2LnhtbESPzWrDMBCE74W+g9hAb7UUU0LjRgltSSAEcmj+zou1&#10;tUytlbHU2MnTR4VCjsPMfMPMFoNrxJm6UHvWMM4UCOLSm5orDYf96vkVRIjIBhvPpOFCARbzx4cZ&#10;Fsb3/EXnXaxEgnAoUIONsS2kDKUlhyHzLXHyvn3nMCbZVdJ02Ce4a2Su1EQ6rDktWGzp01L5s/t1&#10;GpT9mBzpulnmQZ1etsvVtD8eotZPo+H9DUSkId7D/+210ZBP4e9L+g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kuRjEAAAA2wAAAA8AAAAAAAAAAAAAAAAAmAIAAGRycy9k&#10;b3ducmV2LnhtbFBLBQYAAAAABAAEAPUAAACJAwAAAAA=&#10;" fillcolor="#1f497d [3215]" strokecolor="#4579b8 [3044]">
                  <v:shadow on="t" color="black" opacity="22937f" origin=",.5" offset="0,.63889mm"/>
                </v:rect>
                <v:rect id="Rectangle 30" o:spid="_x0000_s1055" style="position:absolute;left:86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GWMIA&#10;AADbAAAADwAAAGRycy9kb3ducmV2LnhtbERPW2vCMBR+H/gfwhH2NhPdkFmbihsKY7CHeXs+NMem&#10;2JyUJrOdv948DPb48d3z1eAacaUu1J41TCcKBHHpTc2VhsN++/QKIkRkg41n0vBLAVbF6CHHzPie&#10;v+m6i5VIIRwy1GBjbDMpQ2nJYZj4ljhxZ985jAl2lTQd9incNXKm1Fw6rDk1WGzp3VJ52f04Dcq+&#10;zY90+9zMgjq9fG22i/54iFo/jof1EkSkIf6L/9wfRsNzWp++pB8g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x4ZYwgAAANsAAAAPAAAAAAAAAAAAAAAAAJgCAABkcnMvZG93&#10;bnJldi54bWxQSwUGAAAAAAQABAD1AAAAhwMAAAAA&#10;" fillcolor="#1f497d [3215]" strokecolor="#4579b8 [3044]">
                  <v:shadow on="t" color="black" opacity="22937f" origin=",.5" offset="0,.63889mm"/>
                </v:rect>
                <v:rect id="Rectangle 31" o:spid="_x0000_s1056" style="position:absolute;left:1152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sjw8QA&#10;AADbAAAADwAAAGRycy9kb3ducmV2LnhtbESPQWsCMRSE7wX/Q3hCb5poi9jVKCoKRehBq54fm9fN&#10;0s3Lsonutr/eFIQeh5n5hpkvO1eJGzWh9KxhNFQgiHNvSi40nD53gymIEJENVp5Jww8FWC56T3PM&#10;jG/5QLdjLESCcMhQg42xzqQMuSWHYehr4uR9+cZhTLIppGmwTXBXybFSE+mw5LRgsaaNpfz7eHUa&#10;lF1PzvS7346Durx+bHdv7fkUtX7ud6sZiEhd/A8/2u9Gw8sI/r6k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LI8PEAAAA2wAAAA8AAAAAAAAAAAAAAAAAmAIAAGRycy9k&#10;b3ducmV2LnhtbFBLBQYAAAAABAAEAPUAAACJAwAAAAA=&#10;" fillcolor="#1f497d [3215]" strokecolor="#4579b8 [3044]">
                  <v:shadow on="t" color="black" opacity="22937f" origin=",.5" offset="0,.63889mm"/>
                </v:rect>
                <v:rect id="Rectangle 32" o:spid="_x0000_s1057" style="position:absolute;left:1440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9tMQA&#10;AADbAAAADwAAAGRycy9kb3ducmV2LnhtbESPT2sCMRTE74V+h/AK3jTpWsRujaKiIIUe/NfzY/O6&#10;Wbp5WTbRXfvpm4LQ4zAzv2Fmi97V4kptqDxreB4pEMSFNxWXGk7H7XAKIkRkg7Vn0nCjAIv548MM&#10;c+M73tP1EEuRIBxy1GBjbHIpQ2HJYRj5hjh5X751GJNsS2la7BLc1TJTaiIdVpwWLDa0tlR8Hy5O&#10;g7KryZl+3jdZUJ8vH5vta3c+Ra0HT/3yDUSkPv6H7+2d0TDO4O9L+g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ZvbTEAAAA2wAAAA8AAAAAAAAAAAAAAAAAmAIAAGRycy9k&#10;b3ducmV2LnhtbFBLBQYAAAAABAAEAPUAAACJAwAAAAA=&#10;" fillcolor="#1f497d [3215]" strokecolor="#4579b8 [3044]">
                  <v:shadow on="t" color="black" opacity="22937f" origin=",.5" offset="0,.63889mm"/>
                </v:rect>
                <v:rect id="Rectangle 33" o:spid="_x0000_s1058" style="position:absolute;left:172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UYL8QA&#10;AADbAAAADwAAAGRycy9kb3ducmV2LnhtbESPQWsCMRSE7wX/Q3hCbzVRi9jVKCoKIvSgVc+Pzetm&#10;6eZl2aTu2l9vCoUeh5n5hpkvO1eJGzWh9KxhOFAgiHNvSi40nD92L1MQISIbrDyThjsFWC56T3PM&#10;jG/5SLdTLESCcMhQg42xzqQMuSWHYeBr4uR9+sZhTLIppGmwTXBXyZFSE+mw5LRgsaaNpfzr9O00&#10;KLueXOjnsB0FdX193+7e2ss5av3c71YzEJG6+B/+a++NhvEYfr+k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VGC/EAAAA2wAAAA8AAAAAAAAAAAAAAAAAmAIAAGRycy9k&#10;b3ducmV2LnhtbFBLBQYAAAAABAAEAPUAAACJAwAAAAA=&#10;" fillcolor="#1f497d [3215]" strokecolor="#4579b8 [3044]">
                  <v:shadow on="t" color="black" opacity="22937f" origin=",.5" offset="0,.63889mm"/>
                </v:rect>
                <v:rect id="Rectangle 34" o:spid="_x0000_s1059" style="position:absolute;left:201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AW8QA&#10;AADbAAAADwAAAGRycy9kb3ducmV2LnhtbESPW2sCMRSE3wv+h3CEvtXEC1JXo6golEIf6u35sDlu&#10;Fjcnyya62/76plDo4zAz3zCLVecq8aAmlJ41DAcKBHHuTcmFhtNx//IKIkRkg5Vn0vBFAVbL3tMC&#10;M+Nb/qTHIRYiQThkqMHGWGdShtySwzDwNXHyrr5xGJNsCmkabBPcVXKk1FQ6LDktWKxpaym/He5O&#10;g7Kb6Zm+33ejoC6Tj91+1p5PUevnfreeg4jUxf/wX/vNaBhP4P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8gFvEAAAA2wAAAA8AAAAAAAAAAAAAAAAAmAIAAGRycy9k&#10;b3ducmV2LnhtbFBLBQYAAAAABAAEAPUAAACJAwAAAAA=&#10;" fillcolor="#1f497d [3215]" strokecolor="#4579b8 [3044]">
                  <v:shadow on="t" color="black" opacity="22937f" origin=",.5" offset="0,.63889mm"/>
                </v:rect>
                <v:rect id="Rectangle 35" o:spid="_x0000_s1060" style="position:absolute;left:230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AlwMQA&#10;AADbAAAADwAAAGRycy9kb3ducmV2LnhtbESPT2sCMRTE74V+h/AKvdWktoquRmmLghQ8+Pf82Dw3&#10;i5uXZZO62356UxA8DjPzG2Y671wlLtSE0rOG154CQZx7U3KhYb9bvoxAhIhssPJMGn4pwHz2+DDF&#10;zPiWN3TZxkIkCIcMNdgY60zKkFtyGHq+Jk7eyTcOY5JNIU2DbYK7SvaVGkqHJacFizV9WcrP2x+n&#10;QdnP4YH+vhf9oI7v68Vy3B72Uevnp+5jAiJSF+/hW3tlNLwN4P9L+gF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wJcDEAAAA2wAAAA8AAAAAAAAAAAAAAAAAmAIAAGRycy9k&#10;b3ducmV2LnhtbFBLBQYAAAAABAAEAPUAAACJAwAAAAA=&#10;" fillcolor="#1f497d [3215]" strokecolor="#4579b8 [3044]">
                  <v:shadow on="t" color="black" opacity="22937f" origin=",.5" offset="0,.63889mm"/>
                </v:rect>
                <v:rect id="Rectangle 36" o:spid="_x0000_s1061" style="position:absolute;left:2592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7t8QA&#10;AADbAAAADwAAAGRycy9kb3ducmV2LnhtbESPT2sCMRTE7wW/Q3hCbzXRymK3RtGiUIQe/NfzY/O6&#10;Wdy8LJvU3frpTaHQ4zAzv2Hmy97V4kptqDxrGI8UCOLCm4pLDafj9mkGIkRkg7Vn0vBDAZaLwcMc&#10;c+M73tP1EEuRIBxy1GBjbHIpQ2HJYRj5hjh5X751GJNsS2la7BLc1XKiVCYdVpwWLDb0Zqm4HL6d&#10;BmXX2Zluu80kqM/px2b70p1PUevHYb96BRGpj//hv/a70fCcwe+X9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iu7fEAAAA2wAAAA8AAAAAAAAAAAAAAAAAmAIAAGRycy9k&#10;b3ducmV2LnhtbFBLBQYAAAAABAAEAPUAAACJAwAAAAA=&#10;" fillcolor="#1f497d [3215]" strokecolor="#4579b8 [3044]">
                  <v:shadow on="t" color="black" opacity="22937f" origin=",.5" offset="0,.63889mm"/>
                </v:rect>
                <v:rect id="Rectangle 37" o:spid="_x0000_s1062" style="position:absolute;left:2880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eLMUA&#10;AADbAAAADwAAAGRycy9kb3ducmV2LnhtbESPS2vDMBCE74X+B7GF3hKpacnDiRLakkAo5JDnebE2&#10;lom1MpYau/31USHQ4zAz3zCzRecqcaUmlJ41vPQVCOLcm5ILDYf9qjcGESKywcozafihAIv548MM&#10;M+Nb3tJ1FwuRIBwy1GBjrDMpQ27JYej7mjh5Z984jEk2hTQNtgnuKjlQaigdlpwWLNb0aSm/7L6d&#10;BmU/hkf6/VoOgjq9bZarSXs8RK2fn7r3KYhIXfwP39tro+F1BH9f0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h4sxQAAANsAAAAPAAAAAAAAAAAAAAAAAJgCAABkcnMv&#10;ZG93bnJldi54bWxQSwUGAAAAAAQABAD1AAAAigMAAAAA&#10;" fillcolor="#1f497d [3215]" strokecolor="#4579b8 [3044]">
                  <v:shadow on="t" color="black" opacity="22937f" origin=",.5" offset="0,.63889mm"/>
                </v:rect>
                <v:rect id="Rectangle 38" o:spid="_x0000_s1063" style="position:absolute;left:316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GKXsIA&#10;AADbAAAADwAAAGRycy9kb3ducmV2LnhtbERPW2vCMBR+H/gfwhH2NhPdkFmbihsKY7CHeXs+NMem&#10;2JyUJrOdv948DPb48d3z1eAacaUu1J41TCcKBHHpTc2VhsN++/QKIkRkg41n0vBLAVbF6CHHzPie&#10;v+m6i5VIIRwy1GBjbDMpQ2nJYZj4ljhxZ985jAl2lTQd9incNXKm1Fw6rDk1WGzp3VJ52f04Dcq+&#10;zY90+9zMgjq9fG22i/54iFo/jof1EkSkIf6L/9wfRsNzGpu+pB8g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YpewgAAANsAAAAPAAAAAAAAAAAAAAAAAJgCAABkcnMvZG93&#10;bnJldi54bWxQSwUGAAAAAAQABAD1AAAAhwMAAAAA&#10;" fillcolor="#1f497d [3215]" strokecolor="#4579b8 [3044]">
                  <v:shadow on="t" color="black" opacity="22937f" origin=",.5" offset="0,.63889mm"/>
                </v:rect>
                <v:rect id="Rectangle 39" o:spid="_x0000_s1064" style="position:absolute;left:345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0vxcQA&#10;AADbAAAADwAAAGRycy9kb3ducmV2LnhtbESPQWsCMRSE7wX/Q3hCb5rUFtHVKCoKRehBqz0/Ns/N&#10;0s3Lsonutr/eFIQeh5n5hpkvO1eJGzWh9KzhZahAEOfelFxoOH3uBhMQISIbrDyThh8KsFz0nuaY&#10;Gd/ygW7HWIgE4ZChBhtjnUkZcksOw9DXxMm7+MZhTLIppGmwTXBXyZFSY+mw5LRgsaaNpfz7eHUa&#10;lF2Pz/S7346C+nr72O6m7fkUtX7ud6sZiEhd/A8/2u9Gw+sU/r6k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9L8XEAAAA2wAAAA8AAAAAAAAAAAAAAAAAmAIAAGRycy9k&#10;b3ducmV2LnhtbFBLBQYAAAAABAAEAPUAAACJAwAAAAA=&#10;" fillcolor="#1f497d [3215]" strokecolor="#4579b8 [3044]">
                  <v:shadow on="t" color="black" opacity="22937f" origin=",.5" offset="0,.63889mm"/>
                </v:rect>
                <v:rect id="Rectangle 40" o:spid="_x0000_s1065" style="position:absolute;left:374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H1JcAA&#10;AADbAAAADwAAAGRycy9kb3ducmV2LnhtbERPy2oCMRTdF/yHcAV3NVFE6mgUFQUpdFFf68vkOhmc&#10;3AyT6Iz9+mZR6PJw3otV5yrxpCaUnjWMhgoEce5NyYWG82n//gEiRGSDlWfS8KIAq2XvbYGZ8S1/&#10;0/MYC5FCOGSowcZYZ1KG3JLDMPQ1ceJuvnEYE2wKaRpsU7ir5FipqXRYcmqwWNPWUn4/PpwGZTfT&#10;C/187sZBXSdfu/2svZyj1oN+t56DiNTFf/Gf+2A0TNL69CX9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H1JcAAAADbAAAADwAAAAAAAAAAAAAAAACYAgAAZHJzL2Rvd25y&#10;ZXYueG1sUEsFBgAAAAAEAAQA9QAAAIUDAAAAAA==&#10;" fillcolor="#1f497d [3215]" strokecolor="#4579b8 [3044]">
                  <v:shadow on="t" color="black" opacity="22937f" origin=",.5" offset="0,.63889mm"/>
                </v:rect>
                <v:rect id="Rectangle 41" o:spid="_x0000_s1066" style="position:absolute;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2IMcIA&#10;AADbAAAADwAAAGRycy9kb3ducmV2LnhtbESPX2vCMBTF34V9h3AHe9NUER2dUcZQmfiidfh8aa5t&#10;sbkpTazRT28EYY+H8+fHmS2CqUVHrassKxgOEhDEudUVFwr+Dqv+JwjnkTXWlknBjRws5m+9Gaba&#10;XnlPXeYLEUfYpaig9L5JpXR5SQbdwDbE0TvZ1qCPsi2kbvEax00tR0kykQYrjoQSG/opKT9nFxMh&#10;XXc4rrOwpeNqc99NxyGplnulPt7D9xcIT8H/h1/tX61gPITnl/g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zYgxwgAAANsAAAAPAAAAAAAAAAAAAAAAAJgCAABkcnMvZG93&#10;bnJldi54bWxQSwUGAAAAAAQABAD1AAAAhwMAAAAA&#10;" fillcolor="#d38482 [2261]" strokecolor="#4579b8 [3044]">
                  <v:shadow on="t" color="black" opacity="22937f" origin=",.5" offset="0,.63889mm"/>
                </v:rect>
                <v:rect id="Rectangle 42" o:spid="_x0000_s1067" style="position:absolute;left:28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ui5cMA&#10;AADbAAAADwAAAGRycy9kb3ducmV2LnhtbESPUWvCQBCE3wv9D8cKfasXpZUSPUUKigoWtPq+5tYk&#10;mNsLudXE/nqvUOjjMDPfMJNZ5yp1oyaUng0M+gko4szbknMDh+/F6weoIMgWK89k4E4BZtPnpwmm&#10;1re8o9techUhHFI0UIjUqdYhK8hh6PuaOHpn3ziUKJtc2wbbCHeVHibJSDssOS4UWNNnQdllf3UG&#10;ZLTkbhs275uw/lpdxc+Pp5/WmJdeNx+DEurkP/zXXlkDb0P4/RJ/gJ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ui5cMAAADbAAAADwAAAAAAAAAAAAAAAACYAgAAZHJzL2Rv&#10;d25yZXYueG1sUEsFBgAAAAAEAAQA9QAAAIgDAAAAAA==&#10;" fillcolor="#84a6d1 [2260]" strokecolor="#4579b8 [3044]">
                  <v:shadow on="t" color="black" opacity="22937f" origin=",.5" offset="0,.63889mm"/>
                </v:rect>
                <v:rect id="Rectangle 43" o:spid="_x0000_s1068" style="position:absolute;left:57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HTBcYA&#10;AADbAAAADwAAAGRycy9kb3ducmV2LnhtbESPT2vCQBTE74V+h+UVvNVNq5QQXSWEtnoo+Kfi+ZF9&#10;Jmmyb0N2NdFP3xUKPQ4z8xtmvhxMIy7UucqygpdxBII4t7riQsHh++M5BuE8ssbGMim4koPl4vFh&#10;jom2Pe/osveFCBB2CSoovW8TKV1ekkE3ti1x8E62M+iD7AqpO+wD3DTyNYrepMGKw0KJLWUl5fX+&#10;bBSk283RtXGffe5+vlZ12tS3PHtXavQ0pDMQngb/H/5rr7WC6Q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HTBcYAAADbAAAADwAAAAAAAAAAAAAAAACYAgAAZHJz&#10;L2Rvd25yZXYueG1sUEsFBgAAAAAEAAQA9QAAAIsDAAAAAA==&#10;" fillcolor="white [3212]" strokecolor="#4579b8 [3044]">
                  <v:shadow on="t" color="black" opacity="22937f" origin=",.5" offset="0,.63889mm"/>
                </v:rect>
                <v:rect id="Rectangle 44" o:spid="_x0000_s1069" style="position:absolute;left:86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LccUA&#10;AADbAAAADwAAAGRycy9kb3ducmV2LnhtbESPzWrDMBCE74W+g9hCbo3cYEJwoxhj8ncopElLz4u1&#10;tV1bK2MpsZunjwqBHoeZ+YZZpqNpxYV6V1tW8DKNQBAXVtdcKvj82DwvQDiPrLG1TAp+yUG6enxY&#10;YqLtwEe6nHwpAoRdggoq77tESldUZNBNbUccvG/bG/RB9qXUPQ4Bblo5i6K5NFhzWKiwo7yiojmd&#10;jYLs/fDlusWQb48/b7sma5trka+VmjyN2SsIT6P/D9/be60gjuHvS/g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EtxxQAAANsAAAAPAAAAAAAAAAAAAAAAAJgCAABkcnMv&#10;ZG93bnJldi54bWxQSwUGAAAAAAQABAD1AAAAigMAAAAA&#10;" fillcolor="white [3212]" strokecolor="#4579b8 [3044]">
                  <v:shadow on="t" color="black" opacity="22937f" origin=",.5" offset="0,.63889mm"/>
                </v:rect>
                <v:rect id="Rectangle 45" o:spid="_x0000_s1070" style="position:absolute;left:1152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e1SMQA&#10;AADbAAAADwAAAGRycy9kb3ducmV2LnhtbESPT2vCQBTE7wW/w/IEb3WjaKnRNUSh4CFN8d/9kX0m&#10;wezbkN1q/PZdQehxmJnfMKukN424Uedqywom4wgEcWF1zaWC0/Hr/ROE88gaG8uk4EEOkvXgbYWx&#10;tnfe0+3gSxEg7GJUUHnfxlK6oiKDbmxb4uBdbGfQB9mVUnd4D3DTyGkUfUiDNYeFClvaVlRcD79G&#10;wU+e7tvTbGoXC/o+59m5v8pso9Ro2KdLEJ56/x9+tXdawWwOzy/h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XtUjEAAAA2wAAAA8AAAAAAAAAAAAAAAAAmAIAAGRycy9k&#10;b3ducmV2LnhtbFBLBQYAAAAABAAEAPUAAACJAwAAAAA=&#10;" fillcolor="#c6615e [2901]" strokecolor="#4579b8 [3044]">
                  <v:shadow on="t" color="black" opacity="22937f" origin=",.5" offset="0,.63889mm"/>
                </v:rect>
                <v:rect id="Rectangle 46" o:spid="_x0000_s1071" style="position:absolute;left:1440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wncUA&#10;AADbAAAADwAAAGRycy9kb3ducmV2LnhtbESPQWvCQBSE74X+h+UVvNWNIiKpawih1R4KVls8P7LP&#10;JCb7NmTXJO2vdwtCj8PMfMOsk9E0oqfOVZYVzKYRCOLc6ooLBd9fb88rEM4ja2wsk4IfcpBsHh/W&#10;GGs78IH6oy9EgLCLUUHpfRtL6fKSDLqpbYmDd7adQR9kV0jd4RDgppHzKFpKgxWHhRJbykrK6+PV&#10;KEg/9yfXroZse7h87Oq0qX/z7FWpydOYvoDwNPr/8L39rhUslvD3JfwA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ZnCdxQAAANsAAAAPAAAAAAAAAAAAAAAAAJgCAABkcnMv&#10;ZG93bnJldi54bWxQSwUGAAAAAAQABAD1AAAAigMAAAAA&#10;" fillcolor="white [3212]" strokecolor="#4579b8 [3044]">
                  <v:shadow on="t" color="black" opacity="22937f" origin=",.5" offset="0,.63889mm"/>
                </v:rect>
                <v:rect id="Rectangle 47" o:spid="_x0000_s1072" style="position:absolute;left:172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VBsYA&#10;AADbAAAADwAAAGRycy9kb3ducmV2LnhtbESPT2vCQBTE74V+h+UVvNVNi9gQXSWEtnoo+Kfi+ZF9&#10;Jmmyb0N2NdFP3xUKPQ4z8xtmvhxMIy7UucqygpdxBII4t7riQsHh++M5BuE8ssbGMim4koPl4vFh&#10;jom2Pe/osveFCBB2CSoovW8TKV1ekkE3ti1x8E62M+iD7AqpO+wD3DTyNYqm0mDFYaHElrKS8np/&#10;NgrS7ebo2rjPPnc/X6s6bepbnr0rNXoa0hkIT4P/D/+111rB5A3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rVBsYAAADbAAAADwAAAAAAAAAAAAAAAACYAgAAZHJz&#10;L2Rvd25yZXYueG1sUEsFBgAAAAAEAAQA9QAAAIsDAAAAAA==&#10;" fillcolor="white [3212]" strokecolor="#4579b8 [3044]">
                  <v:shadow on="t" color="black" opacity="22937f" origin=",.5" offset="0,.63889mm"/>
                </v:rect>
                <v:rect id="Rectangle 48" o:spid="_x0000_s1073" style="position:absolute;left:201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chrMEA&#10;AADbAAAADwAAAGRycy9kb3ducmV2LnhtbERPTWvCQBC9F/wPywi91Y1FVFJXKVJLxYtG8Txkp0lo&#10;djZkt3HbX+8cCj0+3vdqk1yrBupD49nAdJKBIi69bbgycDnvnpagQkS22HomAz8UYLMePawwt/7G&#10;JxqKWCkJ4ZCjgTrGLtc6lDU5DBPfEQv36XuHUWBfadvjTcJdq5+zbK4dNiwNNXa0ran8Kr6dlAzD&#10;+fpepANdd/vf42KWsubtZMzjOL2+gIqU4r/4z/1hDcxkrHyR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3IazBAAAA2wAAAA8AAAAAAAAAAAAAAAAAmAIAAGRycy9kb3du&#10;cmV2LnhtbFBLBQYAAAAABAAEAPUAAACGAwAAAAA=&#10;" fillcolor="#d38482 [2261]" strokecolor="#4579b8 [3044]">
                  <v:shadow on="t" color="black" opacity="22937f" origin=",.5" offset="0,.63889mm"/>
                </v:rect>
                <v:rect id="Rectangle 49" o:spid="_x0000_s1074" style="position:absolute;left:230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nk78UA&#10;AADbAAAADwAAAGRycy9kb3ducmV2LnhtbESPT2vCQBTE74V+h+UJ3urGImKjq4TQ2h4K/sXzI/ua&#10;pMm+DdnVxH56VxB6HGbmN8xi1ZtaXKh1pWUF41EEgjizuuRcwfHw8TID4TyyxtoyKbiSg9Xy+WmB&#10;sbYd7+iy97kIEHYxKii8b2IpXVaQQTeyDXHwfmxr0AfZ5lK32AW4qeVrFE2lwZLDQoENpQVl1f5s&#10;FCTbzck1sy5d736/P6ukrv6y9F2p4aBP5iA89f4//Gh/aQWTN7h/C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eTvxQAAANsAAAAPAAAAAAAAAAAAAAAAAJgCAABkcnMv&#10;ZG93bnJldi54bWxQSwUGAAAAAAQABAD1AAAAigMAAAAA&#10;" fillcolor="white [3212]" strokecolor="#4579b8 [3044]">
                  <v:shadow on="t" color="black" opacity="22937f" origin=",.5" offset="0,.63889mm"/>
                </v:rect>
                <v:rect id="Rectangle 50" o:spid="_x0000_s1075" style="position:absolute;left:2592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br8IA&#10;AADbAAAADwAAAGRycy9kb3ducmV2LnhtbERPy2rCQBTdF/yH4Qrd1YkFRaKjhGC1i4L1getL5prE&#10;ZO6EzGhSv95ZFFweznux6k0t7tS60rKC8SgCQZxZXXKu4HT8+piBcB5ZY22ZFPyRg9Vy8LbAWNuO&#10;93Q/+FyEEHYxKii8b2IpXVaQQTeyDXHgLrY16ANsc6lb7EK4qeVnFE2lwZJDQ4ENpQVl1eFmFCS/&#10;u7NrZl262V9/tlVSV48sXSv1PuyTOQhPvX+J/93fWsEkrA9fw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GtuvwgAAANsAAAAPAAAAAAAAAAAAAAAAAJgCAABkcnMvZG93&#10;bnJldi54bWxQSwUGAAAAAAQABAD1AAAAhwMAAAAA&#10;" fillcolor="white [3212]" strokecolor="#4579b8 [3044]">
                  <v:shadow on="t" color="black" opacity="22937f" origin=",.5" offset="0,.63889mm"/>
                </v:rect>
                <v:rect id="Rectangle 51" o:spid="_x0000_s1076" style="position:absolute;left:2880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NMUA&#10;AADbAAAADwAAAGRycy9kb3ducmV2LnhtbESPT2vCQBTE74LfYXkFb7qxYJHoKiFY9VCw/qHnR/Y1&#10;SZN9G7KrSfvp3YLgcZiZ3zDLdW9qcaPWlZYVTCcRCOLM6pJzBZfz+3gOwnlkjbVlUvBLDtar4WCJ&#10;sbYdH+l28rkIEHYxKii8b2IpXVaQQTexDXHwvm1r0AfZ5lK32AW4qeVrFL1JgyWHhQIbSgvKqtPV&#10;KEg+D1+umXfp9vjzsauSuvrL0o1So5c+WYDw1Ptn+NHeawWzKfx/C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Vn40xQAAANsAAAAPAAAAAAAAAAAAAAAAAJgCAABkcnMv&#10;ZG93bnJldi54bWxQSwUGAAAAAAQABAD1AAAAigMAAAAA&#10;" fillcolor="white [3212]" strokecolor="#4579b8 [3044]">
                  <v:shadow on="t" color="black" opacity="22937f" origin=",.5" offset="0,.63889mm"/>
                </v:rect>
                <v:rect id="Rectangle 52" o:spid="_x0000_s1077" style="position:absolute;left:316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e74cMA&#10;AADbAAAADwAAAGRycy9kb3ducmV2LnhtbESPS4vCQBCE7wv+h6GFvW0mBncx0VFUEPbgA1/3JtMm&#10;wUxPyIya/feOIOyxqKqvqMmsM7W4U+sqywoGUQyCOLe64kLB6bj6GoFwHlljbZkU/JGD2bT3McFM&#10;2wfv6X7whQgQdhkqKL1vMildXpJBF9mGOHgX2xr0QbaF1C0+AtzUMonjH2mw4rBQYkPLkvLr4WYU&#10;7LbzfXMaJjZNaXPers/dVa4XSn32u/kYhKfO/4ff7V+t4DuB15fwA+T0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e74cMAAADbAAAADwAAAAAAAAAAAAAAAACYAgAAZHJzL2Rv&#10;d25yZXYueG1sUEsFBgAAAAAEAAQA9QAAAIgDAAAAAA==&#10;" fillcolor="#c6615e [2901]" strokecolor="#4579b8 [3044]">
                  <v:shadow on="t" color="black" opacity="22937f" origin=",.5" offset="0,.63889mm"/>
                </v:rect>
                <v:rect id="Rectangle 53" o:spid="_x0000_s1078" style="position:absolute;left:345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hF2MYA&#10;AADbAAAADwAAAGRycy9kb3ducmV2LnhtbESPT2vCQBTE74V+h+UVvNVNK5YQXSWEtnoo+Kfi+ZF9&#10;Jmmyb0N2NdFP3xUKPQ4z8xtmvhxMIy7UucqygpdxBII4t7riQsHh++M5BuE8ssbGMim4koPl4vFh&#10;jom2Pe/osveFCBB2CSoovW8TKV1ekkE3ti1x8E62M+iD7AqpO+wD3DTyNYrepMGKw0KJLWUl5fX+&#10;bBSk283RtXGffe5+vlZ12tS3PHtXavQ0pDMQngb/H/5rr7WC6Q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chF2MYAAADbAAAADwAAAAAAAAAAAAAAAACYAgAAZHJz&#10;L2Rvd25yZXYueG1sUEsFBgAAAAAEAAQA9QAAAIsDAAAAAA==&#10;" fillcolor="white [3212]" strokecolor="#4579b8 [3044]">
                  <v:shadow on="t" color="black" opacity="22937f" origin=",.5" offset="0,.63889mm"/>
                </v:rect>
                <v:rect id="Rectangle 54" o:spid="_x0000_s1079" style="position:absolute;left:374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HdrMYA&#10;AADbAAAADwAAAGRycy9kb3ducmV2LnhtbESPT2vCQBTE74V+h+UVvNVNi5YQXSWEtnoo+Kfi+ZF9&#10;Jmmyb0N2NdFP3xUKPQ4z8xtmvhxMIy7UucqygpdxBII4t7riQsHh++M5BuE8ssbGMim4koPl4vFh&#10;jom2Pe/osveFCBB2CSoovW8TKV1ekkE3ti1x8E62M+iD7AqpO+wD3DTyNYrepMGKw0KJLWUl5fX+&#10;bBSk283RtXGffe5+vlZ12tS3PHtXavQ0pDMQngb/H/5rr7WC6Q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HdrMYAAADbAAAADwAAAAAAAAAAAAAAAACYAgAAZHJz&#10;L2Rvd25yZXYueG1sUEsFBgAAAAAEAAQA9QAAAIsDAAAAAA==&#10;" fillcolor="white [3212]" strokecolor="#4579b8 [3044]">
                  <v:shadow on="t" color="black" opacity="22937f" origin=",.5" offset="0,.63889mm"/>
                </v:rect>
                <v:rect id="Rectangle 55" o:spid="_x0000_s1080" style="position:absolute;left:86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HCdscA&#10;AADbAAAADwAAAGRycy9kb3ducmV2LnhtbESPQWvCQBSE74X+h+UVeim6aUtUUleR2oLFi0YPHp/Z&#10;1yQm+zZktzH6691CocdhZr5hpvPe1KKj1pWWFTwPIxDEmdUl5wr2u8/BBITzyBpry6TgQg7ms/u7&#10;KSbannlLXepzESDsElRQeN8kUrqsIINuaBvi4H3b1qAPss2lbvEc4KaWL1E0kgZLDgsFNvReUFal&#10;P0bB5PCVVeOP/dPrchPny1O1vnbpUanHh37xBsJT7//Df+2VVhDH8Psl/AA5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RwnbHAAAA2wAAAA8AAAAAAAAAAAAAAAAAmAIAAGRy&#10;cy9kb3ducmV2LnhtbFBLBQYAAAAABAAEAPUAAACMAwAAAAA=&#10;" fillcolor="#ccc [669]" strokecolor="#4579b8 [3044]">
                  <v:shadow on="t" color="black" opacity="22937f" origin=",.5" offset="0,.63889mm"/>
                </v:rect>
                <v:rect id="Rectangle 56" o:spid="_x0000_s1081"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NcAccA&#10;AADbAAAADwAAAGRycy9kb3ducmV2LnhtbESPQWvCQBSE7wX/w/KEXqRurGgluorUFipeNPXQ4zP7&#10;TGKyb0N2G9P+ercg9DjMzDfMYtWZSrTUuMKygtEwAkGcWl1wpuD4+f40A+E8ssbKMin4IQerZe9h&#10;gbG2Vz5Qm/hMBAi7GBXk3texlC7NyaAb2po4eGfbGPRBNpnUDV4D3FTyOYqm0mDBYSHHml5zSsvk&#10;2yiYfW3T8uXtOBhv9pNscyl3v21yUuqx363nIDx1/j98b39oBZMp/H0JP0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DXAHHAAAA2wAAAA8AAAAAAAAAAAAAAAAAmAIAAGRy&#10;cy9kb3ducmV2LnhtbFBLBQYAAAAABAAEAPUAAACMAwAAAAA=&#10;" fillcolor="#ccc [669]" strokecolor="#4579b8 [3044]">
                  <v:shadow on="t" color="black" opacity="22937f" origin=",.5" offset="0,.63889mm"/>
                </v:rect>
                <v:rect id="Rectangle 57" o:spid="_x0000_s1082"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5mscA&#10;AADbAAAADwAAAGRycy9kb3ducmV2LnhtbESPT2vCQBTE7wW/w/KEXkrdWPEP0VWktlDxYlMPPT6z&#10;zyQm+zZktzHtp3cLgsdhZn7DLFadqURLjSssKxgOIhDEqdUFZwoOX+/PMxDOI2usLJOCX3KwWvYe&#10;Fhhre+FPahOfiQBhF6OC3Ps6ltKlORl0A1sTB+9kG4M+yCaTusFLgJtKvkTRRBosOCzkWNNrTmmZ&#10;/BgFs+9tWk7fDk+jzX6cbc7l7q9Njko99rv1HISnzt/Dt/aHVjCewv+X8APk8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P+ZrHAAAA2wAAAA8AAAAAAAAAAAAAAAAAmAIAAGRy&#10;cy9kb3ducmV2LnhtbFBLBQYAAAAABAAEAPUAAACMAwAAAAA=&#10;" fillcolor="#ccc [669]" strokecolor="#4579b8 [3044]">
                  <v:shadow on="t" color="black" opacity="22937f" origin=",.5" offset="0,.63889mm"/>
                </v:rect>
                <v:rect id="Rectangle 58" o:spid="_x0000_s1083"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Bt6MQA&#10;AADbAAAADwAAAGRycy9kb3ducmV2LnhtbERPTWvCQBC9C/0PyxR6kbqxYhtSV5FaweLFRg8ep9lp&#10;kiY7G7JrjP317kHw+Hjfs0VvatFR60rLCsajCARxZnXJuYLDfv0cg3AeWWNtmRRcyMFi/jCYYaLt&#10;mb+pS30uQgi7BBUU3jeJlC4ryKAb2YY4cL+2NegDbHOpWzyHcFPLlyh6lQZLDg0FNvRRUFalJ6Mg&#10;Pn5l1dvnYThZ7ab56q/a/nfpj1JPj/3yHYSn3t/FN/dGK5iGseFL+A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QbejEAAAA2wAAAA8AAAAAAAAAAAAAAAAAmAIAAGRycy9k&#10;b3ducmV2LnhtbFBLBQYAAAAABAAEAPUAAACJAwAAAAA=&#10;" fillcolor="#ccc [669]" strokecolor="#4579b8 [3044]">
                  <v:shadow on="t" color="black" opacity="22937f" origin=",.5" offset="0,.63889mm"/>
                </v:rect>
                <v:rect id="Rectangle 59" o:spid="_x0000_s1084" style="position:absolute;left:259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zIc8gA&#10;AADbAAAADwAAAGRycy9kb3ducmV2LnhtbESPQU/CQBSE7yb8h80z8UJkiwQshYUQ0UTjBSsHjo/u&#10;sy3tvm26a6n+etaExONkZr7JLNe9qUVHrSstKxiPIhDEmdUl5wr2ny/3MQjnkTXWlknBDzlYrwY3&#10;S0y0PfMHdanPRYCwS1BB4X2TSOmyggy6kW2Ig/dlW4M+yDaXusVzgJtaPkTRTBosOSwU2NBTQVmV&#10;fhsF8eEtqx6f98PJdjfNt6fq/bdLj0rd3fabBQhPvf8PX9uvWsF0Dn9fwg+Qq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XMhzyAAAANsAAAAPAAAAAAAAAAAAAAAAAJgCAABk&#10;cnMvZG93bnJldi54bWxQSwUGAAAAAAQABAD1AAAAjQMAAAAA&#10;" fillcolor="#ccc [669]" strokecolor="#4579b8 [3044]">
                  <v:shadow on="t" color="black" opacity="22937f" origin=",.5" offset="0,.63889mm"/>
                </v:rect>
                <v:rect id="Rectangle 60" o:spid="_x0000_s1085"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rU8QA&#10;AADbAAAADwAAAGRycy9kb3ducmV2LnhtbERPy2rCQBTdF/oPwy24KTqp4oPoKMUHWLppowuX18xt&#10;kiZzJ2TGGPv1zkLo8nDei1VnKtFS4wrLCt4GEQji1OqCMwXHw64/A+E8ssbKMim4kYPV8vlpgbG2&#10;V/6mNvGZCCHsYlSQe1/HUro0J4NuYGviwP3YxqAPsMmkbvAawk0lh1E0kQYLDg051rTOKS2Ti1Ew&#10;O32k5XR7fB1tvsbZ5rf8/GuTs1K9l+59DsJT5//FD/deK5iE9eFL+AF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Kq1PEAAAA2wAAAA8AAAAAAAAAAAAAAAAAmAIAAGRycy9k&#10;b3ducmV2LnhtbFBLBQYAAAAABAAEAPUAAACJAwAAAAA=&#10;" fillcolor="#ccc [669]" strokecolor="#4579b8 [3044]">
                  <v:shadow on="t" color="black" opacity="22937f" origin=",.5" offset="0,.63889mm"/>
                </v:rect>
                <v:rect id="Rectangle 61" o:spid="_x0000_s1086" style="position:absolute;left:316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YOyMcA&#10;AADbAAAADwAAAGRycy9kb3ducmV2LnhtbESPQWvCQBSE74L/YXmCF6kbLVqJrlKqhZZeNPXQ4zP7&#10;TGKyb0N2jWl/fbdQ8DjMzDfMatOZSrTUuMKygsk4AkGcWl1wpuD4+fqwAOE8ssbKMin4Jgebdb+3&#10;wljbGx+oTXwmAoRdjApy7+tYSpfmZNCNbU0cvLNtDPogm0zqBm8Bbio5jaK5NFhwWMixppec0jK5&#10;GgWLr/e0fNodR4/b/SzbXsqPnzY5KTUcdM9LEJ46fw//t9+0gvkE/r6EH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GDsjHAAAA2wAAAA8AAAAAAAAAAAAAAAAAmAIAAGRy&#10;cy9kb3ducmV2LnhtbFBLBQYAAAAABAAEAPUAAACMAwAAAAA=&#10;" fillcolor="#ccc [669]" strokecolor="#4579b8 [3044]">
                  <v:shadow on="t" color="black" opacity="22937f" origin=",.5" offset="0,.63889mm"/>
                </v:rect>
                <v:rect id="Rectangle 62" o:spid="_x0000_s1087" style="position:absolute;left:374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SQv8cA&#10;AADbAAAADwAAAGRycy9kb3ducmV2LnhtbESPQWvCQBSE7wX/w/KEXkrdqNRKdBWpFSpeNPXQ4zP7&#10;TGKyb0N2G9P++q4g9DjMzDfMfNmZSrTUuMKyguEgAkGcWl1wpuD4uXmegnAeWWNlmRT8kIPlovcw&#10;x1jbKx+oTXwmAoRdjApy7+tYSpfmZNANbE0cvLNtDPogm0zqBq8Bbio5iqKJNFhwWMixprec0jL5&#10;NgqmX9u0fH0/Po3X+5dsfSl3v21yUuqx361mIDx1/j98b39oBZMR3L6EH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UkL/HAAAA2wAAAA8AAAAAAAAAAAAAAAAAmAIAAGRy&#10;cy9kb3ducmV2LnhtbFBLBQYAAAAABAAEAPUAAACMAwAAAAA=&#10;" fillcolor="#ccc [669]" strokecolor="#4579b8 [3044]">
                  <v:shadow on="t" color="black" opacity="22937f" origin=",.5" offset="0,.63889mm"/>
                </v:rect>
                <v:rect id="Rectangle 63" o:spid="_x0000_s1088" style="position:absolute;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bHsQA&#10;AADbAAAADwAAAGRycy9kb3ducmV2LnhtbESPX2vCQBDE3wt+h2OFvtWLloYSPUUKFStYqH/e19ya&#10;BHN7IbeatJ/eKxT6OMzMb5jZone1ulEbKs8GxqMEFHHubcWFgcP+/ekVVBBki7VnMvBNARbzwcMM&#10;M+s7/qLbTgoVIRwyNFCKNJnWIS/JYRj5hjh6Z986lCjbQtsWuwh3tZ4kSaodVhwXSmzoraT8srs6&#10;A5KuuN+GzcsmfHyur+KXx9NPZ8zjsF9OQQn18h/+a6+tgfQZfr/EH6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yWx7EAAAA2wAAAA8AAAAAAAAAAAAAAAAAmAIAAGRycy9k&#10;b3ducmV2LnhtbFBLBQYAAAAABAAEAPUAAACJAwAAAAA=&#10;" fillcolor="#84a6d1 [2260]" strokecolor="#4579b8 [3044]">
                  <v:shadow on="t" color="black" opacity="22937f" origin=",.5" offset="0,.63889mm"/>
                </v:rect>
                <v:rect id="Rectangle 64" o:spid="_x0000_s1089" style="position:absolute;left:28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DasQA&#10;AADbAAAADwAAAGRycy9kb3ducmV2LnhtbESPX2vCQBDE3wt+h2OFvtWL0oYSPUUKFStYqH/e19ya&#10;BHN7IbeatJ/eKxT6OMzMb5jZone1ulEbKs8GxqMEFHHubcWFgcP+/ekVVBBki7VnMvBNARbzwcMM&#10;M+s7/qLbTgoVIRwyNFCKNJnWIS/JYRj5hjh6Z986lCjbQtsWuwh3tZ4kSaodVhwXSmzoraT8srs6&#10;A5KuuN+GzcsmfHyur+KXx9NPZ8zjsF9OQQn18h/+a6+tgfQZfr/EH6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bw2rEAAAA2wAAAA8AAAAAAAAAAAAAAAAAmAIAAGRycy9k&#10;b3ducmV2LnhtbFBLBQYAAAAABAAEAPUAAACJAwAAAAA=&#10;" fillcolor="#84a6d1 [2260]" strokecolor="#4579b8 [3044]">
                  <v:shadow on="t" color="black" opacity="22937f" origin=",.5" offset="0,.63889mm"/>
                </v:rect>
                <v:rect id="Rectangle 65" o:spid="_x0000_s1090" style="position:absolute;left:57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isUA&#10;AADbAAAADwAAAGRycy9kb3ducmV2LnhtbESPQWvCQBSE74X+h+UVvNWNgiKpawih1R4KVls8P7LP&#10;JCb7NmTXJO2vdwtCj8PMfMOsk9E0oqfOVZYVzKYRCOLc6ooLBd9fb88rEM4ja2wsk4IfcpBsHh/W&#10;GGs78IH6oy9EgLCLUUHpfRtL6fKSDLqpbYmDd7adQR9kV0jd4RDgppHzKFpKgxWHhRJbykrK6+PV&#10;KEg/9yfXroZse7h87Oq0qX/z7FWpydOYvoDwNPr/8L39rhUsF/D3JfwA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bKKxQAAANsAAAAPAAAAAAAAAAAAAAAAAJgCAABkcnMv&#10;ZG93bnJldi54bWxQSwUGAAAAAAQABAD1AAAAigMAAAAA&#10;" fillcolor="white [3212]" strokecolor="#4579b8 [3044]">
                  <v:shadow on="t" color="black" opacity="22937f" origin=",.5" offset="0,.63889mm"/>
                </v:rect>
                <v:rect id="Rectangle 66" o:spid="_x0000_s1091" style="position:absolute;left:86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Ms/cQA&#10;AADbAAAADwAAAGRycy9kb3ducmV2LnhtbESPT2vCQBTE70K/w/IKvemmHoKkrhKCtT0U/Fc8P7LP&#10;JCb7NmS3JvXTu4LgcZiZ3zDz5WAacaHOVZYVvE8iEMS51RUXCn4Pn+MZCOeRNTaWScE/OVguXkZz&#10;TLTteUeXvS9EgLBLUEHpfZtI6fKSDLqJbYmDd7KdQR9kV0jdYR/gppHTKIqlwYrDQoktZSXl9f7P&#10;KEi3m6NrZ3223p1/vuq0qa95tlLq7XVIP0B4Gvwz/Gh/awVxDPcv4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LP3EAAAA2wAAAA8AAAAAAAAAAAAAAAAAmAIAAGRycy9k&#10;b3ducmV2LnhtbFBLBQYAAAAABAAEAPUAAACJAwAAAAA=&#10;" fillcolor="white [3212]" strokecolor="#4579b8 [3044]">
                  <v:shadow on="t" color="black" opacity="22937f" origin=",.5" offset="0,.63889mm"/>
                </v:rect>
                <v:rect id="Rectangle 67" o:spid="_x0000_s1092" style="position:absolute;left:1152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JZsUA&#10;AADbAAAADwAAAGRycy9kb3ducmV2LnhtbESPzWrDMBCE74W+g9hCbo3cHJzgRjHG5O9QSJOWnhdr&#10;a7u2VsZSYjdPHxUCPQ4z8w2zTEfTigv1rras4GUagSAurK65VPD5sXlegHAeWWNrmRT8koN09fiw&#10;xETbgY90OflSBAi7BBVU3neJlK6oyKCb2o44eN+2N+iD7EupexwC3LRyFkWxNFhzWKiwo7yiojmd&#10;jYLs/fDlusWQb48/b7sma5trka+VmjyN2SsIT6P/D9/be60gnsPfl/AD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n4lmxQAAANsAAAAPAAAAAAAAAAAAAAAAAJgCAABkcnMv&#10;ZG93bnJldi54bWxQSwUGAAAAAAQABAD1AAAAigMAAAAA&#10;" fillcolor="white [3212]" strokecolor="#4579b8 [3044]">
                  <v:shadow on="t" color="black" opacity="22937f" origin=",.5" offset="0,.63889mm"/>
                </v:rect>
                <v:rect id="Rectangle 68" o:spid="_x0000_s1093" style="position:absolute;left:1440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AdFMIA&#10;AADbAAAADwAAAGRycy9kb3ducmV2LnhtbERPy2qDQBTdB/oPwy10F8d2EcRmEkTSxyKQxJSuL86t&#10;Gp074kzV5Oszi0KXh/Neb2fTiZEG11hW8BzFIIhLqxuuFHyd35YJCOeRNXaWScGVHGw3D4s1ptpO&#10;fKKx8JUIIexSVFB736dSurImgy6yPXHgfuxg0Ac4VFIPOIVw08mXOF5Jgw2Hhhp7ymsq2+LXKMiO&#10;h2/XJ1P+frrsP9qsa29lvlPq6XHOXkF4mv2/+M/9qRWswtjwJfwA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AB0UwgAAANsAAAAPAAAAAAAAAAAAAAAAAJgCAABkcnMvZG93&#10;bnJldi54bWxQSwUGAAAAAAQABAD1AAAAhwMAAAAA&#10;" fillcolor="white [3212]" strokecolor="#4579b8 [3044]">
                  <v:shadow on="t" color="black" opacity="22937f" origin=",.5" offset="0,.63889mm"/>
                </v:rect>
                <v:rect id="Rectangle 69" o:spid="_x0000_s1094" style="position:absolute;left:172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y4j8UA&#10;AADbAAAADwAAAGRycy9kb3ducmV2LnhtbESPT2vCQBTE70K/w/IKvelGD6Kpq4Tgnx4KVVs8P7LP&#10;JCb7NmRXk/rp3YLQ4zAzv2EWq97U4katKy0rGI8iEMSZ1SXnCn6+N8MZCOeRNdaWScEvOVgtXwYL&#10;jLXt+EC3o89FgLCLUUHhfRNL6bKCDLqRbYiDd7atQR9km0vdYhfgppaTKJpKgyWHhQIbSgvKquPV&#10;KEj2XyfXzLp0e7h87qqkru5Zulbq7bVP3kF46v1/+Nn+0Aqmc/j7En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LiPxQAAANsAAAAPAAAAAAAAAAAAAAAAAJgCAABkcnMv&#10;ZG93bnJldi54bWxQSwUGAAAAAAQABAD1AAAAigMAAAAA&#10;" fillcolor="white [3212]" strokecolor="#4579b8 [3044]">
                  <v:shadow on="t" color="black" opacity="22937f" origin=",.5" offset="0,.63889mm"/>
                </v:rect>
                <v:rect id="Rectangle 70" o:spid="_x0000_s1095" style="position:absolute;left:201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Hz8IA&#10;AADbAAAADwAAAGRycy9kb3ducmV2LnhtbERPy2rCQBTdF/yH4Qrd1YldqERHCcFqFwXrA9eXzDWJ&#10;ydwJmdGkfr2zKLg8nPdi1Zta3Kl1pWUF41EEgjizuuRcwen49TED4TyyxtoyKfgjB6vl4G2BsbYd&#10;7+l+8LkIIexiVFB438RSuqwgg25kG+LAXWxr0AfY5lK32IVwU8vPKJpIgyWHhgIbSgvKqsPNKEh+&#10;d2fXzLp0s7/+bKukrh5ZulbqfdgncxCeev8S/7u/tYJpWB++hB8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r4fPwgAAANsAAAAPAAAAAAAAAAAAAAAAAJgCAABkcnMvZG93&#10;bnJldi54bWxQSwUGAAAAAAQABAD1AAAAhwMAAAAA&#10;" fillcolor="white [3212]" strokecolor="#4579b8 [3044]">
                  <v:shadow on="t" color="black" opacity="22937f" origin=",.5" offset="0,.63889mm"/>
                </v:rect>
                <v:rect id="Rectangle 71" o:spid="_x0000_s1096" style="position:absolute;left:230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iVMUA&#10;AADbAAAADwAAAGRycy9kb3ducmV2LnhtbESPT2vCQBTE74LfYXkFb7qxByvRVUKw6qFg/UPPj+xr&#10;kib7NmRXk/bTuwXB4zAzv2GW697U4katKy0rmE4iEMSZ1SXnCi7n9/EchPPIGmvLpOCXHKxXw8ES&#10;Y207PtLt5HMRIOxiVFB438RSuqwgg25iG+LgfdvWoA+yzaVusQtwU8vXKJpJgyWHhQIbSgvKqtPV&#10;KEg+D1+umXfp9vjzsauSuvrL0o1So5c+WYDw1Ptn+NHeawVvU/j/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4yJUxQAAANsAAAAPAAAAAAAAAAAAAAAAAJgCAABkcnMv&#10;ZG93bnJldi54bWxQSwUGAAAAAAQABAD1AAAAigMAAAAA&#10;" fillcolor="white [3212]" strokecolor="#4579b8 [3044]">
                  <v:shadow on="t" color="black" opacity="22937f" origin=",.5" offset="0,.63889mm"/>
                </v:rect>
                <v:rect id="Rectangle 72" o:spid="_x0000_s1097" style="position:absolute;left:2592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G8I8QA&#10;AADbAAAADwAAAGRycy9kb3ducmV2LnhtbESPQWvCQBSE74X+h+UVvNWNHlRSVwmhVQ+C1RbPj+wz&#10;icm+DdnVRH+9WxB6HGbmG2a+7E0trtS60rKC0TACQZxZXXKu4Pfn630GwnlkjbVlUnAjB8vF68sc&#10;Y2073tP14HMRIOxiVFB438RSuqwgg25oG+LgnWxr0AfZ5lK32AW4qeU4iibSYMlhocCG0oKy6nAx&#10;CpLv3dE1sy5d7c/bdZXU1T1LP5UavPXJBwhPvf8PP9sbrWA6hr8v4Qf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xvCPEAAAA2wAAAA8AAAAAAAAAAAAAAAAAmAIAAGRycy9k&#10;b3ducmV2LnhtbFBLBQYAAAAABAAEAPUAAACJAwAAAAA=&#10;" fillcolor="white [3212]" strokecolor="#4579b8 [3044]">
                  <v:shadow on="t" color="black" opacity="22937f" origin=",.5" offset="0,.63889mm"/>
                </v:rect>
                <v:rect id="Rectangle 73" o:spid="_x0000_s1098" style="position:absolute;left:2880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0ZuMYA&#10;AADbAAAADwAAAGRycy9kb3ducmV2LnhtbESPT2vCQBTE74V+h+UVvNVNK9gQXSWEtnoo+Kfi+ZF9&#10;Jmmyb0N2NdFP3xUKPQ4z8xtmvhxMIy7UucqygpdxBII4t7riQsHh++M5BuE8ssbGMim4koPl4vFh&#10;jom2Pe/osveFCBB2CSoovW8TKV1ekkE3ti1x8E62M+iD7AqpO+wD3DTyNYqm0mDFYaHElrKS8np/&#10;NgrS7ebo2rjPPnc/X6s6bepbnr0rNXoa0hkIT4P/D/+111rB2w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n0ZuMYAAADbAAAADwAAAAAAAAAAAAAAAACYAgAAZHJz&#10;L2Rvd25yZXYueG1sUEsFBgAAAAAEAAQA9QAAAIsDAAAAAA==&#10;" fillcolor="white [3212]" strokecolor="#4579b8 [3044]">
                  <v:shadow on="t" color="black" opacity="22937f" origin=",.5" offset="0,.63889mm"/>
                </v:rect>
                <v:rect id="Rectangle 74" o:spid="_x0000_s1099" style="position:absolute;left:316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BzMYA&#10;AADbAAAADwAAAGRycy9kb3ducmV2LnhtbESPT2vCQBTE74V+h+UVvNVNi9gQXSWEtnoo+Kfi+ZF9&#10;Jmmyb0N2NdFP3xUKPQ4z8xtmvhxMIy7UucqygpdxBII4t7riQsHh++M5BuE8ssbGMim4koPl4vFh&#10;jom2Pe/osveFCBB2CSoovW8TKV1ekkE3ti1x8E62M+iD7AqpO+wD3DTyNYqm0mDFYaHElrKS8np/&#10;NgrS7ebo2rjPPnc/X6s6bepbnr0rNXoa0hkIT4P/D/+111rB2w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SBzMYAAADbAAAADwAAAAAAAAAAAAAAAACYAgAAZHJz&#10;L2Rvd25yZXYueG1sUEsFBgAAAAAEAAQA9QAAAIsDAAAAAA==&#10;" fillcolor="white [3212]" strokecolor="#4579b8 [3044]">
                  <v:shadow on="t" color="black" opacity="22937f" origin=",.5" offset="0,.63889mm"/>
                </v:rect>
                <v:rect id="Rectangle 75" o:spid="_x0000_s1100" style="position:absolute;left:345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gkV8YA&#10;AADbAAAADwAAAGRycy9kb3ducmV2LnhtbESPT2vCQBTE74V+h+UVvNVNC9oQXSWEtnoo+Kfi+ZF9&#10;Jmmyb0N2NdFP3xUKPQ4z8xtmvhxMIy7UucqygpdxBII4t7riQsHh++M5BuE8ssbGMim4koPl4vFh&#10;jom2Pe/osveFCBB2CSoovW8TKV1ekkE3ti1x8E62M+iD7AqpO+wD3DTyNYqm0mDFYaHElrKS8np/&#10;NgrS7ebo2rjPPnc/X6s6bepbnr0rNXoa0hkIT4P/D/+111rB2w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gkV8YAAADbAAAADwAAAAAAAAAAAAAAAACYAgAAZHJz&#10;L2Rvd25yZXYueG1sUEsFBgAAAAAEAAQA9QAAAIsDAAAAAA==&#10;" fillcolor="white [3212]" strokecolor="#4579b8 [3044]">
                  <v:shadow on="t" color="black" opacity="22937f" origin=",.5" offset="0,.63889mm"/>
                </v:rect>
                <v:rect id="Rectangle 76" o:spid="_x0000_s1101" style="position:absolute;left:374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q6IMUA&#10;AADbAAAADwAAAGRycy9kb3ducmV2LnhtbESPzWrDMBCE74W+g9hCbo3cHJzgRjHG5O9QSJOWnhdr&#10;a7u2VsZSYjdPHxUCPQ4z8w2zTEfTigv1rras4GUagSAurK65VPD5sXlegHAeWWNrmRT8koN09fiw&#10;xETbgY90OflSBAi7BBVU3neJlK6oyKCb2o44eN+2N+iD7EupexwC3LRyFkWxNFhzWKiwo7yiojmd&#10;jYLs/fDlusWQb48/b7sma5trka+VmjyN2SsIT6P/D9/be61gHsPfl/AD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CrogxQAAANsAAAAPAAAAAAAAAAAAAAAAAJgCAABkcnMv&#10;ZG93bnJldi54bWxQSwUGAAAAAAQABAD1AAAAigMAAAAA&#10;" fillcolor="white [3212]" strokecolor="#4579b8 [3044]">
                  <v:shadow on="t" color="black" opacity="22937f" origin=",.5" offset="0,.63889mm"/>
                </v:rect>
                <v:rect id="Rectangle 77" o:spid="_x0000_s1102" style="position:absolute;left:86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ql+scA&#10;AADbAAAADwAAAGRycy9kb3ducmV2LnhtbESPQWvCQBSE74X+h+UVeim6aUuNpK4itQWLF40ePD6z&#10;r0lM9m3IbmP017uFgsdhZr5hJrPe1KKj1pWWFTwPIxDEmdUl5wp226/BGITzyBpry6TgTA5m0/u7&#10;CSbannhDXepzESDsElRQeN8kUrqsIINuaBvi4P3Y1qAPss2lbvEU4KaWL1E0kgZLDgsFNvRRUFal&#10;v0bBeP+dVfHn7ul1sX7LF8dqdenSg1KPD/38HYSn3t/C/+2lVhDH8Pcl/AA5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6pfrHAAAA2wAAAA8AAAAAAAAAAAAAAAAAmAIAAGRy&#10;cy9kb3ducmV2LnhtbFBLBQYAAAAABAAEAPUAAACMAwAAAAA=&#10;" fillcolor="#ccc [669]" strokecolor="#4579b8 [3044]">
                  <v:shadow on="t" color="black" opacity="22937f" origin=",.5" offset="0,.63889mm"/>
                </v:rect>
                <v:rect id="Rectangle 78" o:spid="_x0000_s1103"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UxiMQA&#10;AADbAAAADwAAAGRycy9kb3ducmV2LnhtbERPTWvCQBC9C/6HZQQvpW5qaZXoKlIttHixqQePY3ZM&#10;YrKzIbvG1F/vHgoeH+97vuxMJVpqXGFZwcsoAkGcWl1wpmD/+/k8BeE8ssbKMin4IwfLRb83x1jb&#10;K/9Qm/hMhBB2MSrIva9jKV2ak0E3sjVx4E62MegDbDKpG7yGcFPJcRS9S4MFh4Yca/rIKS2Ti1Ew&#10;PXyn5WSzf3pd796y9bnc3trkqNRw0K1mIDx1/iH+d39pBZMwNnwJP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lMYjEAAAA2wAAAA8AAAAAAAAAAAAAAAAAmAIAAGRycy9k&#10;b3ducmV2LnhtbFBLBQYAAAAABAAEAPUAAACJAwAAAAA=&#10;" fillcolor="#ccc [669]" strokecolor="#4579b8 [3044]">
                  <v:shadow on="t" color="black" opacity="22937f" origin=",.5" offset="0,.63889mm"/>
                </v:rect>
                <v:rect id="Rectangle 79" o:spid="_x0000_s1104" style="position:absolute;left:143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mUE8cA&#10;AADbAAAADwAAAGRycy9kb3ducmV2LnhtbESPQUvDQBSE70L/w/IKvYjdtGJbY7dFjILipcYePD6z&#10;zyRN9m3YXZPor3cFweMwM98w2/1oWtGT87VlBYt5AoK4sLrmUsHx9eFiA8IHZI2tZVLwRR72u8nZ&#10;FlNtB36hPg+liBD2KSqoQuhSKX1RkUE/tx1x9D6sMxiidKXUDocIN61cJslKGqw5LlTY0V1FRZN/&#10;GgWbt6eiWd8fzy+zw1WZnZrn7z5/V2o2HW9vQAQaw3/4r/2oFayv4fdL/AFy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plBPHAAAA2wAAAA8AAAAAAAAAAAAAAAAAmAIAAGRy&#10;cy9kb3ducmV2LnhtbFBLBQYAAAAABAAEAPUAAACMAwAAAAA=&#10;" fillcolor="#ccc [669]" strokecolor="#4579b8 [3044]">
                  <v:shadow on="t" color="black" opacity="22937f" origin=",.5" offset="0,.63889mm"/>
                </v:rect>
                <v:rect id="Rectangle 80" o:spid="_x0000_s1105"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ZNqcQA&#10;AADbAAAADwAAAGRycy9kb3ducmV2LnhtbERPTU/CQBC9m/gfNmPCxcBWjEIqCzGCiYaLFA4ch+7Y&#10;1nZnm+5Sqr/eOZh4fHnfi9XgGtVTFyrPBu4mCSji3NuKCwOH/et4DipEZIuNZzLwTQFWy+urBabW&#10;X3hHfRYLJSEcUjRQxtimWoe8JIdh4lti4T595zAK7AptO7xIuGv0NEketcOKpaHEll5Kyuvs7AzM&#10;j+95Pdscbu/XHw/F+qve/vTZyZjRzfD8BCrSEP/Ff+43Kz5ZL1/kB+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GTanEAAAA2wAAAA8AAAAAAAAAAAAAAAAAmAIAAGRycy9k&#10;b3ducmV2LnhtbFBLBQYAAAAABAAEAPUAAACJAwAAAAA=&#10;" fillcolor="#ccc [669]" strokecolor="#4579b8 [3044]">
                  <v:shadow on="t" color="black" opacity="22937f" origin=",.5" offset="0,.63889mm"/>
                </v:rect>
                <v:rect id="Rectangle 81" o:spid="_x0000_s1106"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roMscA&#10;AADbAAAADwAAAGRycy9kb3ducmV2LnhtbESPT2vCQBTE7wW/w/IEL6VuVGwldZXiH1C8tKmHHl+z&#10;r0ma7NuQXWP007tCocdh5jfDzJedqURLjSssKxgNIxDEqdUFZwqOn9unGQjnkTVWlknBhRwsF72H&#10;OcbanvmD2sRnIpSwi1FB7n0dS+nSnAy6oa2Jg/djG4M+yCaTusFzKDeVHEfRszRYcFjIsaZVTmmZ&#10;nIyC2dc+LV82x8fJ+n2arX/Lw7VNvpUa9Lu3VxCeOv8f/qN3OnAjuH8JP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VK6DLHAAAA2wAAAA8AAAAAAAAAAAAAAAAAmAIAAGRy&#10;cy9kb3ducmV2LnhtbFBLBQYAAAAABAAEAPUAAACMAwAAAAA=&#10;" fillcolor="#ccc [669]" strokecolor="#4579b8 [3044]">
                  <v:shadow on="t" color="black" opacity="22937f" origin=",.5" offset="0,.63889mm"/>
                </v:rect>
                <v:rect id="Rectangle 82" o:spid="_x0000_s1107" style="position:absolute;left:230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h2RccA&#10;AADbAAAADwAAAGRycy9kb3ducmV2LnhtbESPT2vCQBTE7wW/w/IEL0U3WtpK6irFP1Dx0kYPHp/Z&#10;1yRN9m3IrjH66d1Cocdh5jfDzBadqURLjSssKxiPIhDEqdUFZwoO+81wCsJ5ZI2VZVJwJQeLee9h&#10;hrG2F/6iNvGZCCXsYlSQe1/HUro0J4NuZGvi4H3bxqAPssmkbvASyk0lJ1H0Ig0WHBZyrGmZU1om&#10;Z6Ngetym5ev68Pi0+nzOVj/l7tYmJ6UG/e79DYSnzv+H/+gPHbgJ/H4JP0D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YdkXHAAAA2wAAAA8AAAAAAAAAAAAAAAAAmAIAAGRy&#10;cy9kb3ducmV2LnhtbFBLBQYAAAAABAAEAPUAAACMAwAAAAA=&#10;" fillcolor="#ccc [669]" strokecolor="#4579b8 [3044]">
                  <v:shadow on="t" color="black" opacity="22937f" origin=",.5" offset="0,.63889mm"/>
                </v:rect>
                <v:rect id="Rectangle 83" o:spid="_x0000_s1108" style="position:absolute;left:259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3sYA&#10;AADbAAAADwAAAGRycy9kb3ducmV2LnhtbESPQWvCQBSE74L/YXmCF6mbKrWSuopUBYsXm3ro8TX7&#10;msRk34bsGtP++m5B8DjMfDPMYtWZSrTUuMKygsdxBII4tbrgTMHpY/cwB+E8ssbKMin4IQerZb+3&#10;wFjbK79Tm/hMhBJ2MSrIva9jKV2ak0E3tjVx8L5tY9AH2WRSN3gN5aaSkyiaSYMFh4Uca3rNKS2T&#10;i1Ew/3xLy+ftaTTdHJ+yzbk8/LbJl1LDQbd+AeGp8/fwjd7rwE3h/0v4AX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TT3sYAAADbAAAADwAAAAAAAAAAAAAAAACYAgAAZHJz&#10;L2Rvd25yZXYueG1sUEsFBgAAAAAEAAQA9QAAAIsDAAAAAA==&#10;" fillcolor="#ccc [669]" strokecolor="#4579b8 [3044]">
                  <v:shadow on="t" color="black" opacity="22937f" origin=",.5" offset="0,.63889mm"/>
                </v:rect>
                <v:rect id="Rectangle 84" o:spid="_x0000_s1109"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1LqscA&#10;AADbAAAADwAAAGRycy9kb3ducmV2LnhtbESPQWvCQBSE7wX/w/IEL6VutLVKdBXRFipeNHro8TX7&#10;TGKyb0N2G9P++m6h0OMw880wi1VnKtFS4wrLCkbDCARxanXBmYLz6fVhBsJ5ZI2VZVLwRQ5Wy97d&#10;AmNtb3ykNvGZCCXsYlSQe1/HUro0J4NuaGvi4F1sY9AH2WRSN3gL5aaS4yh6lgYLDgs51rTJKS2T&#10;T6Ng9r5Ly+nL+f5xe5hk22u5/26TD6UG/W49B+Gp8//hP/pNB+4Jfr+EH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U9S6rHAAAA2wAAAA8AAAAAAAAAAAAAAAAAmAIAAGRy&#10;cy9kb3ducmV2LnhtbFBLBQYAAAAABAAEAPUAAACMAwAAAAA=&#10;" fillcolor="#ccc [669]" strokecolor="#4579b8 [3044]">
                  <v:shadow on="t" color="black" opacity="22937f" origin=",.5" offset="0,.63889mm"/>
                </v:rect>
                <v:rect id="Rectangle 85" o:spid="_x0000_s1110" style="position:absolute;left:316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HuMccA&#10;AADbAAAADwAAAGRycy9kb3ducmV2LnhtbESPT2vCQBTE74LfYXlCL0U3bfEP0VVKbaHFi0YPHp/Z&#10;Z5Im+zZktzH66buFgsdh5jfDLFadqURLjSssK3gaRSCIU6sLzhQc9h/DGQjnkTVWlknBlRyslv3e&#10;AmNtL7yjNvGZCCXsYlSQe1/HUro0J4NuZGvi4J1tY9AH2WRSN3gJ5aaSz1E0kQYLDgs51vSWU1om&#10;P0bB7PiVltP3w+PLejvO1t/l5tYmJ6UeBt3rHISnzt/D//SnDtwY/r6EH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x7jHHAAAA2wAAAA8AAAAAAAAAAAAAAAAAmAIAAGRy&#10;cy9kb3ducmV2LnhtbFBLBQYAAAAABAAEAPUAAACMAwAAAAA=&#10;" fillcolor="#ccc [669]" strokecolor="#4579b8 [3044]">
                  <v:shadow on="t" color="black" opacity="22937f" origin=",.5" offset="0,.63889mm"/>
                </v:rect>
                <v:rect id="Rectangle 86" o:spid="_x0000_s1111" style="position:absolute;left:345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NwRsYA&#10;AADbAAAADwAAAGRycy9kb3ducmV2LnhtbESPQWvCQBSE7wX/w/KEXopu2lKV6CqltmDxotGDx2f2&#10;maTJvg3ZbYz+ercg9DjMfDPMbNGZSrTUuMKygudhBII4tbrgTMF+9zWYgHAeWWNlmRRcyMFi3nuY&#10;YaztmbfUJj4ToYRdjApy7+tYSpfmZNANbU0cvJNtDPogm0zqBs+h3FTyJYpG0mDBYSHHmj5ySsvk&#10;1yiYHL7Tcvy5f3pdbt6y5U+5vrbJUanHfvc+BeGp8//hO73SgRvB35fwA+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NwRsYAAADbAAAADwAAAAAAAAAAAAAAAACYAgAAZHJz&#10;L2Rvd25yZXYueG1sUEsFBgAAAAAEAAQA9QAAAIsDAAAAAA==&#10;" fillcolor="#ccc [669]" strokecolor="#4579b8 [3044]">
                  <v:shadow on="t" color="black" opacity="22937f" origin=",.5" offset="0,.63889mm"/>
                </v:rect>
                <v:rect id="Rectangle 87" o:spid="_x0000_s1112" style="position:absolute;left:374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V3cYA&#10;AADbAAAADwAAAGRycy9kb3ducmV2LnhtbESPQWvCQBSE7wX/w/KEXopu2lKV6CqltmDxotGDx2f2&#10;maTJvg3ZbYz+erdQ8DjMfDPMbNGZSrTUuMKygudhBII4tbrgTMF+9zWYgHAeWWNlmRRcyMFi3nuY&#10;YaztmbfUJj4ToYRdjApy7+tYSpfmZNANbU0cvJNtDPogm0zqBs+h3FTyJYpG0mDBYSHHmj5ySsvk&#10;1yiYHL7Tcvy5f3pdbt6y5U+5vrbJUanHfvc+BeGp8/fwP73SgRvD35fwA+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V3cYAAADbAAAADwAAAAAAAAAAAAAAAACYAgAAZHJz&#10;L2Rvd25yZXYueG1sUEsFBgAAAAAEAAQA9QAAAIsDAAAAAA==&#10;" fillcolor="#ccc [669]" strokecolor="#4579b8 [3044]">
                  <v:shadow on="t" color="black" opacity="22937f" origin=",.5" offset="0,.63889mm"/>
                </v:rect>
                <v:rect id="Rectangle 88" o:spid="_x0000_s1113" style="position:absolute;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ovlb8A&#10;AADbAAAADwAAAGRycy9kb3ducmV2LnhtbERPS2vCQBC+C/6HZQRvurGgSOoqIihWaMHXfZqdJqHZ&#10;2ZAdTfTXdw8Fjx/fe7HqXKXu1ITSs4HJOAFFnHlbcm7gct6O5qCCIFusPJOBBwVYLfu9BabWt3yk&#10;+0lyFUM4pGigEKlTrUNWkMMw9jVx5H5841AibHJtG2xjuKv0W5LMtMOSY0OBNW0Kyn5PN2dAZjvu&#10;PsNheggfX/ub+PX1+9kaMxx063dQQp28xP/uvTUwj2Pjl/gD9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Gi+VvwAAANsAAAAPAAAAAAAAAAAAAAAAAJgCAABkcnMvZG93bnJl&#10;di54bWxQSwUGAAAAAAQABAD1AAAAhAMAAAAA&#10;" fillcolor="#84a6d1 [2260]" strokecolor="#4579b8 [3044]">
                  <v:shadow on="t" color="black" opacity="22937f" origin=",.5" offset="0,.63889mm"/>
                </v:rect>
                <v:rect id="Rectangle 89" o:spid="_x0000_s1114" style="position:absolute;left:28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aKDsMA&#10;AADbAAAADwAAAGRycy9kb3ducmV2LnhtbESPUWvCQBCE3wX/w7FC3/SiULHRU0SwWKEFbfu+5rZJ&#10;aG4v5FYT/fW9guDjMDPfMItV5yp1oSaUng2MRwko4szbknMDX5/b4QxUEGSLlWcycKUAq2W/t8DU&#10;+pYPdDlKriKEQ4oGCpE61TpkBTkMI18TR+/HNw4lyibXtsE2wl2lJ0ky1Q5LjgsF1rQpKPs9np0B&#10;mb5y9x72z/vw9rE7i19/n26tMU+Dbj0HJdTJI3xv76yB2Qv8f4k/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aKDsMAAADbAAAADwAAAAAAAAAAAAAAAACYAgAAZHJzL2Rv&#10;d25yZXYueG1sUEsFBgAAAAAEAAQA9QAAAIgDAAAAAA==&#10;" fillcolor="#84a6d1 [2260]" strokecolor="#4579b8 [3044]">
                  <v:shadow on="t" color="black" opacity="22937f" origin=",.5" offset="0,.63889mm"/>
                </v:rect>
                <v:rect id="Rectangle 90" o:spid="_x0000_s1115" style="position:absolute;left:57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NhNcMA&#10;AADbAAAADwAAAGRycy9kb3ducmV2LnhtbERPTW+CQBC9N/E/bKZJb3VpD0apKyHEag9NKmp6nrAj&#10;IOwsYVeg/fXdQxOPL+97nUymFQP1rras4GUegSAurK65VHA+vT8vQTiPrLG1TAp+yEGymT2sMdZ2&#10;5JyGoy9FCGEXo4LK+y6W0hUVGXRz2xEH7mJ7gz7AvpS6xzGEm1a+RtFCGqw5NFTYUVZR0RxvRkF6&#10;+Pp23XLMdvn1c9+kbfNbZFulnh6n9A2Ep8nfxf/uD61gFdaH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NhNcMAAADbAAAADwAAAAAAAAAAAAAAAACYAgAAZHJzL2Rv&#10;d25yZXYueG1sUEsFBgAAAAAEAAQA9QAAAIgDAAAAAA==&#10;" fillcolor="white [3212]" strokecolor="#4579b8 [3044]">
                  <v:shadow on="t" color="black" opacity="22937f" origin=",.5" offset="0,.63889mm"/>
                </v:rect>
                <v:rect id="Rectangle 91" o:spid="_x0000_s1116" style="position:absolute;left:86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ErsUA&#10;AADbAAAADwAAAGRycy9kb3ducmV2LnhtbESPQWvCQBSE74X+h+UJ3uomPRSbuoYQWutBsNri+ZF9&#10;JjHZtyG7mthf3xWEHoeZ+YZZpKNpxYV6V1tWEM8iEMSF1TWXCn6+P57mIJxH1thaJgVXcpAuHx8W&#10;mGg78I4ue1+KAGGXoILK+y6R0hUVGXQz2xEH72h7gz7IvpS6xyHATSufo+hFGqw5LFTYUV5R0ezP&#10;RkH2tT24bj7kq91p89lkbfNb5O9KTSdj9gbC0+j/w/f2Wit4jeH2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78SuxQAAANsAAAAPAAAAAAAAAAAAAAAAAJgCAABkcnMv&#10;ZG93bnJldi54bWxQSwUGAAAAAAQABAD1AAAAigMAAAAA&#10;" fillcolor="white [3212]" strokecolor="#4579b8 [3044]">
                  <v:shadow on="t" color="black" opacity="22937f" origin=",.5" offset="0,.63889mm"/>
                </v:rect>
                <v:rect id="Rectangle 92" o:spid="_x0000_s1117" style="position:absolute;left:1152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a2cUA&#10;AADbAAAADwAAAGRycy9kb3ducmV2LnhtbESPzWrDMBCE74G8g9hAb4lcH0riRDHGJG0PheaPnhdr&#10;a7u2VsZSY7dPXxUCOQ4z8w2zSUfTiiv1rras4HERgSAurK65VHA57+dLEM4ja2wtk4IfcpBup5MN&#10;JtoOfKTryZciQNglqKDyvkukdEVFBt3CdsTB+7S9QR9kX0rd4xDgppVxFD1JgzWHhQo7yisqmtO3&#10;UZAd3j9ctxzy5+PX20uTtc1vke+UepiN2RqEp9Hfw7f2q1awiuH/S/gBc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PVrZxQAAANsAAAAPAAAAAAAAAAAAAAAAAJgCAABkcnMv&#10;ZG93bnJldi54bWxQSwUGAAAAAAQABAD1AAAAigMAAAAA&#10;" fillcolor="white [3212]" strokecolor="#4579b8 [3044]">
                  <v:shadow on="t" color="black" opacity="22937f" origin=",.5" offset="0,.63889mm"/>
                </v:rect>
                <v:rect id="Rectangle 93" o:spid="_x0000_s1118" style="position:absolute;left:1440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H/QsUA&#10;AADbAAAADwAAAGRycy9kb3ducmV2LnhtbESPT2vCQBTE74V+h+UJ3urGCmKjq4TQ2h4K/sXzI/ua&#10;pMm+DdnVxH56VxB6HGbmN8xi1ZtaXKh1pWUF41EEgjizuuRcwfHw8TID4TyyxtoyKbiSg9Xy+WmB&#10;sbYd7+iy97kIEHYxKii8b2IpXVaQQTeyDXHwfmxr0AfZ5lK32AW4qeVrFE2lwZLDQoENpQVl1f5s&#10;FCTbzck1sy5d736/P6ukrv6y9F2p4aBP5iA89f4//Gh/aQVvE7h/C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cf9CxQAAANsAAAAPAAAAAAAAAAAAAAAAAJgCAABkcnMv&#10;ZG93bnJldi54bWxQSwUGAAAAAAQABAD1AAAAigMAAAAA&#10;" fillcolor="white [3212]" strokecolor="#4579b8 [3044]">
                  <v:shadow on="t" color="black" opacity="22937f" origin=",.5" offset="0,.63889mm"/>
                </v:rect>
                <v:rect id="Rectangle 94" o:spid="_x0000_s1119" style="position:absolute;left:172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nNsUA&#10;AADbAAAADwAAAGRycy9kb3ducmV2LnhtbESPT2vCQBTE74V+h+UJ3urGImKjq4TQ2h4K/sXzI/ua&#10;pMm+DdnVxH56VxB6HGbmN8xi1ZtaXKh1pWUF41EEgjizuuRcwfHw8TID4TyyxtoyKbiSg9Xy+WmB&#10;sbYd7+iy97kIEHYxKii8b2IpXVaQQTeyDXHwfmxr0AfZ5lK32AW4qeVrFE2lwZLDQoENpQVl1f5s&#10;FCTbzck1sy5d736/P6ukrv6y9F2p4aBP5iA89f4//Gh/aQVvE7h/C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mGc2xQAAANsAAAAPAAAAAAAAAAAAAAAAAJgCAABkcnMv&#10;ZG93bnJldi54bWxQSwUGAAAAAAQABAD1AAAAigMAAAAA&#10;" fillcolor="white [3212]" strokecolor="#4579b8 [3044]">
                  <v:shadow on="t" color="black" opacity="22937f" origin=",.5" offset="0,.63889mm"/>
                </v:rect>
                <v:rect id="Rectangle 95" o:spid="_x0000_s1120" style="position:absolute;left:201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TCrcUA&#10;AADbAAAADwAAAGRycy9kb3ducmV2LnhtbESPT2vCQBTE74V+h+UJ3urGgmKjq4TQ2h4K/sXzI/ua&#10;pMm+DdnVxH56VxB6HGbmN8xi1ZtaXKh1pWUF41EEgjizuuRcwfHw8TID4TyyxtoyKbiSg9Xy+WmB&#10;sbYd7+iy97kIEHYxKii8b2IpXVaQQTeyDXHwfmxr0AfZ5lK32AW4qeVrFE2lwZLDQoENpQVl1f5s&#10;FCTbzck1sy5d736/P6ukrv6y9F2p4aBP5iA89f4//Gh/aQVvE7h/C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1MKtxQAAANsAAAAPAAAAAAAAAAAAAAAAAJgCAABkcnMv&#10;ZG93bnJldi54bWxQSwUGAAAAAAQABAD1AAAAigMAAAAA&#10;" fillcolor="white [3212]" strokecolor="#4579b8 [3044]">
                  <v:shadow on="t" color="black" opacity="22937f" origin=",.5" offset="0,.63889mm"/>
                </v:rect>
                <v:rect id="Rectangle 96" o:spid="_x0000_s1121" style="position:absolute;left:230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Zc2sUA&#10;AADbAAAADwAAAGRycy9kb3ducmV2LnhtbESPT2vCQBTE70K/w/IKvelGD6Kpq4Tgnx4KVVs8P7LP&#10;JCb7NmRXk/rp3YLQ4zAzv2EWq97U4katKy0rGI8iEMSZ1SXnCn6+N8MZCOeRNdaWScEvOVgtXwYL&#10;jLXt+EC3o89FgLCLUUHhfRNL6bKCDLqRbYiDd7atQR9km0vdYhfgppaTKJpKgyWHhQIbSgvKquPV&#10;KEj2XyfXzLp0e7h87qqkru5Zulbq7bVP3kF46v1/+Nn+0ArmU/j7En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BlzaxQAAANsAAAAPAAAAAAAAAAAAAAAAAJgCAABkcnMv&#10;ZG93bnJldi54bWxQSwUGAAAAAAQABAD1AAAAigMAAAAA&#10;" fillcolor="white [3212]" strokecolor="#4579b8 [3044]">
                  <v:shadow on="t" color="black" opacity="22937f" origin=",.5" offset="0,.63889mm"/>
                </v:rect>
                <v:rect id="Rectangle 97" o:spid="_x0000_s1122" style="position:absolute;left:2592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r5QcUA&#10;AADbAAAADwAAAGRycy9kb3ducmV2LnhtbESPT2vCQBTE74V+h+UJ3urGHtRGVwmhtT0U/IvnR/Y1&#10;SZN9G7Krif30riD0OMzMb5jFqje1uFDrSssKxqMIBHFmdcm5guPh42UGwnlkjbVlUnAlB6vl89MC&#10;Y2073tFl73MRIOxiVFB438RSuqwgg25kG+Lg/djWoA+yzaVusQtwU8vXKJpIgyWHhQIbSgvKqv3Z&#10;KEi2m5NrZl263v1+f1ZJXf1l6btSw0GfzEF46v1/+NH+0grepnD/En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vlBxQAAANsAAAAPAAAAAAAAAAAAAAAAAJgCAABkcnMv&#10;ZG93bnJldi54bWxQSwUGAAAAAAQABAD1AAAAigMAAAAA&#10;" fillcolor="white [3212]" strokecolor="#4579b8 [3044]">
                  <v:shadow on="t" color="black" opacity="22937f" origin=",.5" offset="0,.63889mm"/>
                </v:rect>
                <v:rect id="Rectangle 98" o:spid="_x0000_s1123" style="position:absolute;left:2880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VtM8MA&#10;AADbAAAADwAAAGRycy9kb3ducmV2LnhtbERPTW+CQBC9N/E/bKZJb3VpD0apKyHEag9NKmp6nrAj&#10;IOwsYVeg/fXdQxOPL+97nUymFQP1rras4GUegSAurK65VHA+vT8vQTiPrLG1TAp+yEGymT2sMdZ2&#10;5JyGoy9FCGEXo4LK+y6W0hUVGXRz2xEH7mJ7gz7AvpS6xzGEm1a+RtFCGqw5NFTYUVZR0RxvRkF6&#10;+Pp23XLMdvn1c9+kbfNbZFulnh6n9A2Ep8nfxf/uD61gFca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VtM8MAAADbAAAADwAAAAAAAAAAAAAAAACYAgAAZHJzL2Rv&#10;d25yZXYueG1sUEsFBgAAAAAEAAQA9QAAAIgDAAAAAA==&#10;" fillcolor="white [3212]" strokecolor="#4579b8 [3044]">
                  <v:shadow on="t" color="black" opacity="22937f" origin=",.5" offset="0,.63889mm"/>
                </v:rect>
                <v:rect id="Rectangle 99" o:spid="_x0000_s1124" style="position:absolute;left:316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nIqMUA&#10;AADbAAAADwAAAGRycy9kb3ducmV2LnhtbESPQWvCQBSE74X+h+UVvNWNHkRT1xBCqz0UrLZ4fmSf&#10;SUz2bciuSdpf7xaEHoeZ+YZZJ6NpRE+dqywrmE0jEMS51RUXCr6/3p6XIJxH1thYJgU/5CDZPD6s&#10;MdZ24AP1R1+IAGEXo4LS+zaW0uUlGXRT2xIH72w7gz7IrpC6wyHATSPnUbSQBisOCyW2lJWU18er&#10;UZB+7k+uXQ7Z9nD52NVpU//m2atSk6cxfQHhafT/4Xv7XStYreDvS/gBcn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mcioxQAAANsAAAAPAAAAAAAAAAAAAAAAAJgCAABkcnMv&#10;ZG93bnJldi54bWxQSwUGAAAAAAQABAD1AAAAigMAAAAA&#10;" fillcolor="white [3212]" strokecolor="#4579b8 [3044]">
                  <v:shadow on="t" color="black" opacity="22937f" origin=",.5" offset="0,.63889mm"/>
                </v:rect>
                <v:rect id="Rectangle 100" o:spid="_x0000_s1125" style="position:absolute;left:345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xR18YA&#10;AADcAAAADwAAAGRycy9kb3ducmV2LnhtbESPQWvCQBCF7wX/wzJCb3VjD0VSVwlBrYdCqxXPQ3ZM&#10;YrKzIbuatL++cyj0NsN78943y/XoWnWnPtSeDcxnCSjiwtuaSwOnr+3TAlSIyBZbz2TgmwKsV5OH&#10;JabWD3yg+zGWSkI4pGigirFLtQ5FRQ7DzHfEol187zDK2pfa9jhIuGv1c5K8aIc1S0OFHeUVFc3x&#10;5gxknx/n0C2GfHe4vr81Wdv8FPnGmMfpmL2CijTGf/Pf9d4KfiL4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xR18YAAADcAAAADwAAAAAAAAAAAAAAAACYAgAAZHJz&#10;L2Rvd25yZXYueG1sUEsFBgAAAAAEAAQA9QAAAIsDAAAAAA==&#10;" fillcolor="white [3212]" strokecolor="#4579b8 [3044]">
                  <v:shadow on="t" color="black" opacity="22937f" origin=",.5" offset="0,.63889mm"/>
                </v:rect>
                <v:rect id="Rectangle 101" o:spid="_x0000_s1126" style="position:absolute;left:374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D0TMMA&#10;AADcAAAADwAAAGRycy9kb3ducmV2LnhtbERPS2vCQBC+F/wPywi91Y0eikRXCcFHD4X6wvOQHZOY&#10;7GzIbk3aX+8Kgrf5+J4zX/amFjdqXWlZwXgUgSDOrC45V3A6rj+mIJxH1lhbJgV/5GC5GLzNMda2&#10;4z3dDj4XIYRdjAoK75tYSpcVZNCNbEMcuIttDfoA21zqFrsQbmo5iaJPabDk0FBgQ2lBWXX4NQqS&#10;3c/ZNdMu3eyv39sqqav/LF0p9T7skxkIT71/iZ/uLx3mR2N4PBMu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D0TMMAAADcAAAADwAAAAAAAAAAAAAAAACYAgAAZHJzL2Rv&#10;d25yZXYueG1sUEsFBgAAAAAEAAQA9QAAAIgDAAAAAA==&#10;" fillcolor="white [3212]" strokecolor="#4579b8 [3044]">
                  <v:shadow on="t" color="black" opacity="22937f" origin=",.5" offset="0,.63889mm"/>
                </v:rect>
                <v:rect id="Rectangle 102" o:spid="_x0000_s1127" style="position:absolute;left:86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6SzcUA&#10;AADcAAAADwAAAGRycy9kb3ducmV2LnhtbERPTWvCQBC9F/oflin0UnRTS1Wiq0it0OJFowePY3ZM&#10;YrKzIbvG2F/vFgq9zeN9znTemUq01LjCsoLXfgSCOLW64EzBfrfqjUE4j6yxskwKbuRgPnt8mGKs&#10;7ZW31CY+EyGEXYwKcu/rWEqX5mTQ9W1NHLiTbQz6AJtM6gavIdxUchBFQ2mw4NCQY00fOaVlcjEK&#10;xofvtBx97l/elpv3bHku1z9tclTq+albTEB46vy/+M/9pcP8aAC/z4QL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3pLNxQAAANwAAAAPAAAAAAAAAAAAAAAAAJgCAABkcnMv&#10;ZG93bnJldi54bWxQSwUGAAAAAAQABAD1AAAAigMAAAAA&#10;" fillcolor="#ccc [669]" strokecolor="#4579b8 [3044]">
                  <v:shadow on="t" color="black" opacity="22937f" origin=",.5" offset="0,.63889mm"/>
                </v:rect>
                <v:rect id="Rectangle 103" o:spid="_x0000_s1128"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I3VsUA&#10;AADcAAAADwAAAGRycy9kb3ducmV2LnhtbERPTWvCQBC9F/oflin0UnRjxSrRVYq2UPFSowePY3ZM&#10;0mRnQ3Ybo7/eFQq9zeN9zmzRmUq01LjCsoJBPwJBnFpdcKZgv/vsTUA4j6yxskwKLuRgMX98mGGs&#10;7Zm31CY+EyGEXYwKcu/rWEqX5mTQ9W1NHLiTbQz6AJtM6gbPIdxU8jWK3qTBgkNDjjUtc0rL5Nco&#10;mBzWaTn+2L8MV9+jbPVTbq5tclTq+al7n4Lw1Pl/8Z/7S4f50RDuz4QL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kjdWxQAAANwAAAAPAAAAAAAAAAAAAAAAAJgCAABkcnMv&#10;ZG93bnJldi54bWxQSwUGAAAAAAQABAD1AAAAigMAAAAA&#10;" fillcolor="#ccc [669]" strokecolor="#4579b8 [3044]">
                  <v:shadow on="t" color="black" opacity="22937f" origin=",.5" offset="0,.63889mm"/>
                </v:rect>
                <v:rect id="Rectangle 104" o:spid="_x0000_s1129" style="position:absolute;left:143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uvIsYA&#10;AADcAAAADwAAAGRycy9kb3ducmV2LnhtbERPTUvDQBC9C/6HZQQv0m60WkvMpoi10OJFYw49TrNj&#10;EpOdDdk1Tfvru4LgbR7vc5LlaFoxUO9qywpupxEI4sLqmksF+ed6sgDhPLLG1jIpOJKDZXp5kWCs&#10;7YE/aMh8KUIIuxgVVN53sZSuqMigm9qOOHBftjfoA+xLqXs8hHDTyrsomkuDNYeGCjt6qahosh+j&#10;YLHbFs3ja34zW70/lKvv5u00ZHulrq/G5ycQnkb/L/5zb3SYH93D7zPhApm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uvIsYAAADcAAAADwAAAAAAAAAAAAAAAACYAgAAZHJz&#10;L2Rvd25yZXYueG1sUEsFBgAAAAAEAAQA9QAAAIsDAAAAAA==&#10;" fillcolor="#ccc [669]" strokecolor="#4579b8 [3044]">
                  <v:shadow on="t" color="black" opacity="22937f" origin=",.5" offset="0,.63889mm"/>
                </v:rect>
                <v:rect id="Rectangle 105" o:spid="_x0000_s1130"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cKucYA&#10;AADcAAAADwAAAGRycy9kb3ducmV2LnhtbERPS2vCQBC+C/6HZYReim7a4oPoKqW20OJFowePY3ZM&#10;0mRnQ3Ybo7++Wyh4m4/vOYtVZyrRUuMKywqeRhEI4tTqgjMFh/3HcAbCeWSNlWVScCUHq2W/t8BY&#10;2wvvqE18JkIIuxgV5N7XsZQuzcmgG9maOHBn2xj0ATaZ1A1eQrip5HMUTaTBgkNDjjW95ZSWyY9R&#10;MDt+peX0/fD4st6Os/V3ubm1yUmph0H3OgfhqfN38b/7U4f50Rj+ngkX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zcKucYAAADcAAAADwAAAAAAAAAAAAAAAACYAgAAZHJz&#10;L2Rvd25yZXYueG1sUEsFBgAAAAAEAAQA9QAAAIsDAAAAAA==&#10;" fillcolor="#ccc [669]" strokecolor="#4579b8 [3044]">
                  <v:shadow on="t" color="black" opacity="22937f" origin=",.5" offset="0,.63889mm"/>
                </v:rect>
                <v:rect id="Rectangle 106" o:spid="_x0000_s1131"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UzsYA&#10;AADcAAAADwAAAGRycy9kb3ducmV2LnhtbERPS2vCQBC+C/6HZYRepG5a8UF0lVIrVLxo6qHHaXZM&#10;0mRnQ3Yb0/76riB4m4/vOct1ZyrRUuMKywqeRhEI4tTqgjMFp4/t4xyE88gaK8uk4JccrFf93hJj&#10;bS98pDbxmQgh7GJUkHtfx1K6NCeDbmRr4sCdbWPQB9hkUjd4CeGmks9RNJUGCw4NOdb0mlNaJj9G&#10;wfxzl5azt9NwvDlMss13uf9rky+lHgbdywKEp87fxTf3uw7zoylcnwkXyN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UzsYAAADcAAAADwAAAAAAAAAAAAAAAACYAgAAZHJz&#10;L2Rvd25yZXYueG1sUEsFBgAAAAAEAAQA9QAAAIsDAAAAAA==&#10;" fillcolor="#ccc [669]" strokecolor="#4579b8 [3044]">
                  <v:shadow on="t" color="black" opacity="22937f" origin=",.5" offset="0,.63889mm"/>
                </v:rect>
                <v:rect id="Rectangle 107" o:spid="_x0000_s1132" style="position:absolute;left:230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kxVcYA&#10;AADcAAAADwAAAGRycy9kb3ducmV2LnhtbERPS2vCQBC+C/6HZYRepG5a8UF0lVIrVLxo6qHHaXZM&#10;0mRnQ3Yb0/76riB4m4/vOct1ZyrRUuMKywqeRhEI4tTqgjMFp4/t4xyE88gaK8uk4JccrFf93hJj&#10;bS98pDbxmQgh7GJUkHtfx1K6NCeDbmRr4sCdbWPQB9hkUjd4CeGmks9RNJUGCw4NOdb0mlNaJj9G&#10;wfxzl5azt9NwvDlMss13uf9rky+lHgbdywKEp87fxTf3uw7zoxlcnwkXyN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kxVcYAAADcAAAADwAAAAAAAAAAAAAAAACYAgAAZHJz&#10;L2Rvd25yZXYueG1sUEsFBgAAAAAEAAQA9QAAAIsDAAAAAA==&#10;" fillcolor="#ccc [669]" strokecolor="#4579b8 [3044]">
                  <v:shadow on="t" color="black" opacity="22937f" origin=",.5" offset="0,.63889mm"/>
                </v:rect>
                <v:rect id="Rectangle 108" o:spid="_x0000_s1133" style="position:absolute;left:259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alJ8gA&#10;AADcAAAADwAAAGRycy9kb3ducmV2LnhtbESPQU/CQBCF7yT+h82YeDGwRaOSykIMaILhooWDx7E7&#10;trXd2aa7lsKvZw4m3Gby3rz3zXw5uEb11IXKs4HpJAFFnHtbcWFgv3sbz0CFiGyx8UwGjhRgubga&#10;zTG1/sCf1GexUBLCIUUDZYxtqnXIS3IYJr4lFu3Hdw6jrF2hbYcHCXeNvkuSR+2wYmkosaVVSXmd&#10;/TkDs6/3vH563d/erz8eivVvvT312bcxN9fDyzOoSEO8mP+vN1bwE6GVZ2QCvTg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1NqUnyAAAANwAAAAPAAAAAAAAAAAAAAAAAJgCAABk&#10;cnMvZG93bnJldi54bWxQSwUGAAAAAAQABAD1AAAAjQMAAAAA&#10;" fillcolor="#ccc [669]" strokecolor="#4579b8 [3044]">
                  <v:shadow on="t" color="black" opacity="22937f" origin=",.5" offset="0,.63889mm"/>
                </v:rect>
                <v:rect id="Rectangle 109" o:spid="_x0000_s1134"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oAvMYA&#10;AADcAAAADwAAAGRycy9kb3ducmV2LnhtbERPTU/CQBC9m/AfNkPCxcgWjIiFhRDQRMIFCgeOY3do&#10;S7uzTXct1V/vmph4m5f3OfNlZyrRUuMKywpGwwgEcWp1wZmC0/HtYQrCeWSNlWVS8EUOlove3Rxj&#10;bW98oDbxmQgh7GJUkHtfx1K6NCeDbmhr4sBdbGPQB9hkUjd4C+GmkuMomkiDBYeGHGta55SWyadR&#10;MD1v0/L59XT/uNk/ZZtruftukw+lBv1uNQPhqfP/4j/3uw7zoxf4fSZc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noAvMYAAADcAAAADwAAAAAAAAAAAAAAAACYAgAAZHJz&#10;L2Rvd25yZXYueG1sUEsFBgAAAAAEAAQA9QAAAIsDAAAAAA==&#10;" fillcolor="#ccc [669]" strokecolor="#4579b8 [3044]">
                  <v:shadow on="t" color="black" opacity="22937f" origin=",.5" offset="0,.63889mm"/>
                </v:rect>
                <v:rect id="Rectangle 110" o:spid="_x0000_s1135" style="position:absolute;left:316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k//MgA&#10;AADcAAAADwAAAGRycy9kb3ducmV2LnhtbESPQU/CQBCF7yb+h82YeDGwRaOQwkKMaILxooUDx6E7&#10;trXd2aa7lsKvZw4m3mby3rz3zWI1uEb11IXKs4HJOAFFnHtbcWFgt30bzUCFiGyx8UwGThRgtby+&#10;WmBq/ZG/qM9ioSSEQ4oGyhjbVOuQl+QwjH1LLNq37xxGWbtC2w6PEu4afZ8kT9phxdJQYksvJeV1&#10;9usMzPbveT193d09rD8fi/VP/XHus4MxtzfD8xxUpCH+m/+uN1bwJ4Ivz8gEenk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OmT/8yAAAANwAAAAPAAAAAAAAAAAAAAAAAJgCAABk&#10;cnMvZG93bnJldi54bWxQSwUGAAAAAAQABAD1AAAAjQMAAAAA&#10;" fillcolor="#ccc [669]" strokecolor="#4579b8 [3044]">
                  <v:shadow on="t" color="black" opacity="22937f" origin=",.5" offset="0,.63889mm"/>
                </v:rect>
                <v:rect id="Rectangle 111" o:spid="_x0000_s1136" style="position:absolute;left:345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WaZ8YA&#10;AADcAAAADwAAAGRycy9kb3ducmV2LnhtbERPTWvCQBC9F/wPywi9FN2kUpXUVUptweJFowePY3aa&#10;pMnOhuw2xv56t1DobR7vcxar3tSio9aVlhXE4wgEcWZ1ybmC4+F9NAfhPLLG2jIpuJKD1XJwt8BE&#10;2wvvqUt9LkIIuwQVFN43iZQuK8igG9uGOHCftjXoA2xzqVu8hHBTy8comkqDJYeGAht6LSir0m+j&#10;YH76yKrZ2/Fhst495euvavvTpWel7of9yzMIT73/F/+5NzrMj2P4fSZc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WaZ8YAAADcAAAADwAAAAAAAAAAAAAAAACYAgAAZHJz&#10;L2Rvd25yZXYueG1sUEsFBgAAAAAEAAQA9QAAAIsDAAAAAA==&#10;" fillcolor="#ccc [669]" strokecolor="#4579b8 [3044]">
                  <v:shadow on="t" color="black" opacity="22937f" origin=",.5" offset="0,.63889mm"/>
                </v:rect>
                <v:rect id="Rectangle 112" o:spid="_x0000_s1137" style="position:absolute;left:374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cEEMUA&#10;AADcAAAADwAAAGRycy9kb3ducmV2LnhtbERPTWvCQBC9C/0PywhepG5UbCV1FVELll7a1EOP0+yY&#10;pMnOhuw2xv56VxC8zeN9zmLVmUq01LjCsoLxKAJBnFpdcKbg8PX6OAfhPLLGyjIpOJOD1fKht8BY&#10;2xN/Upv4TIQQdjEqyL2vYyldmpNBN7I1ceCOtjHoA2wyqRs8hXBTyUkUPUmDBYeGHGva5JSWyZ9R&#10;MP9+S8vn3WE43X7Msu1v+f7fJj9KDfrd+gWEp87fxTf3Xof54wlcnwkXyO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wQQxQAAANwAAAAPAAAAAAAAAAAAAAAAAJgCAABkcnMv&#10;ZG93bnJldi54bWxQSwUGAAAAAAQABAD1AAAAigMAAAAA&#10;" fillcolor="#ccc [669]" strokecolor="#4579b8 [3044]">
                  <v:shadow on="t" color="black" opacity="22937f" origin=",.5" offset="0,.63889mm"/>
                </v:rect>
                <v:rect id="Rectangle 113" o:spid="_x0000_s1138" style="position:absolute;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GcEA&#10;AADcAAAADwAAAGRycy9kb3ducmV2LnhtbERPy6rCMBDdC/cfwgjuNNUrotUoXuGCCx/Ux35oxrbY&#10;TEoTtf69EQR3czjPmS0aU4o71a6wrKDfi0AQp1YXnCk4Hf+7YxDOI2ssLZOCJzlYzH9aM4y1fXBC&#10;94PPRAhhF6OC3PsqltKlORl0PVsRB+5ia4M+wDqTusZHCDelHETRSBosODTkWNEqp/R6uBkF+90y&#10;qU7DgZ1MaHvebc7NVW7+lOq0m+UUhKfGf8Uf91qH+f1feD8TLp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kkBnBAAAA3AAAAA8AAAAAAAAAAAAAAAAAmAIAAGRycy9kb3du&#10;cmV2LnhtbFBLBQYAAAAABAAEAPUAAACGAwAAAAA=&#10;" fillcolor="#c6615e [2901]" strokecolor="#4579b8 [3044]">
                  <v:shadow on="t" color="black" opacity="22937f" origin=",.5" offset="0,.63889mm"/>
                </v:rect>
                <v:rect id="Rectangle 114" o:spid="_x0000_s1139" style="position:absolute;left:28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VhAsIA&#10;AADcAAAADwAAAGRycy9kb3ducmV2LnhtbERP22rCQBB9L/Qflin0rW6UViS6ihQqKljw9j5mxySY&#10;nQ3Z0cR+vVso9G0O5zqTWecqdaMmlJ4N9HsJKOLM25JzA4f919sIVBBki5VnMnCnALPp89MEU+tb&#10;3tJtJ7mKIRxSNFCI1KnWISvIYej5mjhyZ984lAibXNsG2xjuKj1IkqF2WHJsKLCmz4Kyy+7qDMhw&#10;wd0mrD/WYfW9vIqfH08/rTGvL918DEqok3/xn3tp4/z+O/w+Ey/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NWECwgAAANwAAAAPAAAAAAAAAAAAAAAAAJgCAABkcnMvZG93&#10;bnJldi54bWxQSwUGAAAAAAQABAD1AAAAhwMAAAAA&#10;" fillcolor="#84a6d1 [2260]" strokecolor="#4579b8 [3044]">
                  <v:shadow on="t" color="black" opacity="22937f" origin=",.5" offset="0,.63889mm"/>
                </v:rect>
                <v:rect id="Rectangle 115" o:spid="_x0000_s1140" style="position:absolute;left:57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kksQA&#10;AADcAAAADwAAAGRycy9kb3ducmV2LnhtbERPS2vCQBC+F/wPyxR6q5sIFomuIQStPRTqi56H7DRJ&#10;k50N2a1J++u7guBtPr7nrNLRtOJCvastK4inEQjiwuqaSwXn0/Z5AcJ5ZI2tZVLwSw7S9eRhhYm2&#10;Ax/ocvSlCCHsElRQed8lUrqiIoNuajviwH3Z3qAPsC+l7nEI4aaVsyh6kQZrDg0VdpRXVDTHH6Mg&#10;2398um4x5K+H7/ddk7XNX5FvlHp6HLMlCE+jv4tv7jcd5sdzuD4TLp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yZJLEAAAA3AAAAA8AAAAAAAAAAAAAAAAAmAIAAGRycy9k&#10;b3ducmV2LnhtbFBLBQYAAAAABAAEAPUAAACJAwAAAAA=&#10;" fillcolor="white [3212]" strokecolor="#4579b8 [3044]">
                  <v:shadow on="t" color="black" opacity="22937f" origin=",.5" offset="0,.63889mm"/>
                </v:rect>
                <v:rect id="Rectangle 116" o:spid="_x0000_s1141" style="position:absolute;left:86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D65cQA&#10;AADcAAAADwAAAGRycy9kb3ducmV2LnhtbERPTWvCQBC9F/oflin01mziQSR1DSG02oNgtaXnITtN&#10;0mRnQ3Y10V/fFQRv83ifs8wm04kTDa6xrCCJYhDEpdUNVwq+v95fFiCcR9bYWSYFZ3KQrR4flphq&#10;O/KeTgdfiRDCLkUFtfd9KqUrazLoItsTB+7XDgZ9gEMl9YBjCDednMXxXBpsODTU2FNRU9kejkZB&#10;/rn7cf1iLNb7v+2mzbv2UhZvSj0/TfkrCE+Tv4tv7g8d5idzuD4TLp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g+uXEAAAA3AAAAA8AAAAAAAAAAAAAAAAAmAIAAGRycy9k&#10;b3ducmV2LnhtbFBLBQYAAAAABAAEAPUAAACJAwAAAAA=&#10;" fillcolor="white [3212]" strokecolor="#4579b8 [3044]">
                  <v:shadow on="t" color="black" opacity="22937f" origin=",.5" offset="0,.63889mm"/>
                </v:rect>
                <v:rect id="Rectangle 117" o:spid="_x0000_s1142" style="position:absolute;left:1152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ER8UA&#10;AADcAAAADwAAAGRycy9kb3ducmV2LnhtbESPQWvCQBCF70L/wzKF3nSjFJXUVUrRUvGiSfE8ZMck&#10;mJ0N2W3c+utdQfA2w3vzvjeLVTCN6KlztWUF41ECgriwuuZSwW++Gc5BOI+ssbFMCv7JwWr5Mlhg&#10;qu2FD9RnvhQxhF2KCirv21RKV1Rk0I1sSxy1k+0M+rh2pdQdXmK4aeQkSabSYM2RUGFLXxUV5+zP&#10;REjf58fvLOzouNle97P3kNTrg1Jvr+HzA4Sn4J/mx/WPjvXHM7g/Eye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4RHxQAAANwAAAAPAAAAAAAAAAAAAAAAAJgCAABkcnMv&#10;ZG93bnJldi54bWxQSwUGAAAAAAQABAD1AAAAigMAAAAA&#10;" fillcolor="#d38482 [2261]" strokecolor="#4579b8 [3044]">
                  <v:shadow on="t" color="black" opacity="22937f" origin=",.5" offset="0,.63889mm"/>
                </v:rect>
                <v:rect id="Rectangle 118" o:spid="_x0000_s1143" style="position:absolute;left:1440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PLDMYA&#10;AADcAAAADwAAAGRycy9kb3ducmV2LnhtbESPzWrDQAyE74W8w6JAb806OZTgZhOMSZseCs1PyVl4&#10;FduxV2u829jt00eHQm8SM5r5tNqMrlU36kPt2cB8loAiLrytuTTwdXp9WoIKEdli65kM/FCAzXry&#10;sMLU+oEPdDvGUkkIhxQNVDF2qdahqMhhmPmOWLSL7x1GWftS2x4HCXetXiTJs3ZYszRU2FFeUdEc&#10;v52BbP95Dt1yyN8O149dk7XNb5FvjXmcjtkLqEhj/Df/Xb9bwZ8LrTwjE+j1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3PLDMYAAADcAAAADwAAAAAAAAAAAAAAAACYAgAAZHJz&#10;L2Rvd25yZXYueG1sUEsFBgAAAAAEAAQA9QAAAIsDAAAAAA==&#10;" fillcolor="white [3212]" strokecolor="#4579b8 [3044]">
                  <v:shadow on="t" color="black" opacity="22937f" origin=",.5" offset="0,.63889mm"/>
                </v:rect>
                <v:rect id="Rectangle 119" o:spid="_x0000_s1144" style="position:absolute;left:172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ul8MA&#10;AADcAAAADwAAAGRycy9kb3ducmV2LnhtbERPS2vCQBC+C/0Pywi96UYPRVNXCaG2PQg+WjwP2TGJ&#10;yc6G7NZEf70rCL3Nx/ecxao3tbhQ60rLCibjCARxZnXJuYLfn/VoBsJ5ZI21ZVJwJQer5ctggbG2&#10;He/pcvC5CCHsYlRQeN/EUrqsIINubBviwJ1sa9AH2OZSt9iFcFPLaRS9SYMlh4YCG0oLyqrDn1GQ&#10;7LZH18y69HN/3nxVSV3dsvRDqddhn7yD8NT7f/HT/a3D/MkcHs+EC+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ul8MAAADcAAAADwAAAAAAAAAAAAAAAACYAgAAZHJzL2Rv&#10;d25yZXYueG1sUEsFBgAAAAAEAAQA9QAAAIgDAAAAAA==&#10;" fillcolor="white [3212]" strokecolor="#4579b8 [3044]">
                  <v:shadow on="t" color="black" opacity="22937f" origin=",.5" offset="0,.63889mm"/>
                </v:rect>
                <v:rect id="Rectangle 120" o:spid="_x0000_s1145" style="position:absolute;left:201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rE08QA&#10;AADcAAAADwAAAGRycy9kb3ducmV2LnhtbESPT4vCQAzF7wt+hyHC3tapZVm0OooKggdX8d89dGJb&#10;7GRKZ9Tut98cBG8J7+W9X6bzztXqQW2oPBsYDhJQxLm3FRcGzqf11whUiMgWa89k4I8CzGe9jylm&#10;1j/5QI9jLJSEcMjQQBljk2kd8pIchoFviEW7+tZhlLUttG3xKeGu1mmS/GiHFUtDiQ2tSspvx7sz&#10;sN8tDs35O/XjMf1edttLd9PbpTGf/W4xARWpi2/z63pjBT8VfHlGJt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axNPEAAAA3AAAAA8AAAAAAAAAAAAAAAAAmAIAAGRycy9k&#10;b3ducmV2LnhtbFBLBQYAAAAABAAEAPUAAACJAwAAAAA=&#10;" fillcolor="#c6615e [2901]" strokecolor="#4579b8 [3044]">
                  <v:shadow on="t" color="black" opacity="22937f" origin=",.5" offset="0,.63889mm"/>
                </v:rect>
                <v:rect id="Rectangle 121" o:spid="_x0000_s1146" style="position:absolute;left:230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WoLMMA&#10;AADcAAAADwAAAGRycy9kb3ducmV2LnhtbERPS2vCQBC+F/wPywje6kYPItFVQtDWg1BfeB6y0yRN&#10;djZkVxP7691Cwdt8fM9ZrntTizu1rrSsYDKOQBBnVpecK7ict+9zEM4ja6wtk4IHOVivBm9LjLXt&#10;+Ej3k89FCGEXo4LC+yaW0mUFGXRj2xAH7tu2Bn2AbS51i10IN7WcRtFMGiw5NBTYUFpQVp1uRkFy&#10;+Lq6Zt6lH8ef/WeV1NVvlm6UGg37ZAHCU+9f4n/3Tof50wn8PRMu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WoLMMAAADcAAAADwAAAAAAAAAAAAAAAACYAgAAZHJzL2Rv&#10;d25yZXYueG1sUEsFBgAAAAAEAAQA9QAAAIgDAAAAAA==&#10;" fillcolor="white [3212]" strokecolor="#4579b8 [3044]">
                  <v:shadow on="t" color="black" opacity="22937f" origin=",.5" offset="0,.63889mm"/>
                </v:rect>
                <v:rect id="Rectangle 122" o:spid="_x0000_s1147" style="position:absolute;left:2592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c2W8MA&#10;AADcAAAADwAAAGRycy9kb3ducmV2LnhtbERPS2vCQBC+F/oflil4q5vmIJK6SgitehB8lZ6H7DRJ&#10;k50N2dVEf70rCN7m43vObDGYRpypc5VlBR/jCARxbnXFhYKf4/f7FITzyBoby6TgQg4W89eXGSba&#10;9ryn88EXIoSwS1BB6X2bSOnykgy6sW2JA/dnO4M+wK6QusM+hJtGxlE0kQYrDg0ltpSVlNeHk1GQ&#10;7ra/rp322XL/v1nVaVNf8+xLqdHbkH6C8DT4p/jhXuswP47h/ky4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c2W8MAAADcAAAADwAAAAAAAAAAAAAAAACYAgAAZHJzL2Rv&#10;d25yZXYueG1sUEsFBgAAAAAEAAQA9QAAAIgDAAAAAA==&#10;" fillcolor="white [3212]" strokecolor="#4579b8 [3044]">
                  <v:shadow on="t" color="black" opacity="22937f" origin=",.5" offset="0,.63889mm"/>
                </v:rect>
                <v:rect id="Rectangle 123" o:spid="_x0000_s1148" style="position:absolute;left:2880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TwMMA&#10;AADcAAAADwAAAGRycy9kb3ducmV2LnhtbERPTWvCQBC9F/oflil4qxsVRFJXCaFVD4LVFs9Ddkxi&#10;srMhu5ror3cLQm/zeJ8zX/amFldqXWlZwWgYgSDOrC45V/D78/U+A+E8ssbaMim4kYPl4vVljrG2&#10;He/pevC5CCHsYlRQeN/EUrqsIINuaBviwJ1sa9AH2OZSt9iFcFPLcRRNpcGSQ0OBDaUFZdXhYhQk&#10;37uja2Zdutqft+sqqat7ln4qNXjrkw8Qnnr/L366NzrMH0/g75lwgV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uTwMMAAADcAAAADwAAAAAAAAAAAAAAAACYAgAAZHJzL2Rv&#10;d25yZXYueG1sUEsFBgAAAAAEAAQA9QAAAIgDAAAAAA==&#10;" fillcolor="white [3212]" strokecolor="#4579b8 [3044]">
                  <v:shadow on="t" color="black" opacity="22937f" origin=",.5" offset="0,.63889mm"/>
                </v:rect>
                <v:rect id="Rectangle 124" o:spid="_x0000_s1149" style="position:absolute;left:316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HQjcUA&#10;AADcAAAADwAAAGRycy9kb3ducmV2LnhtbESPQWvCQBCF74X+h2UK3uqmIlbSbKSUKkovNSmeh+yY&#10;BLOzIbvG1V/fLRS8zfDevO9NtgqmEyMNrrWs4GWagCCurG65VvBTrp+XIJxH1thZJgVXcrDKHx8y&#10;TLW98J7GwtcihrBLUUHjfZ9K6aqGDLqp7YmjdrSDQR/XoZZ6wEsMN52cJclCGmw5Ehrs6aOh6lSc&#10;TYSMY3nYFOGLDuvd7ft1HpL2c6/U5Cm8v4HwFPzd/H+91bH+bA5/z8QJ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gdCNxQAAANwAAAAPAAAAAAAAAAAAAAAAAJgCAABkcnMv&#10;ZG93bnJldi54bWxQSwUGAAAAAAQABAD1AAAAigMAAAAA&#10;" fillcolor="#d38482 [2261]" strokecolor="#4579b8 [3044]">
                  <v:shadow on="t" color="black" opacity="22937f" origin=",.5" offset="0,.63889mm"/>
                </v:rect>
                <v:rect id="Rectangle 125" o:spid="_x0000_s1150" style="position:absolute;left:345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6uL8MA&#10;AADcAAAADwAAAGRycy9kb3ducmV2LnhtbERPTWvCQBC9F/oflil4qxsFRVJXCaFVD4LVFs9Ddkxi&#10;srMhu5ror3cLQm/zeJ8zX/amFldqXWlZwWgYgSDOrC45V/D78/U+A+E8ssbaMim4kYPl4vVljrG2&#10;He/pevC5CCHsYlRQeN/EUrqsIINuaBviwJ1sa9AH2OZSt9iFcFPLcRRNpcGSQ0OBDaUFZdXhYhQk&#10;37uja2Zdutqft+sqqat7ln4qNXjrkw8Qnnr/L366NzrMH0/g75lwgV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6uL8MAAADcAAAADwAAAAAAAAAAAAAAAACYAgAAZHJzL2Rv&#10;d25yZXYueG1sUEsFBgAAAAAEAAQA9QAAAIgDAAAAAA==&#10;" fillcolor="white [3212]" strokecolor="#4579b8 [3044]">
                  <v:shadow on="t" color="black" opacity="22937f" origin=",.5" offset="0,.63889mm"/>
                </v:rect>
                <v:rect id="Rectangle 126" o:spid="_x0000_s1151" style="position:absolute;left:374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wwWMMA&#10;AADcAAAADwAAAGRycy9kb3ducmV2LnhtbERPS2vCQBC+C/6HZQRvutGDSHSVENR6KNRH6XnITpM0&#10;2dmQ3Zq0v94VBG/z8T1nve1NLW7UutKygtk0AkGcWV1yruDzup8sQTiPrLG2TAr+yMF2MxysMda2&#10;4zPdLj4XIYRdjAoK75tYSpcVZNBNbUMcuG/bGvQBtrnULXYh3NRyHkULabDk0FBgQ2lBWXX5NQqS&#10;08eXa5Zdejj/vL9VSV39Z+lOqfGoT1YgPPX+JX66jzrMny/g8Uy4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wwWMMAAADcAAAADwAAAAAAAAAAAAAAAACYAgAAZHJzL2Rv&#10;d25yZXYueG1sUEsFBgAAAAAEAAQA9QAAAIgDAAAAAA==&#10;" fillcolor="white [3212]" strokecolor="#4579b8 [3044]">
                  <v:shadow on="t" color="black" opacity="22937f" origin=",.5" offset="0,.63889mm"/>
                </v:rect>
                <v:rect id="Rectangle 127" o:spid="_x0000_s1152" style="position:absolute;left:86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xtNcUA&#10;AADcAAAADwAAAGRycy9kb3ducmV2LnhtbERPTWvCQBC9F/wPywheSt3UUpXoKkUtWHppUw89jtkx&#10;icnOhuwao7/eLRS8zeN9znzZmUq01LjCsoLnYQSCOLW64EzB7uf9aQrCeWSNlWVScCEHy0XvYY6x&#10;tmf+pjbxmQgh7GJUkHtfx1K6NCeDbmhr4sAdbGPQB9hkUjd4DuGmkqMoGkuDBYeGHGta5ZSWycko&#10;mP5+pOVks3t8WX+9Zutj+Xltk71Sg373NgPhqfN38b97q8P80QT+ngkX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G01xQAAANwAAAAPAAAAAAAAAAAAAAAAAJgCAABkcnMv&#10;ZG93bnJldi54bWxQSwUGAAAAAAQABAD1AAAAigMAAAAA&#10;" fillcolor="#ccc [669]" strokecolor="#4579b8 [3044]">
                  <v:shadow on="t" color="black" opacity="22937f" origin=",.5" offset="0,.63889mm"/>
                </v:rect>
                <v:rect id="Rectangle 128" o:spid="_x0000_s1153"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P5R8gA&#10;AADcAAAADwAAAGRycy9kb3ducmV2LnhtbESPQU/CQBCF7yb+h82YeDGwFaOQwkKMaILxooUDx6E7&#10;trXd2aa7lsKvZw4m3mby3rz3zWI1uEb11IXKs4H7cQKKOPe24sLAbvs2moEKEdli45kMnCjAanl9&#10;tcDU+iN/UZ/FQkkIhxQNlDG2qdYhL8lhGPuWWLRv3zmMsnaFth0eJdw1epIkT9phxdJQYksvJeV1&#10;9usMzPbveT193d09rD8fi/VP/XHus4MxtzfD8xxUpCH+m/+uN1bwJ0Irz8gEenk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lHyAAAANwAAAAPAAAAAAAAAAAAAAAAAJgCAABk&#10;cnMvZG93bnJldi54bWxQSwUGAAAAAAQABAD1AAAAjQMAAAAA&#10;" fillcolor="#ccc [669]" strokecolor="#4579b8 [3044]">
                  <v:shadow on="t" color="black" opacity="22937f" origin=",.5" offset="0,.63889mm"/>
                </v:rect>
                <v:rect id="Rectangle 129" o:spid="_x0000_s1154"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9c3MYA&#10;AADcAAAADwAAAGRycy9kb3ducmV2LnhtbERPTU/CQBC9k/gfNmPixcAWCIK1W0JEE40XKRw8jt2x&#10;re3ONt21VH69S2LCbV7e5yTrwTSip85VlhVMJxEI4tzqigsFh/3zeAXCeWSNjWVS8EsO1unVKMFY&#10;2yPvqM98IUIIuxgVlN63sZQuL8mgm9iWOHBftjPoA+wKqTs8hnDTyFkU3UmDFYeGElt6LCmvsx+j&#10;YPXxmtfLp8PtfPu+KLbf9dupzz6VurkeNg8gPA3+Iv53v+gwf3YP52fCBT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9c3MYAAADcAAAADwAAAAAAAAAAAAAAAACYAgAAZHJz&#10;L2Rvd25yZXYueG1sUEsFBgAAAAAEAAQA9QAAAIsDAAAAAA==&#10;" fillcolor="#ccc [669]" strokecolor="#4579b8 [3044]">
                  <v:shadow on="t" color="black" opacity="22937f" origin=",.5" offset="0,.63889mm"/>
                </v:rect>
                <v:rect id="Rectangle 130" o:spid="_x0000_s1155"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xjnMgA&#10;AADcAAAADwAAAGRycy9kb3ducmV2LnhtbESPQU/CQBCF7yb+h82YcDGwFaKQwkIMYKLxooUDx6E7&#10;trXd2aa7luqvdw4m3mby3rz3zWozuEb11IXKs4G7SQKKOPe24sLA8fA0XoAKEdli45kMfFOAzfr6&#10;aoWp9Rd+pz6LhZIQDikaKGNsU61DXpLDMPEtsWgfvnMYZe0KbTu8SLhr9DRJHrTDiqWhxJa2JeV1&#10;9uUMLE4veT3fH29nu7f7YvdZv/702dmY0c3wuAQVaYj/5r/rZyv4M8GXZ2QCvf4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LGOcyAAAANwAAAAPAAAAAAAAAAAAAAAAAJgCAABk&#10;cnMvZG93bnJldi54bWxQSwUGAAAAAAQABAD1AAAAjQMAAAAA&#10;" fillcolor="#ccc [669]" strokecolor="#4579b8 [3044]">
                  <v:shadow on="t" color="black" opacity="22937f" origin=",.5" offset="0,.63889mm"/>
                </v:rect>
                <v:rect id="Rectangle 131" o:spid="_x0000_s1156" style="position:absolute;left:259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DGB8UA&#10;AADcAAAADwAAAGRycy9kb3ducmV2LnhtbERPTWvCQBC9F/wPywi9lLqxUivRVUQtVHqpqYcex+yY&#10;xGRnQ3aN0V/vFgq9zeN9zmzRmUq01LjCsoLhIAJBnFpdcKZg//3+PAHhPLLGyjIpuJKDxbz3MMNY&#10;2wvvqE18JkIIuxgV5N7XsZQuzcmgG9iaOHBH2xj0ATaZ1A1eQrip5EsUjaXBgkNDjjWtckrL5GwU&#10;TH62afm22T+N1l+v2fpUft7a5KDUY79bTkF46vy/+M/9ocP80RB+nwkX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YMYHxQAAANwAAAAPAAAAAAAAAAAAAAAAAJgCAABkcnMv&#10;ZG93bnJldi54bWxQSwUGAAAAAAQABAD1AAAAigMAAAAA&#10;" fillcolor="#ccc [669]" strokecolor="#4579b8 [3044]">
                  <v:shadow on="t" color="black" opacity="22937f" origin=",.5" offset="0,.63889mm"/>
                </v:rect>
                <v:rect id="Rectangle 132" o:spid="_x0000_s1157"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JYcMUA&#10;AADcAAAADwAAAGRycy9kb3ducmV2LnhtbERPTWvCQBC9F/wPywi9FN1UqUp0lVIrWLxo9OBxzI5J&#10;THY2ZLcx7a/vFgq9zeN9zmLVmUq01LjCsoLnYQSCOLW64EzB6bgZzEA4j6yxskwKvsjBatl7WGCs&#10;7Z0P1CY+EyGEXYwKcu/rWEqX5mTQDW1NHLirbQz6AJtM6gbvIdxUchRFE2mw4NCQY01vOaVl8mkU&#10;zM4faTl9Pz2N1/uXbH0rd99tclHqsd+9zkF46vy/+M+91WH+eAS/z4QL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lhwxQAAANwAAAAPAAAAAAAAAAAAAAAAAJgCAABkcnMv&#10;ZG93bnJldi54bWxQSwUGAAAAAAQABAD1AAAAigMAAAAA&#10;" fillcolor="#ccc [669]" strokecolor="#4579b8 [3044]">
                  <v:shadow on="t" color="black" opacity="22937f" origin=",.5" offset="0,.63889mm"/>
                </v:rect>
                <v:rect id="Rectangle 133" o:spid="_x0000_s1158" style="position:absolute;left:316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7968YA&#10;AADcAAAADwAAAGRycy9kb3ducmV2LnhtbERPTWvCQBC9F/oflin0UnRjQ1VSVxG10OJFowePY3aa&#10;xGRnQ3aNaX99t1DobR7vc2aL3tSio9aVlhWMhhEI4szqknMFx8PbYArCeWSNtWVS8EUOFvP7uxkm&#10;2t54T13qcxFC2CWooPC+SaR0WUEG3dA2xIH7tK1BH2CbS93iLYSbWj5H0VgaLDk0FNjQqqCsSq9G&#10;wfT0kVWTzfEpXu9e8vWl2n536Vmpx4d++QrCU+//xX/udx3mxzH8PhMuk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f7968YAAADcAAAADwAAAAAAAAAAAAAAAACYAgAAZHJz&#10;L2Rvd25yZXYueG1sUEsFBgAAAAAEAAQA9QAAAIsDAAAAAA==&#10;" fillcolor="#ccc [669]" strokecolor="#4579b8 [3044]">
                  <v:shadow on="t" color="black" opacity="22937f" origin=",.5" offset="0,.63889mm"/>
                </v:rect>
                <v:rect id="Rectangle 134" o:spid="_x0000_s1159" style="position:absolute;left:374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ln8YA&#10;AADcAAAADwAAAGRycy9kb3ducmV2LnhtbERPS2vCQBC+C/0PyxS8lLrx0VZSVxG1oHhpUw89TrPT&#10;JE12NmTXGP31XaHgbT6+58wWnalES40rLCsYDiIQxKnVBWcKDp9vj1MQziNrrCyTgjM5WMzvejOM&#10;tT3xB7WJz0QIYRejgtz7OpbSpTkZdANbEwfuxzYGfYBNJnWDpxBuKjmKomdpsODQkGNNq5zSMjka&#10;BdOvXVq+bA4P4/X7U7b+LfeXNvlWqn/fLV9BeOr8Tfzv3uowfzyB6zPhAj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dln8YAAADcAAAADwAAAAAAAAAAAAAAAACYAgAAZHJz&#10;L2Rvd25yZXYueG1sUEsFBgAAAAAEAAQA9QAAAIsDAAAAAA==&#10;" fillcolor="#ccc [669]" strokecolor="#4579b8 [3044]">
                  <v:shadow on="t" color="black" opacity="22937f" origin=",.5" offset="0,.63889mm"/>
                </v:rect>
                <v:rect id="Rectangle 135" o:spid="_x0000_s1160" style="position:absolute;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yY+cIA&#10;AADcAAAADwAAAGRycy9kb3ducmV2LnhtbERPTWvCQBC9C/6HZYTedKNFKdFVRLBYoQVtex+z0yQ0&#10;Oxuyo4n++m5B8DaP9zmLVecqdaEmlJ4NjEcJKOLM25JzA1+f2+ELqCDIFivPZOBKAVbLfm+BqfUt&#10;H+hylFzFEA4pGihE6lTrkBXkMIx8TRy5H984lAibXNsG2xjuKj1Jkpl2WHJsKLCmTUHZ7/HsDMjs&#10;lbv3sJ/uw9vH7ix+/X26tcY8Dbr1HJRQJw/x3b2zcf7zFP6fiRfo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zJj5wgAAANwAAAAPAAAAAAAAAAAAAAAAAJgCAABkcnMvZG93&#10;bnJldi54bWxQSwUGAAAAAAQABAD1AAAAhwMAAAAA&#10;" fillcolor="#84a6d1 [2260]" strokecolor="#4579b8 [3044]">
                  <v:shadow on="t" color="black" opacity="22937f" origin=",.5" offset="0,.63889mm"/>
                </v:rect>
                <v:rect id="Rectangle 136" o:spid="_x0000_s1161" style="position:absolute;left:28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4GjsIA&#10;AADcAAAADwAAAGRycy9kb3ducmV2LnhtbERP22rCQBB9L/gPywh9qxstDSW6ihQqVrBQL+9jdkyC&#10;2dmQHU3ar3cLhb7N4VxntuhdrW7UhsqzgfEoAUWce1txYeCwf396BRUE2WLtmQx8U4DFfPAww8z6&#10;jr/otpNCxRAOGRooRZpM65CX5DCMfEMcubNvHUqEbaFti10Md7WeJEmqHVYcG0ps6K2k/LK7OgOS&#10;rrjfhs3LJnx8rq/il8fTT2fM47BfTkEJ9fIv/nOvbZz/nMLvM/ECP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HgaOwgAAANwAAAAPAAAAAAAAAAAAAAAAAJgCAABkcnMvZG93&#10;bnJldi54bWxQSwUGAAAAAAQABAD1AAAAhwMAAAAA&#10;" fillcolor="#84a6d1 [2260]" strokecolor="#4579b8 [3044]">
                  <v:shadow on="t" color="black" opacity="22937f" origin=",.5" offset="0,.63889mm"/>
                </v:rect>
                <v:rect id="Rectangle 137" o:spid="_x0000_s1162" style="position:absolute;left:57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NevsMA&#10;AADcAAAADwAAAGRycy9kb3ducmV2LnhtbERPS2sCMRC+F/ofwhR606S2+FiN0hYFKXjweR4242Zx&#10;M1k2qbvtrzcFobf5+J4zW3SuEldqQulZw0tfgSDOvSm50HDYr3pjECEiG6w8k4YfCrCYPz7MMDO+&#10;5S1dd7EQKYRDhhpsjHUmZcgtOQx9XxMn7uwbhzHBppCmwTaFu0oOlBpKhyWnBos1fVrKL7tvp0HZ&#10;j+GRfr+Wg6BOb5vlatIeD1Hr56fufQoiUhf/xXf32qT5ryP4eyZd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NevsMAAADcAAAADwAAAAAAAAAAAAAAAACYAgAAZHJzL2Rv&#10;d25yZXYueG1sUEsFBgAAAAAEAAQA9QAAAIgDAAAAAA==&#10;" fillcolor="#1f497d [3215]" strokecolor="#4579b8 [3044]">
                  <v:shadow on="t" color="black" opacity="22937f" origin=",.5" offset="0,.63889mm"/>
                </v:rect>
                <v:rect id="Rectangle 138" o:spid="_x0000_s1163" style="position:absolute;left:86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zKzMYA&#10;AADcAAAADwAAAGRycy9kb3ducmV2LnhtbESPQU8CMRCF7yb+h2ZMuEkrEKIrhaiBhJB4EMHzZDtu&#10;N26nm21hF3+9cyDxNpP35r1vFqshNOpMXaojW3gYG1DEZXQ1VxYOn5v7R1ApIztsIpOFCyVYLW9v&#10;Fli42PMHnfe5UhLCqUALPue20DqVngKmcWyJRfuOXcAsa1dp12Ev4aHRE2PmOmDN0uCxpTdP5c/+&#10;FCwY/zo/0u9uPUnma/a+3jz1x0O2dnQ3vDyDyjTkf/P1eusEfyq08oxMo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zKzMYAAADcAAAADwAAAAAAAAAAAAAAAACYAgAAZHJz&#10;L2Rvd25yZXYueG1sUEsFBgAAAAAEAAQA9QAAAIsDAAAAAA==&#10;" fillcolor="#1f497d [3215]" strokecolor="#4579b8 [3044]">
                  <v:shadow on="t" color="black" opacity="22937f" origin=",.5" offset="0,.63889mm"/>
                </v:rect>
                <v:rect id="Rectangle 139" o:spid="_x0000_s1164" style="position:absolute;left:1152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BvV8IA&#10;AADcAAAADwAAAGRycy9kb3ducmV2LnhtbERPTWsCMRC9F/wPYYTeNKktoqtRVBSK0INWex4242bp&#10;ZrJsorvtrzcFobd5vM+ZLztXiRs1ofSs4WWoQBDn3pRcaDh97gYTECEiG6w8k4YfCrBc9J7mmBnf&#10;8oFux1iIFMIhQw02xjqTMuSWHIahr4kTd/GNw5hgU0jTYJvCXSVHSo2lw5JTg8WaNpby7+PVaVB2&#10;PT7T7347Curr7WO7m7bnU9T6ud+tZiAidfFf/HC/mzT/dQp/z6QL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0G9XwgAAANwAAAAPAAAAAAAAAAAAAAAAAJgCAABkcnMvZG93&#10;bnJldi54bWxQSwUGAAAAAAQABAD1AAAAhwMAAAAA&#10;" fillcolor="#1f497d [3215]" strokecolor="#4579b8 [3044]">
                  <v:shadow on="t" color="black" opacity="22937f" origin=",.5" offset="0,.63889mm"/>
                </v:rect>
                <v:rect id="Rectangle 140" o:spid="_x0000_s1165" style="position:absolute;left:1440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y1t8UA&#10;AADcAAAADwAAAGRycy9kb3ducmV2LnhtbESPQWsCMRCF7wX/QxjBW00UkXZrFBWFUuihVnseNtPN&#10;0s1k2UR321/fORR6m+G9ee+b1WYIjbpRl+rIFmZTA4q4jK7mysL5/Xj/ACplZIdNZLLwTQk269Hd&#10;CgsXe36j2ylXSkI4FWjB59wWWqfSU8A0jS2xaJ+xC5hl7SrtOuwlPDR6bsxSB6xZGjy2tPdUfp2u&#10;wYLxu+WFfl4O82Q+Fq+H42N/OWdrJ+Nh+wQq05D/zX/Xz07wF4Iv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7LW3xQAAANwAAAAPAAAAAAAAAAAAAAAAAJgCAABkcnMv&#10;ZG93bnJldi54bWxQSwUGAAAAAAQABAD1AAAAigMAAAAA&#10;" fillcolor="#1f497d [3215]" strokecolor="#4579b8 [3044]">
                  <v:shadow on="t" color="black" opacity="22937f" origin=",.5" offset="0,.63889mm"/>
                </v:rect>
                <v:rect id="Rectangle 141" o:spid="_x0000_s1166" style="position:absolute;left:172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AQLMIA&#10;AADcAAAADwAAAGRycy9kb3ducmV2LnhtbERPS2sCMRC+C/6HMII3TRQR3RqlLQpF6MHnedhMN0s3&#10;k2UT3a2/vikUvM3H95zVpnOVuFMTSs8aJmMFgjj3puRCw/m0Gy1AhIhssPJMGn4owGbd760wM77l&#10;A92PsRAphEOGGmyMdSZlyC05DGNfEyfuyzcOY4JNIU2DbQp3lZwqNZcOS04NFmt6t5R/H29Og7Jv&#10;8ws99ttpUNfZ53a3bC/nqPVw0L2+gIjUxaf43/1h0vzZBP6eSR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BAswgAAANwAAAAPAAAAAAAAAAAAAAAAAJgCAABkcnMvZG93&#10;bnJldi54bWxQSwUGAAAAAAQABAD1AAAAhwMAAAAA&#10;" fillcolor="#1f497d [3215]" strokecolor="#4579b8 [3044]">
                  <v:shadow on="t" color="black" opacity="22937f" origin=",.5" offset="0,.63889mm"/>
                </v:rect>
                <v:rect id="Rectangle 142" o:spid="_x0000_s1167" style="position:absolute;left:201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KOW8MA&#10;AADcAAAADwAAAGRycy9kb3ducmV2LnhtbERP32vCMBB+F/wfwgl7s8mKiOuMMkVhCHvQ6Z6P5taU&#10;NZfSZLbzr18GA9/u4/t5y/XgGnGlLtSeNTxmCgRx6U3NlYbz+366ABEissHGM2n4oQDr1Xi0xML4&#10;no90PcVKpBAOBWqwMbaFlKG05DBkviVO3KfvHMYEu0qaDvsU7hqZKzWXDmtODRZb2loqv07fToOy&#10;m/mFboddHtTH7G23f+ov56j1w2R4eQYRaYh38b/71aT5sxz+nkkX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KOW8MAAADcAAAADwAAAAAAAAAAAAAAAACYAgAAZHJzL2Rv&#10;d25yZXYueG1sUEsFBgAAAAAEAAQA9QAAAIgDAAAAAA==&#10;" fillcolor="#1f497d [3215]" strokecolor="#4579b8 [3044]">
                  <v:shadow on="t" color="black" opacity="22937f" origin=",.5" offset="0,.63889mm"/>
                </v:rect>
                <v:rect id="Rectangle 143" o:spid="_x0000_s1168" style="position:absolute;left:230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4rwMIA&#10;AADcAAAADwAAAGRycy9kb3ducmV2LnhtbERPTWsCMRC9C/0PYQRvNdGK2NUoVRSK0INWPQ+b6Wbp&#10;ZrJsUnftrzeFgrd5vM9ZrDpXiSs1ofSsYTRUIIhzb0ouNJw+d88zECEiG6w8k4YbBVgtn3oLzIxv&#10;+UDXYyxECuGQoQYbY51JGXJLDsPQ18SJ+/KNw5hgU0jTYJvCXSXHSk2lw5JTg8WaNpby7+OP06Ds&#10;enqm3/12HNRl8rHdvbbnU9R60O/e5iAidfEh/ne/mzR/8gJ/z6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ivAwgAAANwAAAAPAAAAAAAAAAAAAAAAAJgCAABkcnMvZG93&#10;bnJldi54bWxQSwUGAAAAAAQABAD1AAAAhwMAAAAA&#10;" fillcolor="#1f497d [3215]" strokecolor="#4579b8 [3044]">
                  <v:shadow on="t" color="black" opacity="22937f" origin=",.5" offset="0,.63889mm"/>
                </v:rect>
                <v:rect id="Rectangle 144" o:spid="_x0000_s1169" style="position:absolute;left:2592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eztMMA&#10;AADcAAAADwAAAGRycy9kb3ducmV2LnhtbERPS2sCMRC+F/wPYYTeukllkbo1SlsUiuChPnoeNtPN&#10;0s1k2aTu1l9vBMHbfHzPmS8H14gTdaH2rOE5UyCIS29qrjQc9uunFxAhIhtsPJOGfwqwXIwe5lgY&#10;3/MXnXaxEimEQ4EabIxtIWUoLTkMmW+JE/fjO4cxwa6SpsM+hbtGTpSaSoc1pwaLLX1YKn93f06D&#10;su/TI503q0lQ3/l2tZ71x0PU+nE8vL2CiDTEu/jm/jRpfp7D9Zl0gV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eztMMAAADcAAAADwAAAAAAAAAAAAAAAACYAgAAZHJzL2Rv&#10;d25yZXYueG1sUEsFBgAAAAAEAAQA9QAAAIgDAAAAAA==&#10;" fillcolor="#1f497d [3215]" strokecolor="#4579b8 [3044]">
                  <v:shadow on="t" color="black" opacity="22937f" origin=",.5" offset="0,.63889mm"/>
                </v:rect>
                <v:rect id="Rectangle 145" o:spid="_x0000_s1170" style="position:absolute;left:2880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sWL8IA&#10;AADcAAAADwAAAGRycy9kb3ducmV2LnhtbERPTWsCMRC9F/wPYYTeaqJYsatRVBRE6EGrnofNdLN0&#10;M1k2qbv215tCobd5vM+ZLztXiRs1ofSsYThQIIhzb0ouNJw/di9TECEiG6w8k4Y7BVguek9zzIxv&#10;+Ui3UyxECuGQoQYbY51JGXJLDsPA18SJ+/SNw5hgU0jTYJvCXSVHSk2kw5JTg8WaNpbyr9O306Ds&#10;enKhn8N2FNR1/L7dvbWXc9T6ud+tZiAidfFf/OfemzR//Aq/z6QL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mxYvwgAAANwAAAAPAAAAAAAAAAAAAAAAAJgCAABkcnMvZG93&#10;bnJldi54bWxQSwUGAAAAAAQABAD1AAAAhwMAAAAA&#10;" fillcolor="#1f497d [3215]" strokecolor="#4579b8 [3044]">
                  <v:shadow on="t" color="black" opacity="22937f" origin=",.5" offset="0,.63889mm"/>
                </v:rect>
                <v:rect id="Rectangle 146" o:spid="_x0000_s1171" style="position:absolute;left:316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mIWMMA&#10;AADcAAAADwAAAGRycy9kb3ducmV2LnhtbERP32vCMBB+H/g/hBP2tiYTKVtnlCkKQ/BhTvd8NLem&#10;rLmUJrOdf70RBN/u4/t5s8XgGnGiLtSeNTxnCgRx6U3NlYbD1+bpBUSIyAYbz6ThnwIs5qOHGRbG&#10;9/xJp32sRArhUKAGG2NbSBlKSw5D5lvixP34zmFMsKuk6bBP4a6RE6Vy6bDm1GCxpZWl8nf/5zQo&#10;u8yPdN6uJ0F9T3frzWt/PEStH8fD+xuISEO8i2/uD5PmT3O4PpMukPM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mIWMMAAADcAAAADwAAAAAAAAAAAAAAAACYAgAAZHJzL2Rv&#10;d25yZXYueG1sUEsFBgAAAAAEAAQA9QAAAIgDAAAAAA==&#10;" fillcolor="#1f497d [3215]" strokecolor="#4579b8 [3044]">
                  <v:shadow on="t" color="black" opacity="22937f" origin=",.5" offset="0,.63889mm"/>
                </v:rect>
                <v:rect id="Rectangle 147" o:spid="_x0000_s1172" style="position:absolute;left:345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tw8IA&#10;AADcAAAADwAAAGRycy9kb3ducmV2LnhtbERPS2sCMRC+F/wPYYTeaqKIratRbFEoQg/1dR4242Zx&#10;M1k2qbv11xuh0Nt8fM+ZLztXiSs1ofSsYThQIIhzb0ouNBz2m5c3ECEiG6w8k4ZfCrBc9J7mmBnf&#10;8jddd7EQKYRDhhpsjHUmZcgtOQwDXxMn7uwbhzHBppCmwTaFu0qOlJpIhyWnBos1fVjKL7sfp0HZ&#10;98mRbtv1KKjT+Gu9mbbHQ9T6ud+tZiAidfFf/Of+NGn++BUez6QL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BS3DwgAAANwAAAAPAAAAAAAAAAAAAAAAAJgCAABkcnMvZG93&#10;bnJldi54bWxQSwUGAAAAAAQABAD1AAAAhwMAAAAA&#10;" fillcolor="#1f497d [3215]" strokecolor="#4579b8 [3044]">
                  <v:shadow on="t" color="black" opacity="22937f" origin=",.5" offset="0,.63889mm"/>
                </v:rect>
                <v:rect id="Rectangle 148" o:spid="_x0000_s1173" style="position:absolute;left:374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5scUA&#10;AADcAAAADwAAAGRycy9kb3ducmV2LnhtbESPQWsCMRCF7wX/QxjBW00UkXZrFBWFUuihVnseNtPN&#10;0s1k2UR321/fORR6m+G9ee+b1WYIjbpRl+rIFmZTA4q4jK7mysL5/Xj/ACplZIdNZLLwTQk269Hd&#10;CgsXe36j2ylXSkI4FWjB59wWWqfSU8A0jS2xaJ+xC5hl7SrtOuwlPDR6bsxSB6xZGjy2tPdUfp2u&#10;wYLxu+WFfl4O82Q+Fq+H42N/OWdrJ+Nh+wQq05D/zX/Xz07wF0Ir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rmxxQAAANwAAAAPAAAAAAAAAAAAAAAAAJgCAABkcnMv&#10;ZG93bnJldi54bWxQSwUGAAAAAAQABAD1AAAAigMAAAAA&#10;" fillcolor="#1f497d [3215]" strokecolor="#4579b8 [3044]">
                  <v:shadow on="t" color="black" opacity="22937f" origin=",.5" offset="0,.63889mm"/>
                </v:rect>
                <v:rect id="Rectangle 149" o:spid="_x0000_s1174" style="position:absolute;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fhgcIA&#10;AADcAAAADwAAAGRycy9kb3ducmV2LnhtbERP22rCQBB9L/Qflin4ppuWVmp0FSm0qFChXt7H7JgE&#10;s7MhO5rUr3cLQt/mcK4zmXWuUhdqQunZwPMgAUWceVtybmC3/ey/gwqCbLHyTAZ+KcBs+vgwwdT6&#10;ln/ospFcxRAOKRooROpU65AV5DAMfE0cuaNvHEqETa5tg20Md5V+SZKhdlhybCiwpo+CstPm7AzI&#10;8Iu777B6W4XlenEWP98frq0xvaduPgYl1Mm/+O5e2Dj/dQR/z8QL9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h+GBwgAAANwAAAAPAAAAAAAAAAAAAAAAAJgCAABkcnMvZG93&#10;bnJldi54bWxQSwUGAAAAAAQABAD1AAAAhwMAAAAA&#10;" fillcolor="#84a6d1 [2260]" strokecolor="#4579b8 [3044]">
                  <v:shadow on="t" color="black" opacity="22937f" origin=",.5" offset="0,.63889mm"/>
                </v:rect>
                <v:rect id="Rectangle 150" o:spid="_x0000_s1175" style="position:absolute;left:28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TewcQA&#10;AADcAAAADwAAAGRycy9kb3ducmV2LnhtbESPQWvCQBCF74X+h2UK3urGglJSVxFBsUIL1fY+zU6T&#10;0OxsyI4m9td3DoK3Gd6b976ZL4fQmDN1qY7sYDLOwBAX0ddcOvg8bh6fwSRB9thEJgcXSrBc3N/N&#10;Mfex5w86H6Q0GsIpRweVSJtbm4qKAqZxbIlV+4ldQNG1K63vsNfw0NinLJvZgDVrQ4UtrSsqfg+n&#10;4EBmWx7e0n66T6/vu5PE1df3X+/c6GFYvYARGuRmvl7vvOJPFV+f0Qns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k3sHEAAAA3AAAAA8AAAAAAAAAAAAAAAAAmAIAAGRycy9k&#10;b3ducmV2LnhtbFBLBQYAAAAABAAEAPUAAACJAwAAAAA=&#10;" fillcolor="#84a6d1 [2260]" strokecolor="#4579b8 [3044]">
                  <v:shadow on="t" color="black" opacity="22937f" origin=",.5" offset="0,.63889mm"/>
                </v:rect>
                <v:rect id="Rectangle 151" o:spid="_x0000_s1176" style="position:absolute;left:57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PbUcQA&#10;AADcAAAADwAAAGRycy9kb3ducmV2LnhtbERPS2vCQBC+F/wPyxR6q5sIFomuIQStPRTqi56H7DRJ&#10;k50N2a1J++u7guBtPr7nrNLRtOJCvastK4inEQjiwuqaSwXn0/Z5AcJ5ZI2tZVLwSw7S9eRhhYm2&#10;Ax/ocvSlCCHsElRQed8lUrqiIoNuajviwH3Z3qAPsC+l7nEI4aaVsyh6kQZrDg0VdpRXVDTHH6Mg&#10;2398um4x5K+H7/ddk7XNX5FvlHp6HLMlCE+jv4tv7jcd5s9juD4TLp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21HEAAAA3AAAAA8AAAAAAAAAAAAAAAAAmAIAAGRycy9k&#10;b3ducmV2LnhtbFBLBQYAAAAABAAEAPUAAACJAwAAAAA=&#10;" fillcolor="white [3212]" strokecolor="#4579b8 [3044]">
                  <v:shadow on="t" color="black" opacity="22937f" origin=",.5" offset="0,.63889mm"/>
                </v:rect>
                <v:rect id="Rectangle 152" o:spid="_x0000_s1177" style="position:absolute;left:86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FJsMA&#10;AADcAAAADwAAAGRycy9kb3ducmV2LnhtbERPTWvCQBC9F/oflil4qxsFRVJXCaFVD4LVFs9Ddkxi&#10;srMhu5ror3cLQm/zeJ8zX/amFldqXWlZwWgYgSDOrC45V/D78/U+A+E8ssbaMim4kYPl4vVljrG2&#10;He/pevC5CCHsYlRQeN/EUrqsIINuaBviwJ1sa9AH2OZSt9iFcFPLcRRNpcGSQ0OBDaUFZdXhYhQk&#10;37uja2Zdutqft+sqqat7ln4qNXjrkw8Qnnr/L366NzrMn4zh75lwgV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FFJsMAAADcAAAADwAAAAAAAAAAAAAAAACYAgAAZHJzL2Rv&#10;d25yZXYueG1sUEsFBgAAAAAEAAQA9QAAAIgDAAAAAA==&#10;" fillcolor="white [3212]" strokecolor="#4579b8 [3044]">
                  <v:shadow on="t" color="black" opacity="22937f" origin=",.5" offset="0,.63889mm"/>
                </v:rect>
                <v:rect id="Rectangle 153" o:spid="_x0000_s1178" style="position:absolute;left:1152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3gvcQA&#10;AADcAAAADwAAAGRycy9kb3ducmV2LnhtbERPS2vCQBC+F/oflil4q5tWLCG6Sght9VDwUfE8ZMck&#10;TXY2ZFcT/fVdodDbfHzPmS8H04gLda6yrOBlHIEgzq2uuFBw+P54jkE4j6yxsUwKruRguXh8mGOi&#10;bc87uux9IUIIuwQVlN63iZQuL8mgG9uWOHAn2xn0AXaF1B32Idw08jWK3qTBikNDiS1lJeX1/mwU&#10;pNvN0bVxn33ufr5WddrUtzx7V2r0NKQzEJ4G/y/+c691mD+dwP2ZcIF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4L3EAAAA3AAAAA8AAAAAAAAAAAAAAAAAmAIAAGRycy9k&#10;b3ducmV2LnhtbFBLBQYAAAAABAAEAPUAAACJAwAAAAA=&#10;" fillcolor="white [3212]" strokecolor="#4579b8 [3044]">
                  <v:shadow on="t" color="black" opacity="22937f" origin=",.5" offset="0,.63889mm"/>
                </v:rect>
                <v:rect id="Rectangle 154" o:spid="_x0000_s1179" style="position:absolute;left:1440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4ycQA&#10;AADcAAAADwAAAGRycy9kb3ducmV2LnhtbERPS2vCQBC+F/oflil4q5sWLSG6Sght9VDwUfE8ZMck&#10;TXY2ZFcT/fVdodDbfHzPmS8H04gLda6yrOBlHIEgzq2uuFBw+P54jkE4j6yxsUwKruRguXh8mGOi&#10;bc87uux9IUIIuwQVlN63iZQuL8mgG9uWOHAn2xn0AXaF1B32Idw08jWK3qTBikNDiS1lJeX1/mwU&#10;pNvN0bVxn33ufr5WddrUtzx7V2r0NKQzEJ4G/y/+c691mD+dwP2ZcIF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UeMnEAAAA3AAAAA8AAAAAAAAAAAAAAAAAmAIAAGRycy9k&#10;b3ducmV2LnhtbFBLBQYAAAAABAAEAPUAAACJAwAAAAA=&#10;" fillcolor="white [3212]" strokecolor="#4579b8 [3044]">
                  <v:shadow on="t" color="black" opacity="22937f" origin=",.5" offset="0,.63889mm"/>
                </v:rect>
                <v:rect id="Rectangle 155" o:spid="_x0000_s1180" style="position:absolute;left:172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jdUsQA&#10;AADcAAAADwAAAGRycy9kb3ducmV2LnhtbERPS2vCQBC+F/oflil4q5sKEUldQwi+DgWrLT0P2WmS&#10;JjsbsqtJ/fVuQehtPr7nLNPRtOJCvastK3iZRiCIC6trLhV8fmyeFyCcR9bYWiYFv+QgXT0+LDHR&#10;duAjXU6+FCGEXYIKKu+7REpXVGTQTW1HHLhv2xv0Afal1D0OIdy0chZFc2mw5tBQYUd5RUVzOhsF&#10;2fvhy3WLId8ef952TdY21yJfKzV5GrNXEJ5G/y++u/c6zI9j+HsmXC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Y3VLEAAAA3AAAAA8AAAAAAAAAAAAAAAAAmAIAAGRycy9k&#10;b3ducmV2LnhtbFBLBQYAAAAABAAEAPUAAACJAwAAAAA=&#10;" fillcolor="white [3212]" strokecolor="#4579b8 [3044]">
                  <v:shadow on="t" color="black" opacity="22937f" origin=",.5" offset="0,.63889mm"/>
                </v:rect>
                <v:rect id="Rectangle 156" o:spid="_x0000_s1181" style="position:absolute;left:201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pDJcMA&#10;AADcAAAADwAAAGRycy9kb3ducmV2LnhtbERPS2vCQBC+C/6HZYTedNNCRaKrhKCtB6G+6HnITpM0&#10;2dmQ3Zror+8Kgrf5+J6zWPWmFhdqXWlZweskAkGcWV1yruB82oxnIJxH1lhbJgVXcrBaDgcLjLXt&#10;+ECXo89FCGEXo4LC+yaW0mUFGXQT2xAH7se2Bn2AbS51i10IN7V8i6KpNFhyaCiwobSgrDr+GQXJ&#10;/uvbNbMu/Tj87j6rpK5uWbpW6mXUJ3MQnnr/FD/cWx3mv0/h/ky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pDJcMAAADcAAAADwAAAAAAAAAAAAAAAACYAgAAZHJzL2Rv&#10;d25yZXYueG1sUEsFBgAAAAAEAAQA9QAAAIgDAAAAAA==&#10;" fillcolor="white [3212]" strokecolor="#4579b8 [3044]">
                  <v:shadow on="t" color="black" opacity="22937f" origin=",.5" offset="0,.63889mm"/>
                </v:rect>
                <v:rect id="Rectangle 157" o:spid="_x0000_s1182" style="position:absolute;left:230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bmvsQA&#10;AADcAAAADwAAAGRycy9kb3ducmV2LnhtbERPS2vCQBC+F/oflil4q5sWtCG6Sght9VDwUfE8ZMck&#10;TXY2ZFcT/fVdodDbfHzPmS8H04gLda6yrOBlHIEgzq2uuFBw+P54jkE4j6yxsUwKruRguXh8mGOi&#10;bc87uux9IUIIuwQVlN63iZQuL8mgG9uWOHAn2xn0AXaF1B32Idw08jWKptJgxaGhxJaykvJ6fzYK&#10;0u3m6Nq4zz53P1+rOm3qW569KzV6GtIZCE+D/xf/udc6zJ+8wf2ZcIF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G5r7EAAAA3AAAAA8AAAAAAAAAAAAAAAAAmAIAAGRycy9k&#10;b3ducmV2LnhtbFBLBQYAAAAABAAEAPUAAACJAwAAAAA=&#10;" fillcolor="white [3212]" strokecolor="#4579b8 [3044]">
                  <v:shadow on="t" color="black" opacity="22937f" origin=",.5" offset="0,.63889mm"/>
                </v:rect>
                <v:rect id="Rectangle 158" o:spid="_x0000_s1183" style="position:absolute;left:2592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lyzMcA&#10;AADcAAAADwAAAGRycy9kb3ducmV2LnhtbESPT0vDQBDF70K/wzKCN7tRqJTYbQmhth4E7R88D9lp&#10;kiY7G7LbJvrpnYPQ2wzvzXu/WaxG16or9aH2bOBpmoAiLrytuTRwPLw9zkGFiGyx9UwGfijAajm5&#10;W2Bq/cA7uu5jqSSEQ4oGqhi7VOtQVOQwTH1HLNrJ9w6jrH2pbY+DhLtWPyfJi3ZYszRU2FFeUdHs&#10;L85A9vX5Hbr5kG92549tk7XNb5GvjXm4H7NXUJHGeDP/X79bwZ8JrTwjE+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ZcszHAAAA3AAAAA8AAAAAAAAAAAAAAAAAmAIAAGRy&#10;cy9kb3ducmV2LnhtbFBLBQYAAAAABAAEAPUAAACMAwAAAAA=&#10;" fillcolor="white [3212]" strokecolor="#4579b8 [3044]">
                  <v:shadow on="t" color="black" opacity="22937f" origin=",.5" offset="0,.63889mm"/>
                </v:rect>
                <v:rect id="Rectangle 159" o:spid="_x0000_s1184" style="position:absolute;left:2880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XV8QA&#10;AADcAAAADwAAAGRycy9kb3ducmV2LnhtbERPTWvCQBC9C/6HZQq96aZCi6auEoJWD0I1LT0P2TGJ&#10;yc6G7Nak/vpuoeBtHu9zluvBNOJKnassK3iaRiCIc6srLhR8fmwncxDOI2tsLJOCH3KwXo1HS4y1&#10;7flE18wXIoSwi1FB6X0bS+nykgy6qW2JA3e2nUEfYFdI3WEfwk0jZ1H0Ig1WHBpKbCktKa+zb6Mg&#10;Ob5/uXbep2+ny2FXJ019y9ONUo8PQ/IKwtPg7+J/916H+c8L+HsmXC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V11fEAAAA3AAAAA8AAAAAAAAAAAAAAAAAmAIAAGRycy9k&#10;b3ducmV2LnhtbFBLBQYAAAAABAAEAPUAAACJAwAAAAA=&#10;" fillcolor="white [3212]" strokecolor="#4579b8 [3044]">
                  <v:shadow on="t" color="black" opacity="22937f" origin=",.5" offset="0,.63889mm"/>
                </v:rect>
                <v:rect id="Rectangle 160" o:spid="_x0000_s1185" style="position:absolute;left:316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O0d8YA&#10;AADcAAAADwAAAGRycy9kb3ducmV2LnhtbESPQWvCQBCF74X+h2WE3upGDyKpq4RgbQ+FVi2eh+yY&#10;xGRnQ3Zr0v76zkHwNsN78943q83oWnWlPtSeDcymCSjiwtuaSwPfx9fnJagQkS22nsnALwXYrB8f&#10;VphaP/CerodYKgnhkKKBKsYu1ToUFTkMU98Ri3b2vcMoa19q2+Mg4a7V8yRZaIc1S0OFHeUVFc3h&#10;xxnIvj5PoVsO+W5/+Xhrsrb5K/KtMU+TMXsBFWmMd/Pt+t0K/kLw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QO0d8YAAADcAAAADwAAAAAAAAAAAAAAAACYAgAAZHJz&#10;L2Rvd25yZXYueG1sUEsFBgAAAAAEAAQA9QAAAIsDAAAAAA==&#10;" fillcolor="white [3212]" strokecolor="#4579b8 [3044]">
                  <v:shadow on="t" color="black" opacity="22937f" origin=",.5" offset="0,.63889mm"/>
                </v:rect>
                <v:rect id="Rectangle 161" o:spid="_x0000_s1186" style="position:absolute;left:345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8R7MQA&#10;AADcAAAADwAAAGRycy9kb3ducmV2LnhtbERPTWvCQBC9F/oflin01mziQSR1DSG02oNgtaXnITtN&#10;0mRnQ3Y10V/fFQRv83ifs8wm04kTDa6xrCCJYhDEpdUNVwq+v95fFiCcR9bYWSYFZ3KQrR4flphq&#10;O/KeTgdfiRDCLkUFtfd9KqUrazLoItsTB+7XDgZ9gEMl9YBjCDednMXxXBpsODTU2FNRU9kejkZB&#10;/rn7cf1iLNb7v+2mzbv2UhZvSj0/TfkrCE+Tv4tv7g8d5s8TuD4TLp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EezEAAAA3AAAAA8AAAAAAAAAAAAAAAAAmAIAAGRycy9k&#10;b3ducmV2LnhtbFBLBQYAAAAABAAEAPUAAACJAwAAAAA=&#10;" fillcolor="white [3212]" strokecolor="#4579b8 [3044]">
                  <v:shadow on="t" color="black" opacity="22937f" origin=",.5" offset="0,.63889mm"/>
                </v:rect>
                <v:rect id="Rectangle 162" o:spid="_x0000_s1187" style="position:absolute;left:374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2Pm8MA&#10;AADcAAAADwAAAGRycy9kb3ducmV2LnhtbERPS2vCQBC+C/6HZQRvutGDSHSVENR6KNRH6XnITpM0&#10;2dmQ3Zq0v94VBG/z8T1nve1NLW7UutKygtk0AkGcWV1yruDzup8sQTiPrLG2TAr+yMF2MxysMda2&#10;4zPdLj4XIYRdjAoK75tYSpcVZNBNbUMcuG/bGvQBtrnULXYh3NRyHkULabDk0FBgQ2lBWXX5NQqS&#10;08eXa5Zdejj/vL9VSV39Z+lOqfGoT1YgPPX+JX66jzrMX8zh8Uy4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2Pm8MAAADcAAAADwAAAAAAAAAAAAAAAACYAgAAZHJzL2Rv&#10;d25yZXYueG1sUEsFBgAAAAAEAAQA9QAAAIgDAAAAAA==&#10;" fillcolor="white [3212]" strokecolor="#4579b8 [3044]">
                  <v:shadow on="t" color="black" opacity="22937f" origin=",.5" offset="0,.63889mm"/>
                </v:rect>
                <v:rect id="Rectangle 163" o:spid="_x0000_s1188" style="position:absolute;left:86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3S9sYA&#10;AADcAAAADwAAAGRycy9kb3ducmV2LnhtbERPS2vCQBC+C/0PyxR6Ed1Y8UHqKlIrVLy00YPHaXaa&#10;pMnOhuwa0/76riB4m4/vOYtVZyrRUuMKywpGwwgEcWp1wZmC42E7mINwHlljZZkU/JKD1fKht8BY&#10;2wt/Upv4TIQQdjEqyL2vYyldmpNBN7Q1ceC+bWPQB9hkUjd4CeGmks9RNJUGCw4NOdb0mlNaJmej&#10;YH7apeXs7dgfbz4m2ean3P+1yZdST4/d+gWEp87fxTf3uw7zp2O4PhMu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3S9sYAAADcAAAADwAAAAAAAAAAAAAAAACYAgAAZHJz&#10;L2Rvd25yZXYueG1sUEsFBgAAAAAEAAQA9QAAAIsDAAAAAA==&#10;" fillcolor="#ccc [669]" strokecolor="#4579b8 [3044]">
                  <v:shadow on="t" color="black" opacity="22937f" origin=",.5" offset="0,.63889mm"/>
                </v:rect>
                <v:rect id="Rectangle 164" o:spid="_x0000_s1189"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RKgsYA&#10;AADcAAAADwAAAGRycy9kb3ducmV2LnhtbERPS2vCQBC+F/wPywi9SN3YWiupq4gPsPTSph56nGan&#10;SUx2NmTXGPvrXUHobT6+58wWnalES40rLCsYDSMQxKnVBWcK9l/bhykI55E1VpZJwZkcLOa9uxnG&#10;2p74k9rEZyKEsItRQe59HUvp0pwMuqGtiQP3axuDPsAmk7rBUwg3lXyMook0WHBoyLGmVU5pmRyN&#10;gun3W1q+bPaDp/XHc7Y+lO9/bfKj1H2/W76C8NT5f/HNvdNh/mQM12fCBXJ+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RKgsYAAADcAAAADwAAAAAAAAAAAAAAAACYAgAAZHJz&#10;L2Rvd25yZXYueG1sUEsFBgAAAAAEAAQA9QAAAIsDAAAAAA==&#10;" fillcolor="#ccc [669]" strokecolor="#4579b8 [3044]">
                  <v:shadow on="t" color="black" opacity="22937f" origin=",.5" offset="0,.63889mm"/>
                </v:rect>
                <v:rect id="Rectangle 165" o:spid="_x0000_s1190" style="position:absolute;left:143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jvGcYA&#10;AADcAAAADwAAAGRycy9kb3ducmV2LnhtbERPS2vCQBC+C/0PyxR6Ed1Y8UHqKlIrVLy00YPHaXaa&#10;pMnOhuwa0/56tyB4m4/vOYtVZyrRUuMKywpGwwgEcWp1wZmC42E7mINwHlljZZkU/JKD1fKht8BY&#10;2wt/Upv4TIQQdjEqyL2vYyldmpNBN7Q1ceC+bWPQB9hkUjd4CeGmks9RNJUGCw4NOdb0mlNaJmej&#10;YH7apeXs7dgfbz4m2ean3P+1yZdST4/d+gWEp87fxTf3uw7zpxP4fyZc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jvGcYAAADcAAAADwAAAAAAAAAAAAAAAACYAgAAZHJz&#10;L2Rvd25yZXYueG1sUEsFBgAAAAAEAAQA9QAAAIsDAAAAAA==&#10;" fillcolor="#ccc [669]" strokecolor="#4579b8 [3044]">
                  <v:shadow on="t" color="black" opacity="22937f" origin=",.5" offset="0,.63889mm"/>
                </v:rect>
                <v:rect id="Rectangle 166" o:spid="_x0000_s1191"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pxbsYA&#10;AADcAAAADwAAAGRycy9kb3ducmV2LnhtbERPTWvCQBC9F/oflin0UnTTlkZJXUVqCxYvGj14HLPT&#10;JCY7G7LbGP31bkHobR7vcyaz3tSio9aVlhU8DyMQxJnVJecKdtuvwRiE88gaa8uk4EwOZtP7uwkm&#10;2p54Q13qcxFC2CWooPC+SaR0WUEG3dA2xIH7sa1BH2CbS93iKYSbWr5EUSwNlhwaCmzoo6CsSn+N&#10;gvH+O6tGn7un18X6LV8cq9WlSw9KPT7083cQnnr/L765lzrMj2P4eyZc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pxbsYAAADcAAAADwAAAAAAAAAAAAAAAACYAgAAZHJz&#10;L2Rvd25yZXYueG1sUEsFBgAAAAAEAAQA9QAAAIsDAAAAAA==&#10;" fillcolor="#ccc [669]" strokecolor="#4579b8 [3044]">
                  <v:shadow on="t" color="black" opacity="22937f" origin=",.5" offset="0,.63889mm"/>
                </v:rect>
                <v:rect id="Rectangle 167" o:spid="_x0000_s1192"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bU9cYA&#10;AADcAAAADwAAAGRycy9kb3ducmV2LnhtbERPS2vCQBC+C/0PyxR6Ed1Y8UHqKlIrVLzU6MHjNDtN&#10;0mRnQ3aNaX+9WxB6m4/vOYtVZyrRUuMKywpGwwgEcWp1wZmC03E7mINwHlljZZkU/JCD1fKht8BY&#10;2ysfqE18JkIIuxgV5N7XsZQuzcmgG9qaOHBftjHoA2wyqRu8hnBTyecomkqDBYeGHGt6zSktk4tR&#10;MD/v0nL2duqPNx+TbPNd7n/b5FOpp8du/QLCU+f/xXf3uw7zpzP4eyZc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bU9cYAAADcAAAADwAAAAAAAAAAAAAAAACYAgAAZHJz&#10;L2Rvd25yZXYueG1sUEsFBgAAAAAEAAQA9QAAAIsDAAAAAA==&#10;" fillcolor="#ccc [669]" strokecolor="#4579b8 [3044]">
                  <v:shadow on="t" color="black" opacity="22937f" origin=",.5" offset="0,.63889mm"/>
                </v:rect>
                <v:rect id="Rectangle 168" o:spid="_x0000_s1193" style="position:absolute;left:230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Ah8gA&#10;AADcAAAADwAAAGRycy9kb3ducmV2LnhtbESPQU/CQBCF7yb+h82YcDGwFSOQwkIMYKLxooUDx6E7&#10;trXd2aa7luqvdw4m3mby3rz3zWozuEb11IXKs4G7SQKKOPe24sLA8fA0XoAKEdli45kMfFOAzfr6&#10;aoWp9Rd+pz6LhZIQDikaKGNsU61DXpLDMPEtsWgfvnMYZe0KbTu8SLhr9DRJZtphxdJQYkvbkvI6&#10;+3IGFqeXvJ7vj7f3u7eHYvdZv/702dmY0c3wuAQVaYj/5r/rZyv4M6GVZ2QCvf4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6UCHyAAAANwAAAAPAAAAAAAAAAAAAAAAAJgCAABk&#10;cnMvZG93bnJldi54bWxQSwUGAAAAAAQABAD1AAAAjQMAAAAA&#10;" fillcolor="#ccc [669]" strokecolor="#4579b8 [3044]">
                  <v:shadow on="t" color="black" opacity="22937f" origin=",.5" offset="0,.63889mm"/>
                </v:rect>
                <v:rect id="Rectangle 169" o:spid="_x0000_s1194" style="position:absolute;left:259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XlHMYA&#10;AADcAAAADwAAAGRycy9kb3ducmV2LnhtbERPS2vCQBC+F/oflhG8iG7a4qOpq5RaQemlRg89TrNj&#10;kiY7G7JrjP31XUHobT6+58yXnalES40rLCt4GEUgiFOrC84UHPbr4QyE88gaK8uk4EIOlov7uznG&#10;2p55R23iMxFC2MWoIPe+jqV0aU4G3cjWxIE72sagD7DJpG7wHMJNJR+jaCINFhwacqzpLae0TE5G&#10;wexrm5bT98PgafU5zlY/5cdvm3wr1e91ry8gPHX+X3xzb3SYP3mG6zPhAr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6XlHMYAAADcAAAADwAAAAAAAAAAAAAAAACYAgAAZHJz&#10;L2Rvd25yZXYueG1sUEsFBgAAAAAEAAQA9QAAAIsDAAAAAA==&#10;" fillcolor="#ccc [669]" strokecolor="#4579b8 [3044]">
                  <v:shadow on="t" color="black" opacity="22937f" origin=",.5" offset="0,.63889mm"/>
                </v:rect>
                <v:rect id="Rectangle 170" o:spid="_x0000_s1195"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baXMgA&#10;AADcAAAADwAAAGRycy9kb3ducmV2LnhtbESPQU/CQBCF7yb+h82YeDGwRSOQykIMaILxIoUDx6E7&#10;trXd2aa7luKvdw4m3mby3rz3zWI1uEb11IXKs4HJOAFFnHtbcWHgsH8dzUGFiGyx8UwGLhRgtby+&#10;WmBq/Zl31GexUBLCIUUDZYxtqnXIS3IYxr4lFu3Tdw6jrF2hbYdnCXeNvk+SqXZYsTSU2NK6pLzO&#10;vp2B+fEtr2cvh7uHzcdjsfmq33/67GTM7c3w/AQq0hD/zX/XWyv4M8GXZ2QCvfw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RtpcyAAAANwAAAAPAAAAAAAAAAAAAAAAAJgCAABk&#10;cnMvZG93bnJldi54bWxQSwUGAAAAAAQABAD1AAAAjQMAAAAA&#10;" fillcolor="#ccc [669]" strokecolor="#4579b8 [3044]">
                  <v:shadow on="t" color="black" opacity="22937f" origin=",.5" offset="0,.63889mm"/>
                </v:rect>
                <v:rect id="Rectangle 171" o:spid="_x0000_s1196" style="position:absolute;left:316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x8UA&#10;AADcAAAADwAAAGRycy9kb3ducmV2LnhtbERPTWvCQBC9F/wPywi9lLqxUpXoKqIVKl5s6qHHMTsm&#10;MdnZkN3GtL++KxS8zeN9znzZmUq01LjCsoLhIAJBnFpdcKbg+Ll9noJwHlljZZkU/JCD5aL3MMdY&#10;2yt/UJv4TIQQdjEqyL2vYyldmpNBN7A1ceDOtjHoA2wyqRu8hnBTyZcoGkuDBYeGHGta55SWybdR&#10;MP3apeXk7fg02hxes82l3P+2yUmpx363moHw1Pm7+N/9rsP8yRBuz4QL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Cn/HxQAAANwAAAAPAAAAAAAAAAAAAAAAAJgCAABkcnMv&#10;ZG93bnJldi54bWxQSwUGAAAAAAQABAD1AAAAigMAAAAA&#10;" fillcolor="#ccc [669]" strokecolor="#4579b8 [3044]">
                  <v:shadow on="t" color="black" opacity="22937f" origin=",.5" offset="0,.63889mm"/>
                </v:rect>
                <v:rect id="Rectangle 172" o:spid="_x0000_s1197" style="position:absolute;left:345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jhsMUA&#10;AADcAAAADwAAAGRycy9kb3ducmV2LnhtbERPTWvCQBC9F/wPywheSt3UUpXoKkUtWHppUw89jtkx&#10;icnOhuwao7/eLRS8zeN9znzZmUq01LjCsoLnYQSCOLW64EzB7uf9aQrCeWSNlWVScCEHy0XvYY6x&#10;tmf+pjbxmQgh7GJUkHtfx1K6NCeDbmhr4sAdbGPQB9hkUjd4DuGmkqMoGkuDBYeGHGta5ZSWycko&#10;mP5+pOVks3t8WX+9Zutj+Xltk71Sg373NgPhqfN38b97q8P8yQj+ngkX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2OGwxQAAANwAAAAPAAAAAAAAAAAAAAAAAJgCAABkcnMv&#10;ZG93bnJldi54bWxQSwUGAAAAAAQABAD1AAAAigMAAAAA&#10;" fillcolor="#ccc [669]" strokecolor="#4579b8 [3044]">
                  <v:shadow on="t" color="black" opacity="22937f" origin=",.5" offset="0,.63889mm"/>
                </v:rect>
                <v:rect id="Rectangle 173" o:spid="_x0000_s1198" style="position:absolute;left:374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REK8UA&#10;AADcAAAADwAAAGRycy9kb3ducmV2LnhtbERPTWvCQBC9C/0PyxR6Ed1YsUrqKlIrVLxo9OBxmp0m&#10;abKzIbvGtL++Kwi9zeN9znzZmUq01LjCsoLRMAJBnFpdcKbgdNwMZiCcR9ZYWSYFP+RguXjozTHW&#10;9soHahOfiRDCLkYFufd1LKVLczLohrYmDtyXbQz6AJtM6gavIdxU8jmKXqTBgkNDjjW95ZSWycUo&#10;mJ23aTl9P/XH6/0kW3+Xu982+VTq6bFbvYLw1Pl/8d39ocP86Rhuz4QL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lEQrxQAAANwAAAAPAAAAAAAAAAAAAAAAAJgCAABkcnMv&#10;ZG93bnJldi54bWxQSwUGAAAAAAQABAD1AAAAigMAAAAA&#10;" fillcolor="#ccc [669]" strokecolor="#4579b8 [3044]">
                  <v:shadow on="t" color="black" opacity="22937f" origin=",.5" offset="0,.63889mm"/>
                </v:rect>
                <v:rect id="Rectangle 174" o:spid="_x0000_s1199" style="position:absolute;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kMUA&#10;AADcAAAADwAAAGRycy9kb3ducmV2LnhtbESPQWvCQBCF70L/wzIFb7qpiJY0GymliqWXmhTPQ3ZM&#10;gtnZkF3j2l/vFgq9zfDevO9NtgmmEyMNrrWs4GmegCCurG65VvBdbmfPIJxH1thZJgU3crDJHyYZ&#10;ptpe+UBj4WsRQ9ilqKDxvk+ldFVDBt3c9sRRO9nBoI/rUEs94DWGm04ukmQlDbYcCQ329NZQdS4u&#10;JkLGsTzuivBJx+3Hz9d6GZL2/aDU9DG8voDwFPy/+e96r2P99RJ+n4kTy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Mv+QxQAAANwAAAAPAAAAAAAAAAAAAAAAAJgCAABkcnMv&#10;ZG93bnJldi54bWxQSwUGAAAAAAQABAD1AAAAigMAAAAA&#10;" fillcolor="#d38482 [2261]" strokecolor="#4579b8 [3044]">
                  <v:shadow on="t" color="black" opacity="22937f" origin=",.5" offset="0,.63889mm"/>
                </v:rect>
                <v:rect id="Rectangle 175" o:spid="_x0000_s1200" style="position:absolute;left:28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YhOcIA&#10;AADcAAAADwAAAGRycy9kb3ducmV2LnhtbERPTWvCQBC9F/oflhF6qxsLaomuIoUWKyho9T5mxySY&#10;nQ3Z0aT+elco9DaP9znTeecqdaUmlJ4NDPoJKOLM25JzA/ufz9d3UEGQLVaeycAvBZjPnp+mmFrf&#10;8pauO8lVDOGQooFCpE61DllBDkPf18SRO/nGoUTY5No22MZwV+m3JBlphyXHhgJr+igoO+8uzoCM&#10;vrhbh9VwFb43y4v4xeF4a4156XWLCSihTv7Ff+6ljfPHQ3g8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piE5wgAAANwAAAAPAAAAAAAAAAAAAAAAAJgCAABkcnMvZG93&#10;bnJldi54bWxQSwUGAAAAAAQABAD1AAAAhwMAAAAA&#10;" fillcolor="#84a6d1 [2260]" strokecolor="#4579b8 [3044]">
                  <v:shadow on="t" color="black" opacity="22937f" origin=",.5" offset="0,.63889mm"/>
                </v:rect>
                <v:rect id="Rectangle 176" o:spid="_x0000_s1201" style="position:absolute;left:57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8fRcQA&#10;AADcAAAADwAAAGRycy9kb3ducmV2LnhtbERPS0vDQBC+C/6HZYTe7MYe0hK7DSH0dRBqq3gesmMS&#10;k50N2W0T++u7QsHbfHzPWaajacWFeldbVvAyjUAQF1bXXCr4/Ng8L0A4j6yxtUwKfslBunp8WGKi&#10;7cBHupx8KUIIuwQVVN53iZSuqMigm9qOOHDftjfoA+xLqXscQrhp5SyKYmmw5tBQYUd5RUVzOhsF&#10;2fvhy3WLId8ef952TdY21yJfKzV5GrNXEJ5G/y++u/c6zJ/H8Pd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H0XEAAAA3AAAAA8AAAAAAAAAAAAAAAAAmAIAAGRycy9k&#10;b3ducmV2LnhtbFBLBQYAAAAABAAEAPUAAACJAwAAAAA=&#10;" fillcolor="white [3212]" strokecolor="#4579b8 [3044]">
                  <v:shadow on="t" color="black" opacity="22937f" origin=",.5" offset="0,.63889mm"/>
                </v:rect>
                <v:rect id="Rectangle 177" o:spid="_x0000_s1202" style="position:absolute;left:86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O63sMA&#10;AADcAAAADwAAAGRycy9kb3ducmV2LnhtbERPS2vCQBC+C/6HZYTedNMeqkRXCUFbD0J90fOQnSZp&#10;srMhuzXRX98VBG/z8T1nsepNLS7UutKygtdJBII4s7rkXMH5tBnPQDiPrLG2TAqu5GC1HA4WGGvb&#10;8YEuR5+LEMIuRgWF900spcsKMugmtiEO3I9tDfoA21zqFrsQbmr5FkXv0mDJoaHAhtKCsur4ZxQk&#10;+69v18y69OPwu/uskrq6ZelaqZdRn8xBeOr9U/xwb3WYP53C/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O63sMAAADcAAAADwAAAAAAAAAAAAAAAACYAgAAZHJzL2Rv&#10;d25yZXYueG1sUEsFBgAAAAAEAAQA9QAAAIgDAAAAAA==&#10;" fillcolor="white [3212]" strokecolor="#4579b8 [3044]">
                  <v:shadow on="t" color="black" opacity="22937f" origin=",.5" offset="0,.63889mm"/>
                </v:rect>
                <v:rect id="Rectangle 178" o:spid="_x0000_s1203" style="position:absolute;left:1152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nyMQA&#10;AADcAAAADwAAAGRycy9kb3ducmV2LnhtbESPT4vCQAzF7wt+hyGCt3WqiK7VUVRY8OC6+O8eOrEt&#10;djKlM6v125vDgreE9/LeL/Nl6yp1pyaUng0M+gko4szbknMD59P35xeoEJEtVp7JwJMCLBedjzmm&#10;1j/4QPdjzJWEcEjRQBFjnWodsoIchr6viUW7+sZhlLXJtW3wIeGu0sMkGWuHJUtDgTVtCspuxz9n&#10;4He/OtTn0dBPp/Rz2e8u7U3v1sb0uu1qBipSG9/m/+utFfyJ0MozMoFe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f58jEAAAA3AAAAA8AAAAAAAAAAAAAAAAAmAIAAGRycy9k&#10;b3ducmV2LnhtbFBLBQYAAAAABAAEAPUAAACJAwAAAAA=&#10;" fillcolor="#c6615e [2901]" strokecolor="#4579b8 [3044]">
                  <v:shadow on="t" color="black" opacity="22937f" origin=",.5" offset="0,.63889mm"/>
                </v:rect>
                <v:rect id="Rectangle 179" o:spid="_x0000_s1204" style="position:absolute;left:1440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LN8QA&#10;AADcAAAADwAAAGRycy9kb3ducmV2LnhtbERPTWvCQBC9C/6HZQq96aYeWk1dJQStHoRqWnoesmMS&#10;k50N2a1J/fXdQsHbPN7nLNeDacSVOldZVvA0jUAQ51ZXXCj4/NhO5iCcR9bYWCYFP+RgvRqPlhhr&#10;2/OJrpkvRAhhF6OC0vs2ltLlJRl0U9sSB+5sO4M+wK6QusM+hJtGzqLoWRqsODSU2FJaUl5n30ZB&#10;cnz/cu28T99Ol8OuTpr6lqcbpR4fhuQVhKfB38X/7r0O818W8PdMu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gizfEAAAA3AAAAA8AAAAAAAAAAAAAAAAAmAIAAGRycy9k&#10;b3ducmV2LnhtbFBLBQYAAAAABAAEAPUAAACJAwAAAAA=&#10;" fillcolor="white [3212]" strokecolor="#4579b8 [3044]">
                  <v:shadow on="t" color="black" opacity="22937f" origin=",.5" offset="0,.63889mm"/>
                </v:rect>
                <v:rect id="Rectangle 180" o:spid="_x0000_s1205" style="position:absolute;left:172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9SjcYA&#10;AADcAAAADwAAAGRycy9kb3ducmV2LnhtbESPT0vDQBDF74LfYRnBm93Yg4S02xKCWg+C/SOeh+w0&#10;SZOdDdm1iX76zqHQ2wzvzXu/Wa4n16kzDaHxbOB5loAiLr1tuDLwfXh7SkGFiGyx80wG/ijAenV/&#10;t8TM+pF3dN7HSkkIhwwN1DH2mdahrMlhmPmeWLSjHxxGWYdK2wFHCXednifJi3bYsDTU2FNRU9nu&#10;f52BfPv1E/p0LN53p89Nm3ftf1m8GvP4MOULUJGmeDNfrz+s4KeCL8/IBHp1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Q9SjcYAAADcAAAADwAAAAAAAAAAAAAAAACYAgAAZHJz&#10;L2Rvd25yZXYueG1sUEsFBgAAAAAEAAQA9QAAAIsDAAAAAA==&#10;" fillcolor="white [3212]" strokecolor="#4579b8 [3044]">
                  <v:shadow on="t" color="black" opacity="22937f" origin=",.5" offset="0,.63889mm"/>
                </v:rect>
                <v:rect id="Rectangle 181" o:spid="_x0000_s1206" style="position:absolute;left:201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AsL8QA&#10;AADcAAAADwAAAGRycy9kb3ducmV2LnhtbESPQWvCQBCF74L/YRnBm24s0kp0FREVSy81Fs9DdkyC&#10;2dmQ3cbVX98VhN5meG/e92axCqYWHbWusqxgMk5AEOdWV1wo+DntRjMQziNrrC2Tgjs5WC37vQWm&#10;2t74SF3mCxFD2KWooPS+SaV0eUkG3dg2xFG72Nagj2tbSN3iLYabWr4lybs0WHEklNjQpqT8mv2a&#10;COm603mfhS867z4f3x/TkFTbo1LDQVjPQXgK/t/8uj7oWH82geczcQK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QLC/EAAAA3AAAAA8AAAAAAAAAAAAAAAAAmAIAAGRycy9k&#10;b3ducmV2LnhtbFBLBQYAAAAABAAEAPUAAACJAwAAAAA=&#10;" fillcolor="#d38482 [2261]" strokecolor="#4579b8 [3044]">
                  <v:shadow on="t" color="black" opacity="22937f" origin=",.5" offset="0,.63889mm"/>
                </v:rect>
                <v:rect id="Rectangle 182" o:spid="_x0000_s1207" style="position:absolute;left:230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FpYcQA&#10;AADcAAAADwAAAGRycy9kb3ducmV2LnhtbERPTWvCQBC9F/oflil4q5vmICF1lRBs60Go2uJ5yI5J&#10;THY2ZNck9te7hUJv83ifs1xPphUD9a62rOBlHoEgLqyuuVTw/fX2nIBwHllja5kU3MjBevX4sMRU&#10;25EPNBx9KUIIuxQVVN53qZSuqMigm9uOOHBn2xv0Afal1D2OIdy0Mo6ihTRYc2iosKO8oqI5Xo2C&#10;bP95cl0y5u+Hy+6jydrmp8g3Ss2epuwVhKfJ/4v/3Fsd5icx/D4TLp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RaWHEAAAA3AAAAA8AAAAAAAAAAAAAAAAAmAIAAGRycy9k&#10;b3ducmV2LnhtbFBLBQYAAAAABAAEAPUAAACJAwAAAAA=&#10;" fillcolor="white [3212]" strokecolor="#4579b8 [3044]">
                  <v:shadow on="t" color="black" opacity="22937f" origin=",.5" offset="0,.63889mm"/>
                </v:rect>
                <v:rect id="Rectangle 183" o:spid="_x0000_s1208" style="position:absolute;left:2592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3M+sQA&#10;AADcAAAADwAAAGRycy9kb3ducmV2LnhtbERPTWvCQBC9C/0PyxS86aYWSkhdJYRqPRTUtPQ8ZKdJ&#10;muxsyK4m7a93BcHbPN7nLNejacWZeldbVvA0j0AQF1bXXCr4+tzMYhDOI2tsLZOCP3KwXj1Mlpho&#10;O/CRzrkvRQhhl6CCyvsukdIVFRl0c9sRB+7H9gZ9gH0pdY9DCDetXETRizRYc2iosKOsoqLJT0ZB&#10;eth/uy4esu3x9+O9Sdvmv8jelJo+jukrCE+jv4tv7p0O8+NnuD4TLp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dzPrEAAAA3AAAAA8AAAAAAAAAAAAAAAAAmAIAAGRycy9k&#10;b3ducmV2LnhtbFBLBQYAAAAABAAEAPUAAACJAwAAAAA=&#10;" fillcolor="white [3212]" strokecolor="#4579b8 [3044]">
                  <v:shadow on="t" color="black" opacity="22937f" origin=",.5" offset="0,.63889mm"/>
                </v:rect>
                <v:rect id="Rectangle 184" o:spid="_x0000_s1209" style="position:absolute;left:2880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UjsQA&#10;AADcAAAADwAAAGRycy9kb3ducmV2LnhtbERPTWvCQBC9C/0PyxS86aZSSkhdJYRqPRTUtPQ8ZKdJ&#10;muxsyK4m7a93BcHbPN7nLNejacWZeldbVvA0j0AQF1bXXCr4+tzMYhDOI2tsLZOCP3KwXj1Mlpho&#10;O/CRzrkvRQhhl6CCyvsukdIVFRl0c9sRB+7H9gZ9gH0pdY9DCDetXETRizRYc2iosKOsoqLJT0ZB&#10;eth/uy4esu3x9+O9Sdvmv8jelJo+jukrCE+jv4tv7p0O8+NnuD4TLp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0VI7EAAAA3AAAAA8AAAAAAAAAAAAAAAAAmAIAAGRycy9k&#10;b3ducmV2LnhtbFBLBQYAAAAABAAEAPUAAACJAwAAAAA=&#10;" fillcolor="white [3212]" strokecolor="#4579b8 [3044]">
                  <v:shadow on="t" color="black" opacity="22937f" origin=",.5" offset="0,.63889mm"/>
                </v:rect>
                <v:rect id="Rectangle 185" o:spid="_x0000_s1210" style="position:absolute;left:316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s4ccIA&#10;AADcAAAADwAAAGRycy9kb3ducmV2LnhtbERPTWvCQBC9C/6HZYTedKO0xURXUUHwkFqMeh+yYxLM&#10;zobsauK/7xYKvc3jfc5y3ZtaPKl1lWUF00kEgji3uuJCweW8H89BOI+ssbZMCl7kYL0aDpaYaNvx&#10;iZ6ZL0QIYZeggtL7JpHS5SUZdBPbEAfuZluDPsC2kLrFLoSbWs6i6FMarDg0lNjQrqT8nj2Mgu/j&#10;5tRc3mc2junrekyv/V2mW6XeRv1mAcJT7//Ff+6DDvPnH/D7TLh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izhxwgAAANwAAAAPAAAAAAAAAAAAAAAAAJgCAABkcnMvZG93&#10;bnJldi54bWxQSwUGAAAAAAQABAD1AAAAhwMAAAAA&#10;" fillcolor="#c6615e [2901]" strokecolor="#4579b8 [3044]">
                  <v:shadow on="t" color="black" opacity="22937f" origin=",.5" offset="0,.63889mm"/>
                </v:rect>
                <v:rect id="Rectangle 186" o:spid="_x0000_s1211" style="position:absolute;left:345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pvYsMA&#10;AADcAAAADwAAAGRycy9kb3ducmV2LnhtbERPS2vCQBC+C/0PyxR60009SEhdJQRreyj4Kp6H7JjE&#10;ZGdDdmtSf70rCN7m43vOfDmYRlyoc5VlBe+TCARxbnXFhYLfw+c4BuE8ssbGMin4JwfLxctojom2&#10;Pe/osveFCCHsElRQet8mUrq8JINuYlviwJ1sZ9AH2BVSd9iHcNPIaRTNpMGKQ0OJLWUl5fX+zyhI&#10;t5uja+M+W+/OP1912tTXPFsp9fY6pB8gPA3+KX64v3WYH8/g/ky4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pvYsMAAADcAAAADwAAAAAAAAAAAAAAAACYAgAAZHJzL2Rv&#10;d25yZXYueG1sUEsFBgAAAAAEAAQA9QAAAIgDAAAAAA==&#10;" fillcolor="white [3212]" strokecolor="#4579b8 [3044]">
                  <v:shadow on="t" color="black" opacity="22937f" origin=",.5" offset="0,.63889mm"/>
                </v:rect>
                <v:rect id="Rectangle 187" o:spid="_x0000_s1212" style="position:absolute;left:374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bK+cQA&#10;AADcAAAADwAAAGRycy9kb3ducmV2LnhtbERPTWvCQBC9C/0PyxS86aYe2pC6SgjVeiioael5yE6T&#10;NNnZkF1N2l/vCoK3ebzPWa5H04oz9a62rOBpHoEgLqyuuVTw9bmZxSCcR9bYWiYFf+RgvXqYLDHR&#10;duAjnXNfihDCLkEFlfddIqUrKjLo5rYjDtyP7Q36APtS6h6HEG5auYiiZ2mw5tBQYUdZRUWTn4yC&#10;9LD/dl08ZNvj78d7k7bNf5G9KTV9HNNXEJ5Gfxff3Dsd5scvcH0mXC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myvnEAAAA3AAAAA8AAAAAAAAAAAAAAAAAmAIAAGRycy9k&#10;b3ducmV2LnhtbFBLBQYAAAAABAAEAPUAAACJAwAAAAA=&#10;" fillcolor="white [3212]" strokecolor="#4579b8 [3044]">
                  <v:shadow on="t" color="black" opacity="22937f" origin=",.5" offset="0,.63889mm"/>
                </v:rect>
                <v:rect id="Rectangle 188" o:spid="_x0000_s1213" style="position:absolute;left:86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WmfcgA&#10;AADcAAAADwAAAGRycy9kb3ducmV2LnhtbESPQU/DMAyF70j8h8hIuyCWbgioyrJp2oYE2gXKDhxN&#10;Y9qujVM1WVf49fiAxM3We37v82I1ulYN1Ifas4HZNAFFXHhbc2ng8P50k4IKEdli65kMfFOA1fLy&#10;YoGZ9Wd+oyGPpZIQDhkaqGLsMq1DUZHDMPUdsWhfvncYZe1LbXs8S7hr9TxJ7rXDmqWhwo42FRVN&#10;fnIG0o+XonnYHa5vt6935fbY7H+G/NOYydW4fgQVaYz/5r/rZyv4qdDKMzKBXv4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Y5aZ9yAAAANwAAAAPAAAAAAAAAAAAAAAAAJgCAABk&#10;cnMvZG93bnJldi54bWxQSwUGAAAAAAQABAD1AAAAjQMAAAAA&#10;" fillcolor="#ccc [669]" strokecolor="#4579b8 [3044]">
                  <v:shadow on="t" color="black" opacity="22937f" origin=",.5" offset="0,.63889mm"/>
                </v:rect>
                <v:rect id="Rectangle 189" o:spid="_x0000_s1214"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kD5sYA&#10;AADcAAAADwAAAGRycy9kb3ducmV2LnhtbERPTU/CQBC9m/AfNkPChcAWjFArCyGgiYSLVg4ex+7Y&#10;lnZnm+5aqr/eNSHxNi/vc1ab3tSio9aVlhXMphEI4szqknMFp7enSQzCeWSNtWVS8E0ONuvBzQoT&#10;bS/8Sl3qcxFC2CWooPC+SaR0WUEG3dQ2xIH7tK1BH2CbS93iJYSbWs6jaCENlhwaCmxoV1BWpV9G&#10;Qfx+yKrl42l8u3+5y/fn6vjTpR9KjYb99gGEp97/i6/uZx3mx/fw90y4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kD5sYAAADcAAAADwAAAAAAAAAAAAAAAACYAgAAZHJz&#10;L2Rvd25yZXYueG1sUEsFBgAAAAAEAAQA9QAAAIsDAAAAAA==&#10;" fillcolor="#ccc [669]" strokecolor="#4579b8 [3044]">
                  <v:shadow on="t" color="black" opacity="22937f" origin=",.5" offset="0,.63889mm"/>
                </v:rect>
                <v:rect id="Rectangle 190" o:spid="_x0000_s1215"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o8psgA&#10;AADcAAAADwAAAGRycy9kb3ducmV2LnhtbESPQU/CQBCF7yb+h82QeDGwFaNAZSEGNNF4kcKB49gd&#10;2trubNNdS/XXOwcTbzN5b977ZrkeXKN66kLl2cDNJAFFnHtbcWHgsH8ez0GFiGyx8UwGvinAenV5&#10;scTU+jPvqM9ioSSEQ4oGyhjbVOuQl+QwTHxLLNrJdw6jrF2hbYdnCXeNnibJvXZYsTSU2NKmpLzO&#10;vpyB+fE1r2dPh+vb7ftdsf2s33767MOYq9Hw+AAq0hD/zX/XL1bwF4Ivz8gEevU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jSjymyAAAANwAAAAPAAAAAAAAAAAAAAAAAJgCAABk&#10;cnMvZG93bnJldi54bWxQSwUGAAAAAAQABAD1AAAAjQMAAAAA&#10;" fillcolor="#ccc [669]" strokecolor="#4579b8 [3044]">
                  <v:shadow on="t" color="black" opacity="22937f" origin=",.5" offset="0,.63889mm"/>
                </v:rect>
                <v:rect id="Rectangle 191" o:spid="_x0000_s1216"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aZPcYA&#10;AADcAAAADwAAAGRycy9kb3ducmV2LnhtbERPTUvDQBC9C/6HZYRexG5aqcaYTSltBUsvGnvwOGbH&#10;JCY7G7LbNPrr3YLgbR7vc9LlaFoxUO9qywpm0wgEcWF1zaWCw9vTTQzCeWSNrWVS8E0OltnlRYqJ&#10;tid+pSH3pQgh7BJUUHnfJVK6oiKDbmo74sB92t6gD7Avpe7xFMJNK+dRdCcN1hwaKuxoXVHR5Eej&#10;IH7fFc399nB9u3lZlJuvZv8z5B9KTa7G1SMIT6P/F/+5n3WY/zCD8zPhAp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AaZPcYAAADcAAAADwAAAAAAAAAAAAAAAACYAgAAZHJz&#10;L2Rvd25yZXYueG1sUEsFBgAAAAAEAAQA9QAAAIsDAAAAAA==&#10;" fillcolor="#ccc [669]" strokecolor="#4579b8 [3044]">
                  <v:shadow on="t" color="black" opacity="22937f" origin=",.5" offset="0,.63889mm"/>
                </v:rect>
                <v:rect id="Rectangle 192" o:spid="_x0000_s1217" style="position:absolute;left:259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QHSsYA&#10;AADcAAAADwAAAGRycy9kb3ducmV2LnhtbERPTU/CQBC9k/gfNmPixcAWCIK1W0JEE40XKRw8jt2x&#10;re3ONt21VH69S2LCbV7e5yTrwTSip85VlhVMJxEI4tzqigsFh/3zeAXCeWSNjWVS8EsO1unVKMFY&#10;2yPvqM98IUIIuxgVlN63sZQuL8mgm9iWOHBftjPoA+wKqTs8hnDTyFkU3UmDFYeGElt6LCmvsx+j&#10;YPXxmtfLp8PtfPu+KLbf9dupzz6VurkeNg8gPA3+Iv53v+gw/34G52fCBT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NQHSsYAAADcAAAADwAAAAAAAAAAAAAAAACYAgAAZHJz&#10;L2Rvd25yZXYueG1sUEsFBgAAAAAEAAQA9QAAAIsDAAAAAA==&#10;" fillcolor="#ccc [669]" strokecolor="#4579b8 [3044]">
                  <v:shadow on="t" color="black" opacity="22937f" origin=",.5" offset="0,.63889mm"/>
                </v:rect>
                <v:rect id="Rectangle 193" o:spid="_x0000_s1218"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ii0cYA&#10;AADcAAAADwAAAGRycy9kb3ducmV2LnhtbERPTU/CQBC9m/gfNkPChcAWiYKVhRDRBMJFCgePY3do&#10;a7uzTXcpxV/vmpB4m5f3OfNlZyrRUuMKywrGowgEcWp1wZmC4+F9OAPhPLLGyjIpuJKD5eL+bo6x&#10;thfeU5v4TIQQdjEqyL2vYyldmpNBN7I1ceBOtjHoA2wyqRu8hHBTyYcoepIGCw4NOdb0mlNaJmej&#10;YPa5Tcvp23EwWX88ZuvvcvfTJl9K9Xvd6gWEp87/i2/ujQ7znyfw90y4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5ii0cYAAADcAAAADwAAAAAAAAAAAAAAAACYAgAAZHJz&#10;L2Rvd25yZXYueG1sUEsFBgAAAAAEAAQA9QAAAIsDAAAAAA==&#10;" fillcolor="#ccc [669]" strokecolor="#4579b8 [3044]">
                  <v:shadow on="t" color="black" opacity="22937f" origin=",.5" offset="0,.63889mm"/>
                </v:rect>
                <v:rect id="Rectangle 194" o:spid="_x0000_s1219" style="position:absolute;left:316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E6pcYA&#10;AADcAAAADwAAAGRycy9kb3ducmV2LnhtbERPTU/CQBC9m/gfNmPChcgWRMXCtiECicaLVg4eh+7Y&#10;1nZnm+5aqr/eJSHxNi/vc1bpYBrRU+cqywqmkwgEcW51xYWC/fvuegHCeWSNjWVS8EMO0uTyYoWx&#10;tkd+oz7zhQgh7GJUUHrfxlK6vCSDbmJb4sB92s6gD7ArpO7wGMJNI2dRdCcNVhwaSmzpsaS8zr6N&#10;gsXHc17fb/fjm83rbbH5ql9+++yg1OhqWC9BeBr8v/jsftJh/sMcTs+EC2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E6pcYAAADcAAAADwAAAAAAAAAAAAAAAACYAgAAZHJz&#10;L2Rvd25yZXYueG1sUEsFBgAAAAAEAAQA9QAAAIsDAAAAAA==&#10;" fillcolor="#ccc [669]" strokecolor="#4579b8 [3044]">
                  <v:shadow on="t" color="black" opacity="22937f" origin=",.5" offset="0,.63889mm"/>
                </v:rect>
                <v:rect id="Rectangle 195" o:spid="_x0000_s1220" style="position:absolute;left:374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fPsYA&#10;AADcAAAADwAAAGRycy9kb3ducmV2LnhtbERPTU/CQBC9k/gfNkPCxcBWDYKVhRiRBMJFCgePY3do&#10;a7uzTXcpxV/vkphwm5f3ObNFZyrRUuMKywoeRhEI4tTqgjMFh/1qOAXhPLLGyjIpuJCDxfyuN8NY&#10;2zPvqE18JkIIuxgV5N7XsZQuzcmgG9maOHBH2xj0ATaZ1A2eQ7ip5GMUPUuDBYeGHGt6zyktk5NR&#10;MP3apOXk43D/tPwcZ8ufcvvbJt9KDfrd2ysIT52/if/dax3mv4zh+ky4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2fPsYAAADcAAAADwAAAAAAAAAAAAAAAACYAgAAZHJz&#10;L2Rvd25yZXYueG1sUEsFBgAAAAAEAAQA9QAAAIsDAAAAAA==&#10;" fillcolor="#ccc [669]" strokecolor="#4579b8 [3044]">
                  <v:shadow on="t" color="black" opacity="22937f" origin=",.5" offset="0,.63889mm"/>
                </v:rect>
                <v:rect id="Rectangle 196" o:spid="_x0000_s1221" style="position:absolute;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hZtMIA&#10;AADcAAAADwAAAGRycy9kb3ducmV2LnhtbERP22rCQBB9L/gPywh9042FBhtdRQotVqhQL+9jdkyC&#10;2dmQHU3ar+8WhL7N4VxnvuxdrW7Uhsqzgck4AUWce1txYeCwfxtNQQVBtlh7JgPfFGC5GDzMMbO+&#10;4y+67aRQMYRDhgZKkSbTOuQlOQxj3xBH7uxbhxJhW2jbYhfDXa2fkiTVDiuODSU29FpSftldnQFJ&#10;37n/DJvnTfjYrq/iV8fTT2fM47BfzUAJ9fIvvrvXNs5/SeHvmXiBXv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eFm0wgAAANwAAAAPAAAAAAAAAAAAAAAAAJgCAABkcnMvZG93&#10;bnJldi54bWxQSwUGAAAAAAQABAD1AAAAhwMAAAAA&#10;" fillcolor="#84a6d1 [2260]" strokecolor="#4579b8 [3044]">
                  <v:shadow on="t" color="black" opacity="22937f" origin=",.5" offset="0,.63889mm"/>
                </v:rect>
                <v:rect id="Rectangle 197" o:spid="_x0000_s1222" style="position:absolute;left:28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T8L8IA&#10;AADcAAAADwAAAGRycy9kb3ducmV2LnhtbERPTWvCQBC9C/6HZYTe6kah2qauIoLFChVq9T7Njkkw&#10;Oxuyo0n767tCwds83ufMFp2r1JWaUHo2MBomoIgzb0vODRy+1o/PoIIgW6w8k4EfCrCY93szTK1v&#10;+ZOue8lVDOGQooFCpE61DllBDsPQ18SRO/nGoUTY5No22MZwV+lxkky0w5JjQ4E1rQrKzvuLMyCT&#10;N+4+wvZpG953m4v45fH7tzXmYdAtX0EJdXIX/7s3Ns5/mcLtmXiBn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NPwvwgAAANwAAAAPAAAAAAAAAAAAAAAAAJgCAABkcnMvZG93&#10;bnJldi54bWxQSwUGAAAAAAQABAD1AAAAhwMAAAAA&#10;" fillcolor="#84a6d1 [2260]" strokecolor="#4579b8 [3044]">
                  <v:shadow on="t" color="black" opacity="22937f" origin=",.5" offset="0,.63889mm"/>
                </v:rect>
                <v:rect id="Rectangle 198" o:spid="_x0000_s1223" style="position:absolute;left:57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IVsYA&#10;AADcAAAADwAAAGRycy9kb3ducmV2LnhtbESPQU/CQBCF7yT+h82YcIOtHAxWFtI0ohxIFDSeJ92h&#10;Le3ONt2VFn+9czDhNpP35r1vVpvRtepCfag9G3iYJ6CIC29rLg18fW5nS1AhIltsPZOBKwXYrO8m&#10;K0ytH/hAl2MslYRwSNFAFWOXah2KihyGue+IRTv53mGUtS+17XGQcNfqRZI8aoc1S0OFHeUVFc3x&#10;xxnIPt6/Q7cc8tfDef/WZG3zW+Qvxkzvx+wZVKQx3sz/1zsr+E9CK8/IBHr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IVsYAAADcAAAADwAAAAAAAAAAAAAAAACYAgAAZHJz&#10;L2Rvd25yZXYueG1sUEsFBgAAAAAEAAQA9QAAAIsDAAAAAA==&#10;" fillcolor="white [3212]" strokecolor="#4579b8 [3044]">
                  <v:shadow on="t" color="black" opacity="22937f" origin=",.5" offset="0,.63889mm"/>
                </v:rect>
                <v:rect id="Rectangle 199" o:spid="_x0000_s1224" style="position:absolute;left:86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xtzcMA&#10;AADcAAAADwAAAGRycy9kb3ducmV2LnhtbERPS2vCQBC+C/6HZYTedNMeikZXCUFbD0J90fOQnSZp&#10;srMhuzXRX98VBG/z8T1nsepNLS7UutKygtdJBII4s7rkXMH5tBlPQTiPrLG2TAqu5GC1HA4WGGvb&#10;8YEuR5+LEMIuRgWF900spcsKMugmtiEO3I9tDfoA21zqFrsQbmr5FkXv0mDJoaHAhtKCsur4ZxQk&#10;+69v10y79OPwu/uskrq6ZelaqZdRn8xBeOr9U/xwb3WYP5vB/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xtzcMAAADcAAAADwAAAAAAAAAAAAAAAACYAgAAZHJzL2Rv&#10;d25yZXYueG1sUEsFBgAAAAAEAAQA9QAAAIgDAAAAAA==&#10;" fillcolor="white [3212]" strokecolor="#4579b8 [3044]">
                  <v:shadow on="t" color="black" opacity="22937f" origin=",.5" offset="0,.63889mm"/>
                </v:rect>
                <v:rect id="Rectangle 200" o:spid="_x0000_s1225" style="position:absolute;left:1152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wq8UA&#10;AADcAAAADwAAAGRycy9kb3ducmV2LnhtbESPT2vCQBTE7wW/w/IEb3VTDyLRNYRQ/xwKrVp6fmSf&#10;SUz2bciuSdpP3y0UPA4z8xtmk4ymET11rrKs4GUegSDOra64UPB52T2vQDiPrLGxTAq+yUGynTxt&#10;MNZ24BP1Z1+IAGEXo4LS+zaW0uUlGXRz2xIH72o7gz7IrpC6wyHATSMXUbSUBisOCyW2lJWU1+e7&#10;UZB+vH+5djVk+9Pt7VCnTf2TZ69KzaZjugbhafSP8H/7qBUEIvydC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TCrxQAAANwAAAAPAAAAAAAAAAAAAAAAAJgCAABkcnMv&#10;ZG93bnJldi54bWxQSwUGAAAAAAQABAD1AAAAigMAAAAA&#10;" fillcolor="white [3212]" strokecolor="#4579b8 [3044]">
                  <v:shadow on="t" color="black" opacity="22937f" origin=",.5" offset="0,.63889mm"/>
                </v:rect>
                <v:rect id="Rectangle 201" o:spid="_x0000_s1226" style="position:absolute;left:1440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WVMMYA&#10;AADcAAAADwAAAGRycy9kb3ducmV2LnhtbESPT2vCQBTE74V+h+UVvDUbPYikrhJCqx4E/7T0/Mi+&#10;Jmmyb0N2NdFP7wqCx2FmfsPMl4NpxJk6V1lWMI5iEMS51RUXCn6+v95nIJxH1thYJgUXcrBcvL7M&#10;MdG25wOdj74QAcIuQQWl920ipctLMugi2xIH7892Bn2QXSF1h32Am0ZO4ngqDVYcFkpsKSspr48n&#10;oyDd735dO+uz1eF/u67Tpr7m2adSo7ch/QDhafDP8KO90Qom8RjuZ8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WVMMYAAADcAAAADwAAAAAAAAAAAAAAAACYAgAAZHJz&#10;L2Rvd25yZXYueG1sUEsFBgAAAAAEAAQA9QAAAIsDAAAAAA==&#10;" fillcolor="white [3212]" strokecolor="#4579b8 [3044]">
                  <v:shadow on="t" color="black" opacity="22937f" origin=",.5" offset="0,.63889mm"/>
                </v:rect>
                <v:rect id="Rectangle 202" o:spid="_x0000_s1227" style="position:absolute;left:172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LR8YA&#10;AADcAAAADwAAAGRycy9kb3ducmV2LnhtbESPQWvCQBSE74L/YXlCb7oxhxKiq4SgbQ+FViueH9ln&#10;EpN9G7LbJO2v7xYKPQ4z8w2z3U+mFQP1rrasYL2KQBAXVtdcKrh8HJcJCOeRNbaWScEXOdjv5rMt&#10;ptqOfKLh7EsRIOxSVFB536VSuqIig25lO+Lg3Wxv0AfZl1L3OAa4aWUcRY/SYM1hocKO8oqK5vxp&#10;FGTvb1fXJWP+dLq/PjdZ23wX+UGph8WUbUB4mvx/+K/9ohXEUQy/Z8IR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GcLR8YAAADcAAAADwAAAAAAAAAAAAAAAACYAgAAZHJz&#10;L2Rvd25yZXYueG1sUEsFBgAAAAAEAAQA9QAAAIsDAAAAAA==&#10;" fillcolor="white [3212]" strokecolor="#4579b8 [3044]">
                  <v:shadow on="t" color="black" opacity="22937f" origin=",.5" offset="0,.63889mm"/>
                </v:rect>
                <v:rect id="Rectangle 203" o:spid="_x0000_s1228" style="position:absolute;left:201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u3MUA&#10;AADcAAAADwAAAGRycy9kb3ducmV2LnhtbESPQWvCQBSE74X+h+UVvNWNCiKpq4TQqgfBaovnR/aZ&#10;xGTfhuxqor/eLQg9DjPzDTNf9qYWV2pdaVnBaBiBIM6sLjlX8Pvz9T4D4TyyxtoyKbiRg+Xi9WWO&#10;sbYd7+l68LkIEHYxKii8b2IpXVaQQTe0DXHwTrY16INsc6lb7ALc1HIcRVNpsOSwUGBDaUFZdbgY&#10;Bcn37uiaWZeu9uftukrq6p6ln0oN3vrkA4Sn3v+Hn+2NVjCOJvB3Jh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K67cxQAAANwAAAAPAAAAAAAAAAAAAAAAAJgCAABkcnMv&#10;ZG93bnJldi54bWxQSwUGAAAAAAQABAD1AAAAigMAAAAA&#10;" fillcolor="white [3212]" strokecolor="#4579b8 [3044]">
                  <v:shadow on="t" color="black" opacity="22937f" origin=",.5" offset="0,.63889mm"/>
                </v:rect>
                <v:rect id="Rectangle 204" o:spid="_x0000_s1229" style="position:absolute;left:230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I2qMUA&#10;AADcAAAADwAAAGRycy9kb3ducmV2LnhtbESPQWvCQBSE74X+h+UVvNWNIiKpq4TQqgfBaovnR/aZ&#10;xGTfhuxqor/eLQg9DjPzDTNf9qYWV2pdaVnBaBiBIM6sLjlX8Pvz9T4D4TyyxtoyKbiRg+Xi9WWO&#10;sbYd7+l68LkIEHYxKii8b2IpXVaQQTe0DXHwTrY16INsc6lb7ALc1HIcRVNpsOSwUGBDaUFZdbgY&#10;Bcn37uiaWZeu9uftukrq6p6ln0oN3vrkA4Sn3v+Hn+2NVjCOJvB3Jh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wjaoxQAAANwAAAAPAAAAAAAAAAAAAAAAAJgCAABkcnMv&#10;ZG93bnJldi54bWxQSwUGAAAAAAQABAD1AAAAigMAAAAA&#10;" fillcolor="white [3212]" strokecolor="#4579b8 [3044]">
                  <v:shadow on="t" color="black" opacity="22937f" origin=",.5" offset="0,.63889mm"/>
                </v:rect>
                <v:rect id="Rectangle 205" o:spid="_x0000_s1230" style="position:absolute;left:2592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6TM8UA&#10;AADcAAAADwAAAGRycy9kb3ducmV2LnhtbESPQWvCQBSE74X+h+UVvNWNgiKpq4TQqgfBaovnR/aZ&#10;xGTfhuxqor/eLQg9DjPzDTNf9qYWV2pdaVnBaBiBIM6sLjlX8Pvz9T4D4TyyxtoyKbiRg+Xi9WWO&#10;sbYd7+l68LkIEHYxKii8b2IpXVaQQTe0DXHwTrY16INsc6lb7ALc1HIcRVNpsOSwUGBDaUFZdbgY&#10;Bcn37uiaWZeu9uftukrq6p6ln0oN3vrkA4Sn3v+Hn+2NVjCOJvB3Jh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jpMzxQAAANwAAAAPAAAAAAAAAAAAAAAAAJgCAABkcnMv&#10;ZG93bnJldi54bWxQSwUGAAAAAAQABAD1AAAAigMAAAAA&#10;" fillcolor="white [3212]" strokecolor="#4579b8 [3044]">
                  <v:shadow on="t" color="black" opacity="22937f" origin=",.5" offset="0,.63889mm"/>
                </v:rect>
                <v:rect id="Rectangle 206" o:spid="_x0000_s1231" style="position:absolute;left:2880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wNRMYA&#10;AADcAAAADwAAAGRycy9kb3ducmV2LnhtbESPT2vCQBTE70K/w/IK3nRjDiLRNYRgWw+F1j94fmSf&#10;SUz2bchuTdpP3y0UPA4z8xtmk46mFXfqXW1ZwWIegSAurK65VHA+vcxWIJxH1thaJgXf5CDdPk02&#10;mGg78IHuR1+KAGGXoILK+y6R0hUVGXRz2xEH72p7gz7IvpS6xyHATSvjKFpKgzWHhQo7yisqmuOX&#10;UZB9flxctxry18Pt/a3J2uanyHdKTZ/HbA3C0+gf4f/2XiuIoyX8nQ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1wNRMYAAADcAAAADwAAAAAAAAAAAAAAAACYAgAAZHJz&#10;L2Rvd25yZXYueG1sUEsFBgAAAAAEAAQA9QAAAIsDAAAAAA==&#10;" fillcolor="white [3212]" strokecolor="#4579b8 [3044]">
                  <v:shadow on="t" color="black" opacity="22937f" origin=",.5" offset="0,.63889mm"/>
                </v:rect>
                <v:rect id="Rectangle 207" o:spid="_x0000_s1232" style="position:absolute;left:316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Co38UA&#10;AADcAAAADwAAAGRycy9kb3ducmV2LnhtbESPQWvCQBSE74X+h+UVvNWNHlRSVwmhVQ+C1RbPj+wz&#10;icm+DdnVRH+9WxB6HGbmG2a+7E0trtS60rKC0TACQZxZXXKu4Pfn630GwnlkjbVlUnAjB8vF68sc&#10;Y2073tP14HMRIOxiVFB438RSuqwgg25oG+LgnWxr0AfZ5lK32AW4qeU4iibSYMlhocCG0oKy6nAx&#10;CpLv3dE1sy5d7c/bdZXU1T1LP5UavPXJBwhPvf8PP9sbrWAcTeHvTDg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EKjfxQAAANwAAAAPAAAAAAAAAAAAAAAAAJgCAABkcnMv&#10;ZG93bnJldi54bWxQSwUGAAAAAAQABAD1AAAAigMAAAAA&#10;" fillcolor="white [3212]" strokecolor="#4579b8 [3044]">
                  <v:shadow on="t" color="black" opacity="22937f" origin=",.5" offset="0,.63889mm"/>
                </v:rect>
                <v:rect id="Rectangle 208" o:spid="_x0000_s1233" style="position:absolute;left:345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8rcMA&#10;AADcAAAADwAAAGRycy9kb3ducmV2LnhtbERPTWuDQBC9B/oflin0FtfmUMRmE0TSpIdCGlN6Htyp&#10;Gt1Zcbdq8+u7h0COj/e93s6mEyMNrrGs4DmKQRCXVjdcKfg6vy0TEM4ja+wsk4I/crDdPCzWmGo7&#10;8YnGwlcihLBLUUHtfZ9K6cqaDLrI9sSB+7GDQR/gUEk94BTCTSdXcfwiDTYcGmrsKa+pbItfoyD7&#10;PH67Ppny/enycWizrr2W+U6pp8c5ewXhafZ38c39rhWs4rA2nAlH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88rcMAAADcAAAADwAAAAAAAAAAAAAAAACYAgAAZHJzL2Rv&#10;d25yZXYueG1sUEsFBgAAAAAEAAQA9QAAAIgDAAAAAA==&#10;" fillcolor="white [3212]" strokecolor="#4579b8 [3044]">
                  <v:shadow on="t" color="black" opacity="22937f" origin=",.5" offset="0,.63889mm"/>
                </v:rect>
                <v:rect id="Rectangle 209" o:spid="_x0000_s1234" style="position:absolute;left:374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OZNsYA&#10;AADcAAAADwAAAGRycy9kb3ducmV2LnhtbESPzWrDMBCE74G+g9hCb4lcH0LiRjHGtEkPhfy09LxY&#10;W9u1tTKWErt5+igQ6HGYmW+YVTqaVpypd7VlBc+zCARxYXXNpYKvz7fpAoTzyBpby6Tgjxyk64fJ&#10;ChNtBz7Q+ehLESDsElRQed8lUrqiIoNuZjvi4P3Y3qAPsi+l7nEIcNPKOIrm0mDNYaHCjvKKiuZ4&#10;Mgqy/e7bdYsh3xx+P7ZN1jaXIn9V6ulxzF5AeBr9f/jeftcK4mgJ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OZNsYAAADcAAAADwAAAAAAAAAAAAAAAACYAgAAZHJz&#10;L2Rvd25yZXYueG1sUEsFBgAAAAAEAAQA9QAAAIsDAAAAAA==&#10;" fillcolor="white [3212]" strokecolor="#4579b8 [3044]">
                  <v:shadow on="t" color="black" opacity="22937f" origin=",.5" offset="0,.63889mm"/>
                </v:rect>
                <v:rect id="Rectangle 210" o:spid="_x0000_s1235" style="position:absolute;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sGfcAA&#10;AADcAAAADwAAAGRycy9kb3ducmV2LnhtbERPTWvCQBC9C/6HZQRvulGoSHQVKShWsKCt92l2moRm&#10;Z0N2NNFf3z0IHh/ve7nuXKVu1ITSs4HJOAFFnHlbcm7g+2s7moMKgmyx8kwG7hRgver3lpha3/KJ&#10;bmfJVQzhkKKBQqROtQ5ZQQ7D2NfEkfv1jUOJsMm1bbCN4a7S0ySZaYclx4YCa3ovKPs7X50Bme24&#10;O4bD2yF8fO6v4jeXn0drzHDQbRaghDp5iZ/uvTUwncT58Uw8Anr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sGfcAAAADcAAAADwAAAAAAAAAAAAAAAACYAgAAZHJzL2Rvd25y&#10;ZXYueG1sUEsFBgAAAAAEAAQA9QAAAIUDAAAAAA==&#10;" fillcolor="#84a6d1 [2260]" strokecolor="#4579b8 [3044]">
                  <v:shadow on="t" color="black" opacity="22937f" origin=",.5" offset="0,.63889mm"/>
                </v:rect>
                <v:rect id="Rectangle 211" o:spid="_x0000_s1236" style="position:absolute;left:28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ej5sQA&#10;AADcAAAADwAAAGRycy9kb3ducmV2LnhtbESPUWvCQBCE3wv+h2OFvtVLhIqkniKCYoUK2vZ9za1J&#10;MLcXcqtJ++u9QsHHYWa+YWaL3tXqRm2oPBtIRwko4tzbigsDX5/rlymoIMgWa89k4IcCLOaDpxlm&#10;1nd8oNtRChUhHDI0UIo0mdYhL8lhGPmGOHpn3zqUKNtC2xa7CHe1HifJRDusOC6U2NCqpPxyvDoD&#10;Mtlw/xF2r7vwvt9exS+/T7+dMc/DfvkGSqiXR/i/vbUGxmkKf2fi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no+bEAAAA3AAAAA8AAAAAAAAAAAAAAAAAmAIAAGRycy9k&#10;b3ducmV2LnhtbFBLBQYAAAAABAAEAPUAAACJAwAAAAA=&#10;" fillcolor="#84a6d1 [2260]" strokecolor="#4579b8 [3044]">
                  <v:shadow on="t" color="black" opacity="22937f" origin=",.5" offset="0,.63889mm"/>
                </v:rect>
                <v:rect id="Rectangle 212" o:spid="_x0000_s1237" style="position:absolute;left:57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AOsUA&#10;AADcAAAADwAAAGRycy9kb3ducmV2LnhtbESPT2sCMRTE7wW/Q3iCt5q4iNStUVQUSqGH+qfnx+Z1&#10;s3Tzsmyiu+2nbwTB4zAzv2EWq97V4kptqDxrmIwVCOLCm4pLDafj/vkFRIjIBmvPpOGXAqyWg6cF&#10;5sZ3/EnXQyxFgnDIUYONscmlDIUlh2HsG+LkffvWYUyyLaVpsUtwV8tMqZl0WHFasNjQ1lLxc7g4&#10;DcpuZmf6e99lQX1NP3b7eXc+Ra1Hw379CiJSHx/he/vNaMgmGdzOp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5MA6xQAAANwAAAAPAAAAAAAAAAAAAAAAAJgCAABkcnMv&#10;ZG93bnJldi54bWxQSwUGAAAAAAQABAD1AAAAigMAAAAA&#10;" fillcolor="#1f497d [3215]" strokecolor="#4579b8 [3044]">
                  <v:shadow on="t" color="black" opacity="22937f" origin=",.5" offset="0,.63889mm"/>
                </v:rect>
                <v:rect id="Rectangle 213" o:spid="_x0000_s1238" style="position:absolute;left:86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hlocUA&#10;AADcAAAADwAAAGRycy9kb3ducmV2LnhtbESPT2sCMRTE74V+h/AKvWniVqRujaJFQQoe6p+eH5vX&#10;zdLNy7JJ3dVP3whCj8PM/IaZLXpXizO1ofKsYTRUIIgLbyouNRwPm8EriBCRDdaeScOFAizmjw8z&#10;zI3v+JPO+1iKBOGQowYbY5NLGQpLDsPQN8TJ+/atw5hkW0rTYpfgrpaZUhPpsOK0YLGhd0vFz/7X&#10;aVB2NTnR9WOdBfU13q030+50jFo/P/XLNxCR+vgfvre3RkM2eoHbmXQ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qGWhxQAAANwAAAAPAAAAAAAAAAAAAAAAAJgCAABkcnMv&#10;ZG93bnJldi54bWxQSwUGAAAAAAQABAD1AAAAigMAAAAA&#10;" fillcolor="#1f497d [3215]" strokecolor="#4579b8 [3044]">
                  <v:shadow on="t" color="black" opacity="22937f" origin=",.5" offset="0,.63889mm"/>
                </v:rect>
                <v:rect id="Rectangle 214" o:spid="_x0000_s1239" style="position:absolute;left:1152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H91cQA&#10;AADcAAAADwAAAGRycy9kb3ducmV2LnhtbESPQWsCMRSE7wX/Q3iCt5q4iNjVKFUUSqEHrfb82Dw3&#10;Szcvyya62/76RhB6HGbmG2a57l0tbtSGyrOGyViBIC68qbjUcPrcP89BhIhssPZMGn4owHo1eFpi&#10;bnzHB7odYykShEOOGmyMTS5lKCw5DGPfECfv4luHMcm2lKbFLsFdLTOlZtJhxWnBYkNbS8X38eo0&#10;KLuZnen3fZcF9TX92O1fuvMpaj0a9q8LEJH6+B9+tN+Mhmwyhfu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B/dXEAAAA3AAAAA8AAAAAAAAAAAAAAAAAmAIAAGRycy9k&#10;b3ducmV2LnhtbFBLBQYAAAAABAAEAPUAAACJAwAAAAA=&#10;" fillcolor="#1f497d [3215]" strokecolor="#4579b8 [3044]">
                  <v:shadow on="t" color="black" opacity="22937f" origin=",.5" offset="0,.63889mm"/>
                </v:rect>
                <v:rect id="Rectangle 215" o:spid="_x0000_s1240" style="position:absolute;left:1440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1YTsUA&#10;AADcAAAADwAAAGRycy9kb3ducmV2LnhtbESPT2sCMRTE74V+h/AKvWniUqVujaJFQQoe6p+eH5vX&#10;zdLNy7JJ3dVP3whCj8PM/IaZLXpXizO1ofKsYTRUIIgLbyouNRwPm8EriBCRDdaeScOFAizmjw8z&#10;zI3v+JPO+1iKBOGQowYbY5NLGQpLDsPQN8TJ+/atw5hkW0rTYpfgrpaZUhPpsOK0YLGhd0vFz/7X&#10;aVB2NTnR9WOdBfX1sltvpt3pGLV+fuqXbyAi9fE/fG9vjYZsNIbbmXQ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VhOxQAAANwAAAAPAAAAAAAAAAAAAAAAAJgCAABkcnMv&#10;ZG93bnJldi54bWxQSwUGAAAAAAQABAD1AAAAigMAAAAA&#10;" fillcolor="#1f497d [3215]" strokecolor="#4579b8 [3044]">
                  <v:shadow on="t" color="black" opacity="22937f" origin=",.5" offset="0,.63889mm"/>
                </v:rect>
                <v:rect id="Rectangle 216" o:spid="_x0000_s1241" style="position:absolute;left:172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GOcUA&#10;AADcAAAADwAAAGRycy9kb3ducmV2LnhtbESPzWrDMBCE74W8g9hCbo0UE0zjRglNSSAUemh+el6s&#10;jWVirYylxk6fvioUchxm5htmsRpcI67UhdqzhulEgSAuvam50nA8bJ+eQYSIbLDxTBpuFGC1HD0s&#10;sDC+50+67mMlEoRDgRpsjG0hZSgtOQwT3xIn7+w7hzHJrpKmwz7BXSMzpXLpsOa0YLGlN0vlZf/t&#10;NCi7zk/0877JgvqafWy28/50jFqPH4fXFxCRhngP/7d3RkM2zeHv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38Y5xQAAANwAAAAPAAAAAAAAAAAAAAAAAJgCAABkcnMv&#10;ZG93bnJldi54bWxQSwUGAAAAAAQABAD1AAAAigMAAAAA&#10;" fillcolor="#1f497d [3215]" strokecolor="#4579b8 [3044]">
                  <v:shadow on="t" color="black" opacity="22937f" origin=",.5" offset="0,.63889mm"/>
                </v:rect>
                <v:rect id="Rectangle 217" o:spid="_x0000_s1242" style="position:absolute;left:201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NjosUA&#10;AADcAAAADwAAAGRycy9kb3ducmV2LnhtbESPT2sCMRTE74V+h/AKvdXEpdi6GkVFoRR6qP/Oj81z&#10;s7h5WTbR3frpTaHQ4zAzv2Gm897V4kptqDxrGA4UCOLCm4pLDfvd5uUdRIjIBmvPpOGHAsxnjw9T&#10;zI3v+Juu21iKBOGQowYbY5NLGQpLDsPAN8TJO/nWYUyyLaVpsUtwV8tMqZF0WHFasNjQylJx3l6c&#10;BmWXowPdPtdZUMfXr/Vm3B32Uevnp34xARGpj//hv/aH0ZAN3+D3TDoC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k2OixQAAANwAAAAPAAAAAAAAAAAAAAAAAJgCAABkcnMv&#10;ZG93bnJldi54bWxQSwUGAAAAAAQABAD1AAAAigMAAAAA&#10;" fillcolor="#1f497d [3215]" strokecolor="#4579b8 [3044]">
                  <v:shadow on="t" color="black" opacity="22937f" origin=",.5" offset="0,.63889mm"/>
                </v:rect>
                <v:rect id="Rectangle 218" o:spid="_x0000_s1243" style="position:absolute;left:230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z30MEA&#10;AADcAAAADwAAAGRycy9kb3ducmV2LnhtbERPy2oCMRTdF/yHcAV3NXEQqaNRtChIoYv6Wl8m18ng&#10;5GaYpM7Yr28WhS4P571c964WD2pD5VnDZKxAEBfeVFxqOJ/2r28gQkQ2WHsmDU8KsF4NXpaYG9/x&#10;Fz2OsRQphEOOGmyMTS5lKCw5DGPfECfu5luHMcG2lKbFLoW7WmZKzaTDilODxYbeLRX347fToOx2&#10;dqGfj10W1HX6udvPu8s5aj0a9psFiEh9/Bf/uQ9GQzZJa9OZdAT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M99DBAAAA3AAAAA8AAAAAAAAAAAAAAAAAmAIAAGRycy9kb3du&#10;cmV2LnhtbFBLBQYAAAAABAAEAPUAAACGAwAAAAA=&#10;" fillcolor="#1f497d [3215]" strokecolor="#4579b8 [3044]">
                  <v:shadow on="t" color="black" opacity="22937f" origin=",.5" offset="0,.63889mm"/>
                </v:rect>
                <v:rect id="Rectangle 219" o:spid="_x0000_s1244" style="position:absolute;left:2592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SS8QA&#10;AADcAAAADwAAAGRycy9kb3ducmV2LnhtbESPQWsCMRSE7wX/Q3iCt5q4iNTVKFoUpNBDrXp+bJ6b&#10;xc3Lskndtb++KRR6HGbmG2a57l0t7tSGyrOGyViBIC68qbjUcPrcP7+ACBHZYO2ZNDwowHo1eFpi&#10;bnzHH3Q/xlIkCIccNdgYm1zKUFhyGMa+IU7e1bcOY5JtKU2LXYK7WmZKzaTDitOCxYZeLRW345fT&#10;oOx2dqbvt10W1GX6vtvPu/Mpaj0a9psFiEh9/A//tQ9GQzaZw++Zd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AUkvEAAAA3AAAAA8AAAAAAAAAAAAAAAAAmAIAAGRycy9k&#10;b3ducmV2LnhtbFBLBQYAAAAABAAEAPUAAACJAwAAAAA=&#10;" fillcolor="#1f497d [3215]" strokecolor="#4579b8 [3044]">
                  <v:shadow on="t" color="black" opacity="22937f" origin=",.5" offset="0,.63889mm"/>
                </v:rect>
                <v:rect id="Rectangle 220" o:spid="_x0000_s1245" style="position:absolute;left:2880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Yxa8EA&#10;AADcAAAADwAAAGRycy9kb3ducmV2LnhtbERPy2oCMRTdF/yHcAV3NXEQqaNRtChIoYv6Wl8m18ng&#10;5GaYpM7Yr28WhS4P571c964WD2pD5VnDZKxAEBfeVFxqOJ/2r28gQkQ2WHsmDU8KsF4NXpaYG9/x&#10;Fz2OsRQphEOOGmyMTS5lKCw5DGPfECfu5luHMcG2lKbFLoW7WmZKzaTDilODxYbeLRX347fToOx2&#10;dqGfj10W1HX6udvPu8s5aj0a9psFiEh9/Bf/uQ9GQ5al+elMOg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WMWvBAAAA3AAAAA8AAAAAAAAAAAAAAAAAmAIAAGRycy9kb3du&#10;cmV2LnhtbFBLBQYAAAAABAAEAPUAAACGAwAAAAA=&#10;" fillcolor="#1f497d [3215]" strokecolor="#4579b8 [3044]">
                  <v:shadow on="t" color="black" opacity="22937f" origin=",.5" offset="0,.63889mm"/>
                </v:rect>
                <v:rect id="Rectangle 221" o:spid="_x0000_s1246" style="position:absolute;left:316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U8MUA&#10;AADcAAAADwAAAGRycy9kb3ducmV2LnhtbESPT2sCMRTE7wW/Q3iCt5q4iNStUVQUSqGH+qfnx+Z1&#10;s3Tzsmyiu+2nbwTB4zAzv2EWq97V4kptqDxrmIwVCOLCm4pLDafj/vkFRIjIBmvPpOGXAqyWg6cF&#10;5sZ3/EnXQyxFgnDIUYONscmlDIUlh2HsG+LkffvWYUyyLaVpsUtwV8tMqZl0WHFasNjQ1lLxc7g4&#10;DcpuZmf6e99lQX1NP3b7eXc+Ra1Hw379CiJSHx/he/vNaMiyCdzOp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WpTwxQAAANwAAAAPAAAAAAAAAAAAAAAAAJgCAABkcnMv&#10;ZG93bnJldi54bWxQSwUGAAAAAAQABAD1AAAAigMAAAAA&#10;" fillcolor="#1f497d [3215]" strokecolor="#4579b8 [3044]">
                  <v:shadow on="t" color="black" opacity="22937f" origin=",.5" offset="0,.63889mm"/>
                </v:rect>
                <v:rect id="Rectangle 222" o:spid="_x0000_s1247" style="position:absolute;left:345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h8QA&#10;AADcAAAADwAAAGRycy9kb3ducmV2LnhtbESPQWsCMRSE74X+h/AK3mrSINKuRmmLghQ81GrPj81z&#10;s3TzsmxSd+2vN4LQ4zAz3zDz5eAbcaIu1oENPI0VCOIy2JorA/uv9eMziJiQLTaBycCZIiwX93dz&#10;LGzo+ZNOu1SJDOFYoAGXUltIGUtHHuM4tMTZO4bOY8qyq6TtsM9w30it1FR6rDkvOGzp3VH5s/v1&#10;BpR7mx7o72Olo/qebFfrl/6wT8aMHobXGYhEQ/oP39oba0BrDdcz+Qj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ICofEAAAA3AAAAA8AAAAAAAAAAAAAAAAAmAIAAGRycy9k&#10;b3ducmV2LnhtbFBLBQYAAAAABAAEAPUAAACJAwAAAAA=&#10;" fillcolor="#1f497d [3215]" strokecolor="#4579b8 [3044]">
                  <v:shadow on="t" color="black" opacity="22937f" origin=",.5" offset="0,.63889mm"/>
                </v:rect>
                <v:rect id="Rectangle 223" o:spid="_x0000_s1248" style="position:absolute;left:374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SvHMUA&#10;AADcAAAADwAAAGRycy9kb3ducmV2LnhtbESPT2sCMRTE7wW/Q3iCt5q4FrFbo2hRkEIP/uv5sXnd&#10;LG5elk3qrv30TaHQ4zAzv2EWq97V4kZtqDxrmIwVCOLCm4pLDefT7nEOIkRkg7Vn0nCnAKvl4GGB&#10;ufEdH+h2jKVIEA45arAxNrmUobDkMIx9Q5y8T986jEm2pTQtdgnuapkpNZMOK04LFht6tVRcj19O&#10;g7Kb2YW+37ZZUB9P79vdc3c5R61Hw379AiJSH//Df+290ZBlU/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xK8cxQAAANwAAAAPAAAAAAAAAAAAAAAAAJgCAABkcnMv&#10;ZG93bnJldi54bWxQSwUGAAAAAAQABAD1AAAAigMAAAAA&#10;" fillcolor="#1f497d [3215]" strokecolor="#4579b8 [3044]">
                  <v:shadow on="t" color="black" opacity="22937f" origin=",.5" offset="0,.63889mm"/>
                </v:rect>
                <v:rect id="Rectangle 224" o:spid="_x0000_s1249" style="position:absolute;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SjrMMA&#10;AADcAAAADwAAAGRycy9kb3ducmV2LnhtbESPT4vCMBTE7wt+h/AEb2tqKbJWo6ggeFAX/90fzbMt&#10;Ni+libV+eyMs7HGYmd8ws0VnKtFS40rLCkbDCARxZnXJuYLLefP9A8J5ZI2VZVLwIgeLee9rhqm2&#10;Tz5Se/K5CBB2KSoovK9TKV1WkEE3tDVx8G62MeiDbHKpG3wGuKlkHEVjabDksFBgTeuCsvvpYRT8&#10;HpbH+pLEdjKh/fWwu3Z3uVspNeh3yykIT53/D/+1t1pBHCfwOROOgJ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SjrMMAAADcAAAADwAAAAAAAAAAAAAAAACYAgAAZHJzL2Rv&#10;d25yZXYueG1sUEsFBgAAAAAEAAQA9QAAAIgDAAAAAA==&#10;" fillcolor="#c6615e [2901]" strokecolor="#4579b8 [3044]">
                  <v:shadow on="t" color="black" opacity="22937f" origin=",.5" offset="0,.63889mm"/>
                </v:rect>
                <v:rect id="Rectangle 225" o:spid="_x0000_s1250" style="position:absolute;left:28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BvWMQA&#10;AADcAAAADwAAAGRycy9kb3ducmV2LnhtbESPX2vCQBDE34V+h2OFvpmLAUVST5FCixUq+Kfv29w2&#10;Cc3thdxq0n56r1DwcZiZ3zDL9eAadaUu1J4NTJMUFHHhbc2lgfPpZbIAFQTZYuOZDPxQgPXqYbTE&#10;3PqeD3Q9SqkihEOOBiqRNtc6FBU5DIlviaP35TuHEmVXatthH+Gu0VmazrXDmuNChS09V1R8Hy/O&#10;gMxfeXgPu9kuvO23F/Gbj8/f3pjH8bB5AiU0yD38395aA1k2g78z8Qjo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wb1jEAAAA3AAAAA8AAAAAAAAAAAAAAAAAmAIAAGRycy9k&#10;b3ducmV2LnhtbFBLBQYAAAAABAAEAPUAAACJAwAAAAA=&#10;" fillcolor="#84a6d1 [2260]" strokecolor="#4579b8 [3044]">
                  <v:shadow on="t" color="black" opacity="22937f" origin=",.5" offset="0,.63889mm"/>
                </v:rect>
                <v:rect id="Rectangle 226" o:spid="_x0000_s1251" style="position:absolute;left:57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lRJMUA&#10;AADcAAAADwAAAGRycy9kb3ducmV2LnhtbESPQWvCQBSE7wX/w/IEb3VjDiLRVUJQ60Fo1dLzI/tM&#10;YrJvQ3ZrYn99t1DwOMzMN8xqM5hG3KlzlWUFs2kEgji3uuJCwedl97oA4TyyxsYyKXiQg8169LLC&#10;RNueT3Q/+0IECLsEFZTet4mULi/JoJvaljh4V9sZ9EF2hdQd9gFuGhlH0VwarDgslNhSVlJen7+N&#10;gvTj/cu1iz7bn27Htzpt6p882yo1GQ/pEoSnwT/D/+2DVhDHc/g7E4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VEkxQAAANwAAAAPAAAAAAAAAAAAAAAAAJgCAABkcnMv&#10;ZG93bnJldi54bWxQSwUGAAAAAAQABAD1AAAAigMAAAAA&#10;" fillcolor="white [3212]" strokecolor="#4579b8 [3044]">
                  <v:shadow on="t" color="black" opacity="22937f" origin=",.5" offset="0,.63889mm"/>
                </v:rect>
                <v:rect id="Rectangle 227" o:spid="_x0000_s1252" style="position:absolute;left:86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X0v8YA&#10;AADcAAAADwAAAGRycy9kb3ducmV2LnhtbESPT2vCQBTE7wW/w/KE3urGHKxEVwlBaw+F1j94fmSf&#10;SUz2bchuTdpP3y0IHoeZ+Q2zXA+mETfqXGVZwXQSgSDOra64UHA6bl/mIJxH1thYJgU/5GC9Gj0t&#10;MdG25z3dDr4QAcIuQQWl920ipctLMugmtiUO3sV2Bn2QXSF1h32Am0bGUTSTBisOCyW2lJWU14dv&#10;oyD9+jy7dt5nb/vrx65Om/o3zzZKPY+HdAHC0+Af4Xv7XSuI41f4PxOO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6X0v8YAAADcAAAADwAAAAAAAAAAAAAAAACYAgAAZHJz&#10;L2Rvd25yZXYueG1sUEsFBgAAAAAEAAQA9QAAAIsDAAAAAA==&#10;" fillcolor="white [3212]" strokecolor="#4579b8 [3044]">
                  <v:shadow on="t" color="black" opacity="22937f" origin=",.5" offset="0,.63889mm"/>
                </v:rect>
                <v:rect id="Rectangle 228" o:spid="_x0000_s1253" style="position:absolute;left:1152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m79MEA&#10;AADcAAAADwAAAGRycy9kb3ducmV2LnhtbERPTUvDQBC9F/wPywje2o1BrMRsSxEripc2lZyH7JiE&#10;ZmdDdk1Xf71zEDw+3ne5TW5QM02h92zgdpWBIm687bk18HHaLx9AhYhscfBMBr4pwHZztSixsP7C&#10;R5qr2CoJ4VCggS7GsdA6NB05DCs/Egv36SeHUeDUajvhRcLdoPMsu9cOe5aGDkd66qg5V19OSub5&#10;VL9U6Z3q/dvPYX2Xsv75aMzNddo9goqU4r/4z/1qDeS5rJUzc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pu/TBAAAA3AAAAA8AAAAAAAAAAAAAAAAAmAIAAGRycy9kb3du&#10;cmV2LnhtbFBLBQYAAAAABAAEAPUAAACGAwAAAAA=&#10;" fillcolor="#d38482 [2261]" strokecolor="#4579b8 [3044]">
                  <v:shadow on="t" color="black" opacity="22937f" origin=",.5" offset="0,.63889mm"/>
                </v:rect>
                <v:rect id="Rectangle 229" o:spid="_x0000_s1254" style="position:absolute;left:1440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bFVsYA&#10;AADcAAAADwAAAGRycy9kb3ducmV2LnhtbESPT2vCQBTE7wW/w/KE3urGHMRGVwlBaw+F1j94fmSf&#10;SUz2bchuTdpP3y0IHoeZ+Q2zXA+mETfqXGVZwXQSgSDOra64UHA6bl/mIJxH1thYJgU/5GC9Gj0t&#10;MdG25z3dDr4QAcIuQQWl920ipctLMugmtiUO3sV2Bn2QXSF1h32Am0bGUTSTBisOCyW2lJWU14dv&#10;oyD9+jy7dt5nb/vrx65Om/o3zzZKPY+HdAHC0+Af4Xv7XSuI41f4PxOO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XbFVsYAAADcAAAADwAAAAAAAAAAAAAAAACYAgAAZHJz&#10;L2Rvd25yZXYueG1sUEsFBgAAAAAEAAQA9QAAAIsDAAAAAA==&#10;" fillcolor="white [3212]" strokecolor="#4579b8 [3044]">
                  <v:shadow on="t" color="black" opacity="22937f" origin=",.5" offset="0,.63889mm"/>
                </v:rect>
                <v:rect id="Rectangle 230" o:spid="_x0000_s1255" style="position:absolute;left:172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6FsMA&#10;AADcAAAADwAAAGRycy9kb3ducmV2LnhtbERPy2rCQBTdC/2H4Rbc6aQpFEkdQwh9uBBqtLi+ZK5J&#10;msydkJma2K/vLASXh/Nep5PpxIUG11hW8LSMQBCXVjdcKfg+vi9WIJxH1thZJgVXcpBuHmZrTLQd&#10;uaDLwVcihLBLUEHtfZ9I6cqaDLql7YkDd7aDQR/gUEk94BjCTSfjKHqRBhsODTX2lNdUtodfoyDb&#10;f51cvxrzj+Jn99lmXftX5m9KzR+n7BWEp8nfxTf3ViuIn8P8cCYc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6FsMAAADcAAAADwAAAAAAAAAAAAAAAACYAgAAZHJzL2Rv&#10;d25yZXYueG1sUEsFBgAAAAAEAAQA9QAAAIgDAAAAAA==&#10;" fillcolor="white [3212]" strokecolor="#4579b8 [3044]">
                  <v:shadow on="t" color="black" opacity="22937f" origin=",.5" offset="0,.63889mm"/>
                </v:rect>
                <v:rect id="Rectangle 231" o:spid="_x0000_s1256" style="position:absolute;left:201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qW6cQA&#10;AADcAAAADwAAAGRycy9kb3ducmV2LnhtbESPQWvCQBSE7wX/w/KE3urGtBSNrqJCoYcYSdT7I/tM&#10;gtm3Ibtq+u/dQqHHYWa+YZbrwbTiTr1rLCuYTiIQxKXVDVcKTsevtxkI55E1tpZJwQ85WK9GL0tM&#10;tH1wTvfCVyJA2CWooPa+S6R0ZU0G3cR2xMG72N6gD7KvpO7xEeCmlXEUfUqDDYeFGjva1VRei5tR&#10;cMg2eXf6iO18Tvtzlp6Hq0y3Sr2Oh80ChKfB/4f/2t9aQfw+hd8z4QjI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qlunEAAAA3AAAAA8AAAAAAAAAAAAAAAAAmAIAAGRycy9k&#10;b3ducmV2LnhtbFBLBQYAAAAABAAEAPUAAACJAwAAAAA=&#10;" fillcolor="#c6615e [2901]" strokecolor="#4579b8 [3044]">
                  <v:shadow on="t" color="black" opacity="22937f" origin=",.5" offset="0,.63889mm"/>
                </v:rect>
                <v:rect id="Rectangle 232" o:spid="_x0000_s1257" style="position:absolute;left:230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vB+sYA&#10;AADcAAAADwAAAGRycy9kb3ducmV2LnhtbESPT2vCQBTE7wW/w/KE3urGCEWiq4SgtYdC6x88P7LP&#10;JCb7NmS3Ju2n7xYEj8PM/IZZrgfTiBt1rrKsYDqJQBDnVldcKDgdty9zEM4ja2wsk4IfcrBejZ6W&#10;mGjb855uB1+IAGGXoILS+zaR0uUlGXQT2xIH72I7gz7IrpC6wz7ATSPjKHqVBisOCyW2lJWU14dv&#10;oyD9+jy7dt5nb/vrx65Om/o3zzZKPY+HdAHC0+Af4Xv7XSuIZzH8nw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vB+sYAAADcAAAADwAAAAAAAAAAAAAAAACYAgAAZHJz&#10;L2Rvd25yZXYueG1sUEsFBgAAAAAEAAQA9QAAAIsDAAAAAA==&#10;" fillcolor="white [3212]" strokecolor="#4579b8 [3044]">
                  <v:shadow on="t" color="black" opacity="22937f" origin=",.5" offset="0,.63889mm"/>
                </v:rect>
                <v:rect id="Rectangle 233" o:spid="_x0000_s1258" style="position:absolute;left:2592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dkYcYA&#10;AADcAAAADwAAAGRycy9kb3ducmV2LnhtbESPzWrDMBCE74W8g9hAbo0cB0pwoxhj0iaHQJsfel6s&#10;re3aWhlLiZ0+fVUo9DjMzDfMOh1NK27Uu9qygsU8AkFcWF1zqeByfnlcgXAeWWNrmRTcyUG6mTys&#10;MdF24CPdTr4UAcIuQQWV910ipSsqMujmtiMO3qftDfog+1LqHocAN62Mo+hJGqw5LFTYUV5R0Zyu&#10;RkH2/vbhutWQvx6/Drsma5vvIt8qNZuO2TMIT6P/D/+191pBvFzC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dkYcYAAADcAAAADwAAAAAAAAAAAAAAAACYAgAAZHJz&#10;L2Rvd25yZXYueG1sUEsFBgAAAAAEAAQA9QAAAIsDAAAAAA==&#10;" fillcolor="white [3212]" strokecolor="#4579b8 [3044]">
                  <v:shadow on="t" color="black" opacity="22937f" origin=",.5" offset="0,.63889mm"/>
                </v:rect>
                <v:rect id="Rectangle 234" o:spid="_x0000_s1259" style="position:absolute;left:2880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78FcYA&#10;AADcAAAADwAAAGRycy9kb3ducmV2LnhtbESPQWvCQBSE74X+h+UJ3upGLUWiq4RQtQeh1RbPj+wz&#10;icm+DdnVRH+9Wyj0OMzMN8xi1ZtaXKl1pWUF41EEgjizuuRcwc/3+mUGwnlkjbVlUnAjB6vl89MC&#10;Y2073tP14HMRIOxiVFB438RSuqwgg25kG+LgnWxr0AfZ5lK32AW4qeUkit6kwZLDQoENpQVl1eFi&#10;FCRfn0fXzLp0sz/vtlVSV/csfVdqOOiTOQhPvf8P/7U/tILJ9BV+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78FcYAAADcAAAADwAAAAAAAAAAAAAAAACYAgAAZHJz&#10;L2Rvd25yZXYueG1sUEsFBgAAAAAEAAQA9QAAAIsDAAAAAA==&#10;" fillcolor="white [3212]" strokecolor="#4579b8 [3044]">
                  <v:shadow on="t" color="black" opacity="22937f" origin=",.5" offset="0,.63889mm"/>
                </v:rect>
                <v:rect id="Rectangle 235" o:spid="_x0000_s1260" style="position:absolute;left:316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Ct8UA&#10;AADcAAAADwAAAGRycy9kb3ducmV2LnhtbESPS2vCQBSF94L/YbgFdzqp2gepo4hoqbhpYnF9ydwm&#10;oZk7ITONY3+9UxBcHs7j4yxWwTSip87VlhU8ThIQxIXVNZcKvo678SsI55E1NpZJwYUcrJbDwQJT&#10;bc+cUZ/7UsQRdikqqLxvUyldUZFBN7EtcfS+bWfQR9mVUnd4juOmkdMkeZYGa46EClvaVFT85L8m&#10;Qvr+eHrPw4FOu/3f58s8JPU2U2r0ENZvIDwFfw/f2h9awXT2BP9n4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MYK3xQAAANwAAAAPAAAAAAAAAAAAAAAAAJgCAABkcnMv&#10;ZG93bnJldi54bWxQSwUGAAAAAAQABAD1AAAAigMAAAAA&#10;" fillcolor="#d38482 [2261]" strokecolor="#4579b8 [3044]">
                  <v:shadow on="t" color="black" opacity="22937f" origin=",.5" offset="0,.63889mm"/>
                </v:rect>
                <v:rect id="Rectangle 236" o:spid="_x0000_s1261" style="position:absolute;left:345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DH+cYA&#10;AADcAAAADwAAAGRycy9kb3ducmV2LnhtbESPzWrDMBCE74W8g9hAb40cF0JwoxhjkrSHQn7pebG2&#10;tmtrZSw1dvv0UaDQ4zAz3zCrdDStuFLvassK5rMIBHFhdc2lgst5+7QE4TyyxtYyKfghB+l68rDC&#10;RNuBj3Q9+VIECLsEFVTed4mUrqjIoJvZjjh4n7Y36IPsS6l7HALctDKOooU0WHNYqLCjvKKiOX0b&#10;Bdlh/+G65ZDvjl/vr03WNr9FvlHqcTpmLyA8jf4//Nd+0wri5wXcz4Qj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TDH+cYAAADcAAAADwAAAAAAAAAAAAAAAACYAgAAZHJz&#10;L2Rvd25yZXYueG1sUEsFBgAAAAAEAAQA9QAAAIsDAAAAAA==&#10;" fillcolor="white [3212]" strokecolor="#4579b8 [3044]">
                  <v:shadow on="t" color="black" opacity="22937f" origin=",.5" offset="0,.63889mm"/>
                </v:rect>
                <v:rect id="Rectangle 237" o:spid="_x0000_s1262" style="position:absolute;left:374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xiYsYA&#10;AADcAAAADwAAAGRycy9kb3ducmV2LnhtbESPQWvCQBSE74X+h+UJ3upGhVaiq4RQtQeh1RbPj+wz&#10;icm+DdnVRH+9Wyj0OMzMN8xi1ZtaXKl1pWUF41EEgjizuuRcwc/3+mUGwnlkjbVlUnAjB6vl89MC&#10;Y2073tP14HMRIOxiVFB438RSuqwgg25kG+LgnWxr0AfZ5lK32AW4qeUkil6lwZLDQoENpQVl1eFi&#10;FCRfn0fXzLp0sz/vtlVSV/csfVdqOOiTOQhPvf8P/7U/tILJ9A1+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xiYsYAAADcAAAADwAAAAAAAAAAAAAAAACYAgAAZHJz&#10;L2Rvd25yZXYueG1sUEsFBgAAAAAEAAQA9QAAAIsDAAAAAA==&#10;" fillcolor="white [3212]" strokecolor="#4579b8 [3044]">
                  <v:shadow on="t" color="black" opacity="22937f" origin=",.5" offset="0,.63889mm"/>
                </v:rect>
                <v:rect id="Rectangle 238" o:spid="_x0000_s1263" style="position:absolute;left:86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rzvcIA&#10;AADcAAAADwAAAGRycy9kb3ducmV2LnhtbERPy2rCQBTdC/2H4Rbc6aQqUtJMJIqCG/HRUrq8zdwm&#10;oZk7ITMm8e+dheDycN7JajC16Kh1lWUFb9MIBHFudcWFgq/P3eQdhPPIGmvLpOBGDlbpyyjBWNue&#10;z9RdfCFCCLsYFZTeN7GULi/JoJvahjhwf7Y16ANsC6lb7EO4qeUsipbSYMWhocSGNiXl/5erUfDD&#10;C389Zr/fW9ygPNSHbO3cSanx65B9gPA0+Kf44d5rBbN5WBvOhCM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yvO9wgAAANwAAAAPAAAAAAAAAAAAAAAAAJgCAABkcnMvZG93&#10;bnJldi54bWxQSwUGAAAAAAQABAD1AAAAhwMAAAAA&#10;" fillcolor="#ccc [669]" strokecolor="#4579b8 [3044]" strokeweight="2pt">
                  <v:shadow on="t" color="black" opacity="22937f" origin=",.5" offset="0,.63889mm"/>
                </v:rect>
                <v:rect id="Rectangle 239" o:spid="_x0000_s1264" style="position:absolute;left:115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ZWJsUA&#10;AADcAAAADwAAAGRycy9kb3ducmV2LnhtbESPT2vCQBTE70K/w/IKvemmVkqbukoaKngRrRXp8Zl9&#10;JqHZtyG7+eO3dwuCx2FmfsPMl4OpREeNKy0reJ5EIIgzq0vOFRx+VuM3EM4ja6wsk4ILOVguHkZz&#10;jLXt+Zu6vc9FgLCLUUHhfR1L6bKCDLqJrYmDd7aNQR9kk0vdYB/gppLTKHqVBksOCwXWlBaU/e1b&#10;o+CXZ77dJqfjF6YoN9Um+XRup9TT45B8gPA0+Hv41l5rBdOXd/g/E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hlYmxQAAANwAAAAPAAAAAAAAAAAAAAAAAJgCAABkcnMv&#10;ZG93bnJldi54bWxQSwUGAAAAAAQABAD1AAAAigMAAAAA&#10;" fillcolor="#ccc [669]" strokecolor="#4579b8 [3044]" strokeweight="2pt">
                  <v:shadow on="t" color="black" opacity="22937f" origin=",.5" offset="0,.63889mm"/>
                </v:rect>
                <v:rect id="Rectangle 240" o:spid="_x0000_s1265" style="position:absolute;left:143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qMxsEA&#10;AADcAAAADwAAAGRycy9kb3ducmV2LnhtbERPTWvCQBC9C/0PyxS86aZBRFJXSUMFL6LGUnqcZqdJ&#10;aHY2ZNck/nv3IHh8vO/1djSN6KlztWUFb/MIBHFhdc2lgq/LbrYC4TyyxsYyKbiRg+3mZbLGRNuB&#10;z9TnvhQhhF2CCirv20RKV1Rk0M1tSxy4P9sZ9AF2pdQdDiHcNDKOoqU0WHNoqLClrKLiP78aBT+8&#10;8Ndj+vv9iRnKQ3NIP5w7KTV9HdN3EJ5G/xQ/3HutIF6E+eFMOAJ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6jMbBAAAA3AAAAA8AAAAAAAAAAAAAAAAAmAIAAGRycy9kb3du&#10;cmV2LnhtbFBLBQYAAAAABAAEAPUAAACGAwAAAAA=&#10;" fillcolor="#ccc [669]" strokecolor="#4579b8 [3044]" strokeweight="2pt">
                  <v:shadow on="t" color="black" opacity="22937f" origin=",.5" offset="0,.63889mm"/>
                </v:rect>
                <v:rect id="Rectangle 241" o:spid="_x0000_s1266"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YpXcQA&#10;AADcAAAADwAAAGRycy9kb3ducmV2LnhtbESPT2vCQBTE74LfYXmF3sxGkSJpVklFwUuo/ygen9nX&#10;JDT7NmRXk357t1DwOMzMb5h0NZhG3KlztWUF0ygGQVxYXXOp4HzaThYgnEfW2FgmBb/kYLUcj1JM&#10;tO35QPejL0WAsEtQQeV9m0jpiooMusi2xMH7tp1BH2RXSt1hH+CmkbM4fpMGaw4LFba0rqj4Od6M&#10;ggvP/e0zu35tcI0yb/Lsw7m9Uq8vQ/YOwtPgn+H/9k4rmM2n8HcmHA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2KV3EAAAA3AAAAA8AAAAAAAAAAAAAAAAAmAIAAGRycy9k&#10;b3ducmV2LnhtbFBLBQYAAAAABAAEAPUAAACJAwAAAAA=&#10;" fillcolor="#ccc [669]" strokecolor="#4579b8 [3044]" strokeweight="2pt">
                  <v:shadow on="t" color="black" opacity="22937f" origin=",.5" offset="0,.63889mm"/>
                </v:rect>
                <v:rect id="Rectangle 242" o:spid="_x0000_s1267" style="position:absolute;left:201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S3KsQA&#10;AADcAAAADwAAAGRycy9kb3ducmV2LnhtbESPQWvCQBSE7wX/w/IEb3VjkFKiq6Si4CXUpiIeX7Ov&#10;SWj2bciuSfz3bqHQ4zAz3zDr7Wga0VPnassKFvMIBHFhdc2lgvPn4fkVhPPIGhvLpOBODrabydMa&#10;E20H/qA+96UIEHYJKqi8bxMpXVGRQTe3LXHwvm1n0AfZlVJ3OAS4aWQcRS/SYM1hocKWdhUVP/nN&#10;KLjy0t/e06/LHncosyZL35w7KTWbjukKhKfR/4f/2ketIF7G8HsmHAG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ktyrEAAAA3AAAAA8AAAAAAAAAAAAAAAAAmAIAAGRycy9k&#10;b3ducmV2LnhtbFBLBQYAAAAABAAEAPUAAACJAwAAAAA=&#10;" fillcolor="#ccc [669]" strokecolor="#4579b8 [3044]" strokeweight="2pt">
                  <v:shadow on="t" color="black" opacity="22937f" origin=",.5" offset="0,.63889mm"/>
                </v:rect>
                <v:rect id="Rectangle 243" o:spid="_x0000_s1268" style="position:absolute;left:230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gSscUA&#10;AADcAAAADwAAAGRycy9kb3ducmV2LnhtbESPQWvCQBSE74L/YXlCb2ZTG6TErJJKC71INS3F4zP7&#10;TEKzb0N2Nem/7xYEj8PMfMNkm9G04kq9aywreIxiEMSl1Q1XCr4+3+bPIJxH1thaJgW/5GCznk4y&#10;TLUd+EDXwlciQNilqKD2vkuldGVNBl1kO+LgnW1v0AfZV1L3OAS4aeUijpfSYMNhocaOtjWVP8XF&#10;KDhy4i8f+en7Fbcod+0uf3Fur9TDbMxXIDyN/h6+td+1gkXyBP9nw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aBKxxQAAANwAAAAPAAAAAAAAAAAAAAAAAJgCAABkcnMv&#10;ZG93bnJldi54bWxQSwUGAAAAAAQABAD1AAAAigMAAAAA&#10;" fillcolor="#ccc [669]" strokecolor="#4579b8 [3044]" strokeweight="2pt">
                  <v:shadow on="t" color="black" opacity="22937f" origin=",.5" offset="0,.63889mm"/>
                </v:rect>
                <v:rect id="Rectangle 244" o:spid="_x0000_s1269" style="position:absolute;left:2591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GKxcQA&#10;AADcAAAADwAAAGRycy9kb3ducmV2LnhtbESPQWvCQBSE7wX/w/IEb3WjhFKiq6Si4CXUpiIeX7Ov&#10;SWj2bciuSfz3bqHQ4zAz3zDr7Wga0VPnassKFvMIBHFhdc2lgvPn4fkVhPPIGhvLpOBODrabydMa&#10;E20H/qA+96UIEHYJKqi8bxMpXVGRQTe3LXHwvm1n0AfZlVJ3OAS4aeQyil6kwZrDQoUt7SoqfvKb&#10;UXDl2N/e06/LHncosyZL35w7KTWbjukKhKfR/4f/2ketYBnH8HsmHAG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BisXEAAAA3AAAAA8AAAAAAAAAAAAAAAAAmAIAAGRycy9k&#10;b3ducmV2LnhtbFBLBQYAAAAABAAEAPUAAACJAwAAAAA=&#10;" fillcolor="#ccc [669]" strokecolor="#4579b8 [3044]" strokeweight="2pt">
                  <v:shadow on="t" color="black" opacity="22937f" origin=",.5" offset="0,.63889mm"/>
                </v:rect>
                <v:rect id="Rectangle 245" o:spid="_x0000_s1270"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0vXsUA&#10;AADcAAAADwAAAGRycy9kb3ducmV2LnhtbESPQWvCQBSE74L/YXlCb3VTsVKiq6TSQi9STUvx+Mw+&#10;k9Ds27C7JvHfu4WCx2FmvmFWm8E0oiPna8sKnqYJCOLC6ppLBd9f748vIHxA1thYJgVX8rBZj0cr&#10;TLXt+UBdHkoRIexTVFCF0KZS+qIig35qW+Lona0zGKJ0pdQO+wg3jZwlyUIarDkuVNjStqLiN78Y&#10;BUeeh8tndvp5wy3KXbPLXr3fK/UwGbIliEBDuIf/2x9awWz+DH9n4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zS9exQAAANwAAAAPAAAAAAAAAAAAAAAAAJgCAABkcnMv&#10;ZG93bnJldi54bWxQSwUGAAAAAAQABAD1AAAAigMAAAAA&#10;" fillcolor="#ccc [669]" strokecolor="#4579b8 [3044]" strokeweight="2pt">
                  <v:shadow on="t" color="black" opacity="22937f" origin=",.5" offset="0,.63889mm"/>
                </v:rect>
                <v:rect id="Rectangle 246" o:spid="_x0000_s1271" style="position:absolute;left:316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xKcIA&#10;AADcAAAADwAAAGRycy9kb3ducmV2LnhtbESPzarCMBSE9xd8h3AEd9dUEZFqlCoKbsTrD+Ly2Bzb&#10;YnNSmqj17W8EweUwM98wk1ljSvGg2hWWFfS6EQji1OqCMwXHw+p3BMJ5ZI2lZVLwIgezaetngrG2&#10;T97RY+8zESDsYlSQe1/FUro0J4Ouayvi4F1tbdAHWWdS1/gMcFPKfhQNpcGCw0KOFS1ySm/7u1Fw&#10;5oG/b5PLaYkLlJtyk8yd+1Oq026SMQhPjf+GP+21VtAfDOF9JhwBO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H7EpwgAAANwAAAAPAAAAAAAAAAAAAAAAAJgCAABkcnMvZG93&#10;bnJldi54bWxQSwUGAAAAAAQABAD1AAAAhwMAAAAA&#10;" fillcolor="#ccc [669]" strokecolor="#4579b8 [3044]" strokeweight="2pt">
                  <v:shadow on="t" color="black" opacity="22937f" origin=",.5" offset="0,.63889mm"/>
                </v:rect>
                <v:rect id="Rectangle 247" o:spid="_x0000_s1272" style="position:absolute;left:3455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UssUA&#10;AADcAAAADwAAAGRycy9kb3ducmV2LnhtbESPQWvCQBSE74L/YXlCb3VTkVqiq6TSQi9STUvx+Mw+&#10;k9Ds27C7JvHfu4WCx2FmvmFWm8E0oiPna8sKnqYJCOLC6ppLBd9f748vIHxA1thYJgVX8rBZj0cr&#10;TLXt+UBdHkoRIexTVFCF0KZS+qIig35qW+Lona0zGKJ0pdQO+wg3jZwlybM0WHNcqLClbUXFb34x&#10;Co48D5fP7PTzhluUu2aXvXq/V+phMmRLEIGGcA//tz+0gtl8AX9n4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UxSyxQAAANwAAAAPAAAAAAAAAAAAAAAAAJgCAABkcnMv&#10;ZG93bnJldi54bWxQSwUGAAAAAAQABAD1AAAAigMAAAAA&#10;" fillcolor="#ccc [669]" strokecolor="#4579b8 [3044]" strokeweight="2pt">
                  <v:shadow on="t" color="black" opacity="22937f" origin=",.5" offset="0,.63889mm"/>
                </v:rect>
                <v:rect id="Rectangle 248" o:spid="_x0000_s1273" style="position:absolute;left:3743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yAwMEA&#10;AADcAAAADwAAAGRycy9kb3ducmV2LnhtbERPTWvCQBC9C/0PyxS86aZBRFJXSUMFL6LGUnqcZqdJ&#10;aHY2ZNck/nv3IHh8vO/1djSN6KlztWUFb/MIBHFhdc2lgq/LbrYC4TyyxsYyKbiRg+3mZbLGRNuB&#10;z9TnvhQhhF2CCirv20RKV1Rk0M1tSxy4P9sZ9AF2pdQdDiHcNDKOoqU0WHNoqLClrKLiP78aBT+8&#10;8Ndj+vv9iRnKQ3NIP5w7KTV9HdN3EJ5G/xQ/3HutIF6EteFMOAJ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MgMDBAAAA3AAAAA8AAAAAAAAAAAAAAAAAmAIAAGRycy9kb3du&#10;cmV2LnhtbFBLBQYAAAAABAAEAPUAAACGAwAAAAA=&#10;" fillcolor="#ccc [669]" strokecolor="#4579b8 [3044]" strokeweight="2pt">
                  <v:shadow on="t" color="black" opacity="22937f" origin=",.5" offset="0,.63889mm"/>
                </v:rect>
              </v:group>
            </w:pict>
          </mc:Fallback>
        </mc:AlternateContent>
      </w:r>
      <w:r w:rsidRPr="004A149A">
        <w:rPr>
          <w:noProof/>
          <w:lang w:val="en-US" w:eastAsia="en-US"/>
        </w:rPr>
        <mc:AlternateContent>
          <mc:Choice Requires="wpg">
            <w:drawing>
              <wp:anchor distT="0" distB="0" distL="114300" distR="114300" simplePos="0" relativeHeight="251845632" behindDoc="0" locked="0" layoutInCell="1" allowOverlap="1" wp14:anchorId="6C077652" wp14:editId="29D5525B">
                <wp:simplePos x="0" y="0"/>
                <wp:positionH relativeFrom="column">
                  <wp:posOffset>702665</wp:posOffset>
                </wp:positionH>
                <wp:positionV relativeFrom="paragraph">
                  <wp:posOffset>77470</wp:posOffset>
                </wp:positionV>
                <wp:extent cx="1396365" cy="1197610"/>
                <wp:effectExtent l="57150" t="19050" r="70485" b="97790"/>
                <wp:wrapNone/>
                <wp:docPr id="2034" name="Group 190"/>
                <wp:cNvGraphicFramePr/>
                <a:graphic xmlns:a="http://schemas.openxmlformats.org/drawingml/2006/main">
                  <a:graphicData uri="http://schemas.microsoft.com/office/word/2010/wordprocessingGroup">
                    <wpg:wgp>
                      <wpg:cNvGrpSpPr/>
                      <wpg:grpSpPr>
                        <a:xfrm>
                          <a:off x="0" y="0"/>
                          <a:ext cx="1396365" cy="1197610"/>
                          <a:chOff x="0" y="0"/>
                          <a:chExt cx="4032000" cy="3456000"/>
                        </a:xfrm>
                      </wpg:grpSpPr>
                      <wps:wsp>
                        <wps:cNvPr id="2035" name="Rectangle 2035"/>
                        <wps:cNvSpPr/>
                        <wps:spPr>
                          <a:xfrm>
                            <a:off x="0" y="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36" name="Rectangle 2036"/>
                        <wps:cNvSpPr/>
                        <wps:spPr>
                          <a:xfrm>
                            <a:off x="288000" y="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37" name="Rectangle 2037"/>
                        <wps:cNvSpPr/>
                        <wps:spPr>
                          <a:xfrm>
                            <a:off x="57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38" name="Rectangle 2038"/>
                        <wps:cNvSpPr/>
                        <wps:spPr>
                          <a:xfrm>
                            <a:off x="86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39" name="Rectangle 2039"/>
                        <wps:cNvSpPr/>
                        <wps:spPr>
                          <a:xfrm>
                            <a:off x="1152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40" name="Rectangle 2040"/>
                        <wps:cNvSpPr/>
                        <wps:spPr>
                          <a:xfrm>
                            <a:off x="1440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41" name="Rectangle 2041"/>
                        <wps:cNvSpPr/>
                        <wps:spPr>
                          <a:xfrm>
                            <a:off x="1728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42" name="Rectangle 2042"/>
                        <wps:cNvSpPr/>
                        <wps:spPr>
                          <a:xfrm>
                            <a:off x="201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43" name="Rectangle 2043"/>
                        <wps:cNvSpPr/>
                        <wps:spPr>
                          <a:xfrm>
                            <a:off x="230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44" name="Rectangle 2044"/>
                        <wps:cNvSpPr/>
                        <wps:spPr>
                          <a:xfrm>
                            <a:off x="2592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45" name="Rectangle 2045"/>
                        <wps:cNvSpPr/>
                        <wps:spPr>
                          <a:xfrm>
                            <a:off x="2880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46" name="Rectangle 2046"/>
                        <wps:cNvSpPr/>
                        <wps:spPr>
                          <a:xfrm>
                            <a:off x="3168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47" name="Rectangle 2047"/>
                        <wps:cNvSpPr/>
                        <wps:spPr>
                          <a:xfrm>
                            <a:off x="3456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48" name="Rectangle 2048"/>
                        <wps:cNvSpPr/>
                        <wps:spPr>
                          <a:xfrm>
                            <a:off x="3744000" y="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49" name="Rectangle 2049"/>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050" name="Rectangle 2050"/>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051" name="Rectangle 2051"/>
                        <wps:cNvSpPr/>
                        <wps:spPr>
                          <a:xfrm>
                            <a:off x="0" y="28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52" name="Rectangle 2052"/>
                        <wps:cNvSpPr/>
                        <wps:spPr>
                          <a:xfrm>
                            <a:off x="288000" y="28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53" name="Rectangle 2053"/>
                        <wps:cNvSpPr/>
                        <wps:spPr>
                          <a:xfrm>
                            <a:off x="576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54" name="Rectangle 2054"/>
                        <wps:cNvSpPr/>
                        <wps:spPr>
                          <a:xfrm>
                            <a:off x="864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55" name="Rectangle 2055"/>
                        <wps:cNvSpPr/>
                        <wps:spPr>
                          <a:xfrm>
                            <a:off x="1152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56" name="Rectangle 2056"/>
                        <wps:cNvSpPr/>
                        <wps:spPr>
                          <a:xfrm>
                            <a:off x="1440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57" name="Rectangle 2057"/>
                        <wps:cNvSpPr/>
                        <wps:spPr>
                          <a:xfrm>
                            <a:off x="1728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58" name="Rectangle 2058"/>
                        <wps:cNvSpPr/>
                        <wps:spPr>
                          <a:xfrm>
                            <a:off x="2016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59" name="Rectangle 2059"/>
                        <wps:cNvSpPr/>
                        <wps:spPr>
                          <a:xfrm>
                            <a:off x="2304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60" name="Rectangle 2060"/>
                        <wps:cNvSpPr/>
                        <wps:spPr>
                          <a:xfrm>
                            <a:off x="2592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61" name="Rectangle 2061"/>
                        <wps:cNvSpPr/>
                        <wps:spPr>
                          <a:xfrm>
                            <a:off x="2880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62" name="Rectangle 2062"/>
                        <wps:cNvSpPr/>
                        <wps:spPr>
                          <a:xfrm>
                            <a:off x="3168000" y="28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63" name="Rectangle 2063"/>
                        <wps:cNvSpPr/>
                        <wps:spPr>
                          <a:xfrm>
                            <a:off x="3456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64" name="Rectangle 2064"/>
                        <wps:cNvSpPr/>
                        <wps:spPr>
                          <a:xfrm>
                            <a:off x="3744000" y="28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65" name="Rectangle 2065"/>
                        <wps:cNvSpPr/>
                        <wps:spPr>
                          <a:xfrm>
                            <a:off x="0" y="576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66" name="Rectangle 2066"/>
                        <wps:cNvSpPr/>
                        <wps:spPr>
                          <a:xfrm>
                            <a:off x="288000" y="57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67" name="Rectangle 2067"/>
                        <wps:cNvSpPr/>
                        <wps:spPr>
                          <a:xfrm>
                            <a:off x="576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68" name="Rectangle 2068"/>
                        <wps:cNvSpPr/>
                        <wps:spPr>
                          <a:xfrm>
                            <a:off x="86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69" name="Rectangle 2069"/>
                        <wps:cNvSpPr/>
                        <wps:spPr>
                          <a:xfrm>
                            <a:off x="1152000" y="576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70" name="Rectangle 2070"/>
                        <wps:cNvSpPr/>
                        <wps:spPr>
                          <a:xfrm>
                            <a:off x="1440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71" name="Rectangle 2071"/>
                        <wps:cNvSpPr/>
                        <wps:spPr>
                          <a:xfrm>
                            <a:off x="1728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72" name="Rectangle 2072"/>
                        <wps:cNvSpPr/>
                        <wps:spPr>
                          <a:xfrm>
                            <a:off x="2016000" y="576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73" name="Rectangle 2073"/>
                        <wps:cNvSpPr/>
                        <wps:spPr>
                          <a:xfrm>
                            <a:off x="230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74" name="Rectangle 2074"/>
                        <wps:cNvSpPr/>
                        <wps:spPr>
                          <a:xfrm>
                            <a:off x="2592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75" name="Rectangle 2075"/>
                        <wps:cNvSpPr/>
                        <wps:spPr>
                          <a:xfrm>
                            <a:off x="2880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76" name="Rectangle 2076"/>
                        <wps:cNvSpPr/>
                        <wps:spPr>
                          <a:xfrm>
                            <a:off x="3168000" y="576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77" name="Rectangle 2077"/>
                        <wps:cNvSpPr/>
                        <wps:spPr>
                          <a:xfrm>
                            <a:off x="3456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78" name="Rectangle 2078"/>
                        <wps:cNvSpPr/>
                        <wps:spPr>
                          <a:xfrm>
                            <a:off x="3744000" y="57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79" name="Rectangle 2079"/>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080" name="Rectangle 2080"/>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081" name="Rectangle 2081"/>
                        <wps:cNvSpPr/>
                        <wps:spPr>
                          <a:xfrm>
                            <a:off x="0" y="86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82" name="Rectangle 2082"/>
                        <wps:cNvSpPr/>
                        <wps:spPr>
                          <a:xfrm>
                            <a:off x="288000" y="86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83" name="Rectangle 2083"/>
                        <wps:cNvSpPr/>
                        <wps:spPr>
                          <a:xfrm>
                            <a:off x="57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84" name="Rectangle 2084"/>
                        <wps:cNvSpPr/>
                        <wps:spPr>
                          <a:xfrm>
                            <a:off x="86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85" name="Rectangle 2085"/>
                        <wps:cNvSpPr/>
                        <wps:spPr>
                          <a:xfrm>
                            <a:off x="1152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86" name="Rectangle 2086"/>
                        <wps:cNvSpPr/>
                        <wps:spPr>
                          <a:xfrm>
                            <a:off x="1440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87" name="Rectangle 2087"/>
                        <wps:cNvSpPr/>
                        <wps:spPr>
                          <a:xfrm>
                            <a:off x="1728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88" name="Rectangle 2088"/>
                        <wps:cNvSpPr/>
                        <wps:spPr>
                          <a:xfrm>
                            <a:off x="201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89" name="Rectangle 2089"/>
                        <wps:cNvSpPr/>
                        <wps:spPr>
                          <a:xfrm>
                            <a:off x="230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90" name="Rectangle 2090"/>
                        <wps:cNvSpPr/>
                        <wps:spPr>
                          <a:xfrm>
                            <a:off x="2592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91" name="Rectangle 2091"/>
                        <wps:cNvSpPr/>
                        <wps:spPr>
                          <a:xfrm>
                            <a:off x="2880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92" name="Rectangle 2092"/>
                        <wps:cNvSpPr/>
                        <wps:spPr>
                          <a:xfrm>
                            <a:off x="3168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93" name="Rectangle 2093"/>
                        <wps:cNvSpPr/>
                        <wps:spPr>
                          <a:xfrm>
                            <a:off x="3456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94" name="Rectangle 2094"/>
                        <wps:cNvSpPr/>
                        <wps:spPr>
                          <a:xfrm>
                            <a:off x="3744000" y="86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95" name="Rectangle 2095"/>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096" name="Rectangle 2096"/>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097" name="Rectangle 2097"/>
                        <wps:cNvSpPr/>
                        <wps:spPr>
                          <a:xfrm>
                            <a:off x="0" y="115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98" name="Rectangle 2098"/>
                        <wps:cNvSpPr/>
                        <wps:spPr>
                          <a:xfrm>
                            <a:off x="288000" y="115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099" name="Rectangle 2099"/>
                        <wps:cNvSpPr/>
                        <wps:spPr>
                          <a:xfrm>
                            <a:off x="57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00" name="Rectangle 2100"/>
                        <wps:cNvSpPr/>
                        <wps:spPr>
                          <a:xfrm>
                            <a:off x="86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01" name="Rectangle 2101"/>
                        <wps:cNvSpPr/>
                        <wps:spPr>
                          <a:xfrm>
                            <a:off x="1152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02" name="Rectangle 2102"/>
                        <wps:cNvSpPr/>
                        <wps:spPr>
                          <a:xfrm>
                            <a:off x="1440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03" name="Rectangle 2103"/>
                        <wps:cNvSpPr/>
                        <wps:spPr>
                          <a:xfrm>
                            <a:off x="1728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04" name="Rectangle 2104"/>
                        <wps:cNvSpPr/>
                        <wps:spPr>
                          <a:xfrm>
                            <a:off x="201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05" name="Rectangle 2105"/>
                        <wps:cNvSpPr/>
                        <wps:spPr>
                          <a:xfrm>
                            <a:off x="230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06" name="Rectangle 2106"/>
                        <wps:cNvSpPr/>
                        <wps:spPr>
                          <a:xfrm>
                            <a:off x="2592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07" name="Rectangle 2107"/>
                        <wps:cNvSpPr/>
                        <wps:spPr>
                          <a:xfrm>
                            <a:off x="2880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08" name="Rectangle 2108"/>
                        <wps:cNvSpPr/>
                        <wps:spPr>
                          <a:xfrm>
                            <a:off x="3168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09" name="Rectangle 2109"/>
                        <wps:cNvSpPr/>
                        <wps:spPr>
                          <a:xfrm>
                            <a:off x="3456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10" name="Rectangle 2110"/>
                        <wps:cNvSpPr/>
                        <wps:spPr>
                          <a:xfrm>
                            <a:off x="3744000" y="115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11" name="Rectangle 2111"/>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112" name="Rectangle 2112"/>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113" name="Rectangle 2113"/>
                        <wps:cNvSpPr/>
                        <wps:spPr>
                          <a:xfrm>
                            <a:off x="0" y="1440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14" name="Rectangle 2114"/>
                        <wps:cNvSpPr/>
                        <wps:spPr>
                          <a:xfrm>
                            <a:off x="288000" y="144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15" name="Rectangle 2115"/>
                        <wps:cNvSpPr/>
                        <wps:spPr>
                          <a:xfrm>
                            <a:off x="576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16" name="Rectangle 2116"/>
                        <wps:cNvSpPr/>
                        <wps:spPr>
                          <a:xfrm>
                            <a:off x="86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17" name="Rectangle 2117"/>
                        <wps:cNvSpPr/>
                        <wps:spPr>
                          <a:xfrm>
                            <a:off x="1152000" y="1440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18" name="Rectangle 2118"/>
                        <wps:cNvSpPr/>
                        <wps:spPr>
                          <a:xfrm>
                            <a:off x="1440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19" name="Rectangle 2119"/>
                        <wps:cNvSpPr/>
                        <wps:spPr>
                          <a:xfrm>
                            <a:off x="1728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20" name="Rectangle 2120"/>
                        <wps:cNvSpPr/>
                        <wps:spPr>
                          <a:xfrm>
                            <a:off x="2016000" y="1440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21" name="Rectangle 2121"/>
                        <wps:cNvSpPr/>
                        <wps:spPr>
                          <a:xfrm>
                            <a:off x="230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22" name="Rectangle 2122"/>
                        <wps:cNvSpPr/>
                        <wps:spPr>
                          <a:xfrm>
                            <a:off x="2592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23" name="Rectangle 2123"/>
                        <wps:cNvSpPr/>
                        <wps:spPr>
                          <a:xfrm>
                            <a:off x="2880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24" name="Rectangle 2124"/>
                        <wps:cNvSpPr/>
                        <wps:spPr>
                          <a:xfrm>
                            <a:off x="3168000" y="1440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25" name="Rectangle 2125"/>
                        <wps:cNvSpPr/>
                        <wps:spPr>
                          <a:xfrm>
                            <a:off x="3456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26" name="Rectangle 2126"/>
                        <wps:cNvSpPr/>
                        <wps:spPr>
                          <a:xfrm>
                            <a:off x="3744000" y="144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27" name="Rectangle 2127"/>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128" name="Rectangle 2128"/>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129" name="Rectangle 2129"/>
                        <wps:cNvSpPr/>
                        <wps:spPr>
                          <a:xfrm>
                            <a:off x="0" y="172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30" name="Rectangle 2130"/>
                        <wps:cNvSpPr/>
                        <wps:spPr>
                          <a:xfrm>
                            <a:off x="288000" y="172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31" name="Rectangle 2131"/>
                        <wps:cNvSpPr/>
                        <wps:spPr>
                          <a:xfrm>
                            <a:off x="576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32" name="Rectangle 2132"/>
                        <wps:cNvSpPr/>
                        <wps:spPr>
                          <a:xfrm>
                            <a:off x="864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33" name="Rectangle 2133"/>
                        <wps:cNvSpPr/>
                        <wps:spPr>
                          <a:xfrm>
                            <a:off x="1152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34" name="Rectangle 2134"/>
                        <wps:cNvSpPr/>
                        <wps:spPr>
                          <a:xfrm>
                            <a:off x="1440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35" name="Rectangle 2135"/>
                        <wps:cNvSpPr/>
                        <wps:spPr>
                          <a:xfrm>
                            <a:off x="1728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36" name="Rectangle 2136"/>
                        <wps:cNvSpPr/>
                        <wps:spPr>
                          <a:xfrm>
                            <a:off x="2016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37" name="Rectangle 2137"/>
                        <wps:cNvSpPr/>
                        <wps:spPr>
                          <a:xfrm>
                            <a:off x="2304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38" name="Rectangle 2138"/>
                        <wps:cNvSpPr/>
                        <wps:spPr>
                          <a:xfrm>
                            <a:off x="2592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39" name="Rectangle 2139"/>
                        <wps:cNvSpPr/>
                        <wps:spPr>
                          <a:xfrm>
                            <a:off x="2880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40" name="Rectangle 2140"/>
                        <wps:cNvSpPr/>
                        <wps:spPr>
                          <a:xfrm>
                            <a:off x="3168000" y="172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41" name="Rectangle 2141"/>
                        <wps:cNvSpPr/>
                        <wps:spPr>
                          <a:xfrm>
                            <a:off x="3456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42" name="Rectangle 2142"/>
                        <wps:cNvSpPr/>
                        <wps:spPr>
                          <a:xfrm>
                            <a:off x="3744000" y="1728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43" name="Rectangle 2143"/>
                        <wps:cNvSpPr/>
                        <wps:spPr>
                          <a:xfrm>
                            <a:off x="0" y="201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44" name="Rectangle 2144"/>
                        <wps:cNvSpPr/>
                        <wps:spPr>
                          <a:xfrm>
                            <a:off x="288000" y="2016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45" name="Rectangle 2145"/>
                        <wps:cNvSpPr/>
                        <wps:spPr>
                          <a:xfrm>
                            <a:off x="57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46" name="Rectangle 2146"/>
                        <wps:cNvSpPr/>
                        <wps:spPr>
                          <a:xfrm>
                            <a:off x="86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47" name="Rectangle 2147"/>
                        <wps:cNvSpPr/>
                        <wps:spPr>
                          <a:xfrm>
                            <a:off x="1152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48" name="Rectangle 2148"/>
                        <wps:cNvSpPr/>
                        <wps:spPr>
                          <a:xfrm>
                            <a:off x="1440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49" name="Rectangle 2149"/>
                        <wps:cNvSpPr/>
                        <wps:spPr>
                          <a:xfrm>
                            <a:off x="1728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50" name="Rectangle 2150"/>
                        <wps:cNvSpPr/>
                        <wps:spPr>
                          <a:xfrm>
                            <a:off x="201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51" name="Rectangle 2151"/>
                        <wps:cNvSpPr/>
                        <wps:spPr>
                          <a:xfrm>
                            <a:off x="230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52" name="Rectangle 2152"/>
                        <wps:cNvSpPr/>
                        <wps:spPr>
                          <a:xfrm>
                            <a:off x="2592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53" name="Rectangle 2153"/>
                        <wps:cNvSpPr/>
                        <wps:spPr>
                          <a:xfrm>
                            <a:off x="2880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54" name="Rectangle 2154"/>
                        <wps:cNvSpPr/>
                        <wps:spPr>
                          <a:xfrm>
                            <a:off x="3168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55" name="Rectangle 2155"/>
                        <wps:cNvSpPr/>
                        <wps:spPr>
                          <a:xfrm>
                            <a:off x="3456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56" name="Rectangle 2156"/>
                        <wps:cNvSpPr/>
                        <wps:spPr>
                          <a:xfrm>
                            <a:off x="3744000" y="2016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57" name="Rectangle 2157"/>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158" name="Rectangle 2158"/>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159" name="Rectangle 2159"/>
                        <wps:cNvSpPr/>
                        <wps:spPr>
                          <a:xfrm>
                            <a:off x="0" y="2304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60" name="Rectangle 2160"/>
                        <wps:cNvSpPr/>
                        <wps:spPr>
                          <a:xfrm>
                            <a:off x="288000" y="2304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61" name="Rectangle 2161"/>
                        <wps:cNvSpPr/>
                        <wps:spPr>
                          <a:xfrm>
                            <a:off x="576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62" name="Rectangle 2162"/>
                        <wps:cNvSpPr/>
                        <wps:spPr>
                          <a:xfrm>
                            <a:off x="86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63" name="Rectangle 2163"/>
                        <wps:cNvSpPr/>
                        <wps:spPr>
                          <a:xfrm>
                            <a:off x="1152000" y="2304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64" name="Rectangle 2164"/>
                        <wps:cNvSpPr/>
                        <wps:spPr>
                          <a:xfrm>
                            <a:off x="1440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65" name="Rectangle 2165"/>
                        <wps:cNvSpPr/>
                        <wps:spPr>
                          <a:xfrm>
                            <a:off x="1728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66" name="Rectangle 2166"/>
                        <wps:cNvSpPr/>
                        <wps:spPr>
                          <a:xfrm>
                            <a:off x="2016000" y="2304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67" name="Rectangle 2167"/>
                        <wps:cNvSpPr/>
                        <wps:spPr>
                          <a:xfrm>
                            <a:off x="230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68" name="Rectangle 2168"/>
                        <wps:cNvSpPr/>
                        <wps:spPr>
                          <a:xfrm>
                            <a:off x="2592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69" name="Rectangle 2169"/>
                        <wps:cNvSpPr/>
                        <wps:spPr>
                          <a:xfrm>
                            <a:off x="2880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70" name="Rectangle 2170"/>
                        <wps:cNvSpPr/>
                        <wps:spPr>
                          <a:xfrm>
                            <a:off x="3168000" y="2304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71" name="Rectangle 2171"/>
                        <wps:cNvSpPr/>
                        <wps:spPr>
                          <a:xfrm>
                            <a:off x="3456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72" name="Rectangle 2172"/>
                        <wps:cNvSpPr/>
                        <wps:spPr>
                          <a:xfrm>
                            <a:off x="3744000" y="2304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73" name="Rectangle 2173"/>
                        <wps:cNvSpPr/>
                        <wps:spPr>
                          <a:xfrm>
                            <a:off x="2879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174" name="Rectangle 2174"/>
                        <wps:cNvSpPr/>
                        <wps:spPr>
                          <a:xfrm>
                            <a:off x="1727999" y="0"/>
                            <a:ext cx="2" cy="3456000"/>
                          </a:xfrm>
                          <a:prstGeom prst="rect">
                            <a:avLst/>
                          </a:prstGeom>
                          <a:solidFill>
                            <a:schemeClr val="tx1">
                              <a:lumMod val="20000"/>
                              <a:lumOff val="80000"/>
                            </a:schemeClr>
                          </a:solidFill>
                        </wps:spPr>
                        <wps:style>
                          <a:lnRef idx="1">
                            <a:schemeClr val="accent1"/>
                          </a:lnRef>
                          <a:fillRef idx="3">
                            <a:schemeClr val="accent1"/>
                          </a:fillRef>
                          <a:effectRef idx="2">
                            <a:schemeClr val="accent1"/>
                          </a:effectRef>
                          <a:fontRef idx="minor">
                            <a:schemeClr val="lt1"/>
                          </a:fontRef>
                        </wps:style>
                        <wps:bodyPr rtlCol="0" anchor="ctr"/>
                      </wps:wsp>
                      <wps:wsp>
                        <wps:cNvPr id="2175" name="Rectangle 2175"/>
                        <wps:cNvSpPr/>
                        <wps:spPr>
                          <a:xfrm>
                            <a:off x="0" y="259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76" name="Rectangle 2176"/>
                        <wps:cNvSpPr/>
                        <wps:spPr>
                          <a:xfrm>
                            <a:off x="288000" y="2592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77" name="Rectangle 2177"/>
                        <wps:cNvSpPr/>
                        <wps:spPr>
                          <a:xfrm>
                            <a:off x="57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78" name="Rectangle 2178"/>
                        <wps:cNvSpPr/>
                        <wps:spPr>
                          <a:xfrm>
                            <a:off x="86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79" name="Rectangle 2179"/>
                        <wps:cNvSpPr/>
                        <wps:spPr>
                          <a:xfrm>
                            <a:off x="1152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80" name="Rectangle 2180"/>
                        <wps:cNvSpPr/>
                        <wps:spPr>
                          <a:xfrm>
                            <a:off x="1440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81" name="Rectangle 2181"/>
                        <wps:cNvSpPr/>
                        <wps:spPr>
                          <a:xfrm>
                            <a:off x="1728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82" name="Rectangle 2182"/>
                        <wps:cNvSpPr/>
                        <wps:spPr>
                          <a:xfrm>
                            <a:off x="201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83" name="Rectangle 2183"/>
                        <wps:cNvSpPr/>
                        <wps:spPr>
                          <a:xfrm>
                            <a:off x="230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84" name="Rectangle 2184"/>
                        <wps:cNvSpPr/>
                        <wps:spPr>
                          <a:xfrm>
                            <a:off x="2592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85" name="Rectangle 2185"/>
                        <wps:cNvSpPr/>
                        <wps:spPr>
                          <a:xfrm>
                            <a:off x="2880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86" name="Rectangle 2186"/>
                        <wps:cNvSpPr/>
                        <wps:spPr>
                          <a:xfrm>
                            <a:off x="3168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87" name="Rectangle 2187"/>
                        <wps:cNvSpPr/>
                        <wps:spPr>
                          <a:xfrm>
                            <a:off x="3456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88" name="Rectangle 2188"/>
                        <wps:cNvSpPr/>
                        <wps:spPr>
                          <a:xfrm>
                            <a:off x="3744000" y="2592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89" name="Rectangle 2189"/>
                        <wps:cNvSpPr/>
                        <wps:spPr>
                          <a:xfrm>
                            <a:off x="0" y="288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90" name="Rectangle 2190"/>
                        <wps:cNvSpPr/>
                        <wps:spPr>
                          <a:xfrm>
                            <a:off x="288000" y="2880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91" name="Rectangle 2191"/>
                        <wps:cNvSpPr/>
                        <wps:spPr>
                          <a:xfrm>
                            <a:off x="576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92" name="Rectangle 2192"/>
                        <wps:cNvSpPr/>
                        <wps:spPr>
                          <a:xfrm>
                            <a:off x="864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93" name="Rectangle 2193"/>
                        <wps:cNvSpPr/>
                        <wps:spPr>
                          <a:xfrm>
                            <a:off x="1152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94" name="Rectangle 2194"/>
                        <wps:cNvSpPr/>
                        <wps:spPr>
                          <a:xfrm>
                            <a:off x="1440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95" name="Rectangle 2195"/>
                        <wps:cNvSpPr/>
                        <wps:spPr>
                          <a:xfrm>
                            <a:off x="1728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96" name="Rectangle 2196"/>
                        <wps:cNvSpPr/>
                        <wps:spPr>
                          <a:xfrm>
                            <a:off x="2016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97" name="Rectangle 2197"/>
                        <wps:cNvSpPr/>
                        <wps:spPr>
                          <a:xfrm>
                            <a:off x="2304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98" name="Rectangle 2198"/>
                        <wps:cNvSpPr/>
                        <wps:spPr>
                          <a:xfrm>
                            <a:off x="2592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199" name="Rectangle 2199"/>
                        <wps:cNvSpPr/>
                        <wps:spPr>
                          <a:xfrm>
                            <a:off x="2880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00" name="Rectangle 2200"/>
                        <wps:cNvSpPr/>
                        <wps:spPr>
                          <a:xfrm>
                            <a:off x="3168000" y="2880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01" name="Rectangle 2201"/>
                        <wps:cNvSpPr/>
                        <wps:spPr>
                          <a:xfrm>
                            <a:off x="3456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02" name="Rectangle 2202"/>
                        <wps:cNvSpPr/>
                        <wps:spPr>
                          <a:xfrm>
                            <a:off x="3744000" y="2880000"/>
                            <a:ext cx="288000" cy="288000"/>
                          </a:xfrm>
                          <a:prstGeom prst="rect">
                            <a:avLst/>
                          </a:prstGeom>
                          <a:solidFill>
                            <a:schemeClr val="tx2"/>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03" name="Rectangle 2203"/>
                        <wps:cNvSpPr/>
                        <wps:spPr>
                          <a:xfrm>
                            <a:off x="0" y="3168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04" name="Rectangle 2204"/>
                        <wps:cNvSpPr/>
                        <wps:spPr>
                          <a:xfrm>
                            <a:off x="288000" y="3168000"/>
                            <a:ext cx="288000" cy="288000"/>
                          </a:xfrm>
                          <a:prstGeom prst="rect">
                            <a:avLst/>
                          </a:prstGeom>
                          <a:solidFill>
                            <a:schemeClr val="accent1">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05" name="Rectangle 2205"/>
                        <wps:cNvSpPr/>
                        <wps:spPr>
                          <a:xfrm>
                            <a:off x="576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06" name="Rectangle 2206"/>
                        <wps:cNvSpPr/>
                        <wps:spPr>
                          <a:xfrm>
                            <a:off x="86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07" name="Rectangle 2207"/>
                        <wps:cNvSpPr/>
                        <wps:spPr>
                          <a:xfrm>
                            <a:off x="1152000" y="3168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08" name="Rectangle 2208"/>
                        <wps:cNvSpPr/>
                        <wps:spPr>
                          <a:xfrm>
                            <a:off x="1440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09" name="Rectangle 2209"/>
                        <wps:cNvSpPr/>
                        <wps:spPr>
                          <a:xfrm>
                            <a:off x="1728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10" name="Rectangle 2210"/>
                        <wps:cNvSpPr/>
                        <wps:spPr>
                          <a:xfrm>
                            <a:off x="2016000" y="3168000"/>
                            <a:ext cx="288000" cy="288000"/>
                          </a:xfrm>
                          <a:prstGeom prst="rect">
                            <a:avLst/>
                          </a:prstGeom>
                          <a:solidFill>
                            <a:schemeClr val="accent2">
                              <a:lumMod val="90000"/>
                              <a:lumOff val="1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11" name="Rectangle 2211"/>
                        <wps:cNvSpPr/>
                        <wps:spPr>
                          <a:xfrm>
                            <a:off x="230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12" name="Rectangle 2212"/>
                        <wps:cNvSpPr/>
                        <wps:spPr>
                          <a:xfrm>
                            <a:off x="2592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13" name="Rectangle 2213"/>
                        <wps:cNvSpPr/>
                        <wps:spPr>
                          <a:xfrm>
                            <a:off x="2880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14" name="Rectangle 2214"/>
                        <wps:cNvSpPr/>
                        <wps:spPr>
                          <a:xfrm>
                            <a:off x="3168000" y="3168000"/>
                            <a:ext cx="288000" cy="288000"/>
                          </a:xfrm>
                          <a:prstGeom prst="rect">
                            <a:avLst/>
                          </a:prstGeom>
                          <a:solidFill>
                            <a:schemeClr val="accent2">
                              <a:lumMod val="70000"/>
                              <a:lumOff val="30000"/>
                            </a:schemeClr>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15" name="Rectangle 2215"/>
                        <wps:cNvSpPr/>
                        <wps:spPr>
                          <a:xfrm>
                            <a:off x="3456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16" name="Rectangle 2216"/>
                        <wps:cNvSpPr/>
                        <wps:spPr>
                          <a:xfrm>
                            <a:off x="3744000" y="3168000"/>
                            <a:ext cx="288000" cy="2880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wrap="square" rtlCol="0" anchor="ctr">
                          <a:noAutofit/>
                        </wps:bodyPr>
                      </wps:wsp>
                      <wps:wsp>
                        <wps:cNvPr id="2217" name="Rectangle 2217"/>
                        <wps:cNvSpPr/>
                        <wps:spPr>
                          <a:xfrm>
                            <a:off x="2879999" y="0"/>
                            <a:ext cx="2" cy="3456000"/>
                          </a:xfrm>
                          <a:prstGeom prst="rect">
                            <a:avLst/>
                          </a:prstGeom>
                          <a:solidFill>
                            <a:schemeClr val="tx1">
                              <a:lumMod val="20000"/>
                              <a:lumOff val="80000"/>
                            </a:schemeClr>
                          </a:solidFill>
                          <a:ln w="25400">
                            <a:solidFill>
                              <a:schemeClr val="accent1"/>
                            </a:solidFill>
                          </a:ln>
                        </wps:spPr>
                        <wps:style>
                          <a:lnRef idx="1">
                            <a:schemeClr val="accent1"/>
                          </a:lnRef>
                          <a:fillRef idx="3">
                            <a:schemeClr val="accent1"/>
                          </a:fillRef>
                          <a:effectRef idx="2">
                            <a:schemeClr val="accent1"/>
                          </a:effectRef>
                          <a:fontRef idx="minor">
                            <a:schemeClr val="lt1"/>
                          </a:fontRef>
                        </wps:style>
                        <wps:bodyPr rtlCol="0" anchor="ctr"/>
                      </wps:wsp>
                      <wps:wsp>
                        <wps:cNvPr id="2218" name="Rectangle 2218"/>
                        <wps:cNvSpPr/>
                        <wps:spPr>
                          <a:xfrm>
                            <a:off x="1727999" y="0"/>
                            <a:ext cx="2" cy="3456000"/>
                          </a:xfrm>
                          <a:prstGeom prst="rect">
                            <a:avLst/>
                          </a:prstGeom>
                          <a:solidFill>
                            <a:schemeClr val="tx1">
                              <a:lumMod val="20000"/>
                              <a:lumOff val="80000"/>
                            </a:schemeClr>
                          </a:solidFill>
                          <a:ln w="25400">
                            <a:solidFill>
                              <a:schemeClr val="accent1"/>
                            </a:solidFill>
                          </a:ln>
                        </wps:spPr>
                        <wps:style>
                          <a:lnRef idx="1">
                            <a:schemeClr val="accent1"/>
                          </a:lnRef>
                          <a:fillRef idx="3">
                            <a:schemeClr val="accent1"/>
                          </a:fillRef>
                          <a:effectRef idx="2">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id="Group 190" o:spid="_x0000_s1026" style="position:absolute;margin-left:55.35pt;margin-top:6.1pt;width:109.95pt;height:94.3pt;z-index:251845632;mso-width-relative:margin;mso-height-relative:margin" coordsize="40320,3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">
                <v:rect id="Rectangle 2035" o:spid="_x0000_s1027" style="position:absolute;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Pyp8UA&#10;AADdAAAADwAAAGRycy9kb3ducmV2LnhtbESPX2vCQBDE34V+h2MLvumlFkWip0ihRQUL/nvf5rZJ&#10;aG4v5FaT9tN7BcHHYWZ+w8yXnavUlZpQejbwMkxAEWfelpwbOB3fB1NQQZAtVp7JwC8FWC6eenNM&#10;rW95T9eD5CpCOKRooBCpU61DVpDDMPQ1cfS+feNQomxybRtsI9xVepQkE+2w5LhQYE1vBWU/h4sz&#10;IJMP7nZhO96Gzef6In51/vprjek/d6sZKKFOHuF7e20NjJLXMfy/iU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E/KnxQAAAN0AAAAPAAAAAAAAAAAAAAAAAJgCAABkcnMv&#10;ZG93bnJldi54bWxQSwUGAAAAAAQABAD1AAAAigMAAAAA&#10;" fillcolor="#84a6d1 [2260]" strokecolor="#4579b8 [3044]">
                  <v:shadow on="t" color="black" opacity="22937f" origin=",.5" offset="0,.63889mm"/>
                </v:rect>
                <v:rect id="Rectangle 2036" o:spid="_x0000_s1028" style="position:absolute;left: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Fs0MUA&#10;AADdAAAADwAAAGRycy9kb3ducmV2LnhtbESPUWvCQBCE3wv+h2OFvtWLFkOJniKCYoUWtPq+5rZJ&#10;aG4v5FaT+ut7hUIfh5n5hpkve1erG7Wh8mxgPEpAEefeVlwYOH1snl5ABUG2WHsmA98UYLkYPMwx&#10;s77jA92OUqgI4ZChgVKkybQOeUkOw8g3xNH79K1DibIttG2xi3BX60mSpNphxXGhxIbWJeVfx6sz&#10;IOmW+7ewn+7D6/vuKn51vtw7Yx6H/WoGSqiX//Bfe2cNTJLnFH7fxCe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wWzQxQAAAN0AAAAPAAAAAAAAAAAAAAAAAJgCAABkcnMv&#10;ZG93bnJldi54bWxQSwUGAAAAAAQABAD1AAAAigMAAAAA&#10;" fillcolor="#84a6d1 [2260]" strokecolor="#4579b8 [3044]">
                  <v:shadow on="t" color="black" opacity="22937f" origin=",.5" offset="0,.63889mm"/>
                </v:rect>
                <v:rect id="Rectangle 2037" o:spid="_x0000_s1029" style="position:absolute;left: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h/88cA&#10;AADdAAAADwAAAGRycy9kb3ducmV2LnhtbESPT2vCQBTE7wW/w/IEb3WjQivRVUKwtYdC6x88P7LP&#10;JCb7NmRXE/303UKhx2FmfsMs172pxY1aV1pWMBlHIIgzq0vOFRwPb89zEM4ja6wtk4I7OVivBk9L&#10;jLXteEe3vc9FgLCLUUHhfRNL6bKCDLqxbYiDd7atQR9km0vdYhfgppbTKHqRBksOCwU2lBaUVfur&#10;UZB8f51cM+/S993lc1sldfXI0o1So2GfLEB46v1/+K/9oRVMo9kr/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If/PHAAAA3QAAAA8AAAAAAAAAAAAAAAAAmAIAAGRy&#10;cy9kb3ducmV2LnhtbFBLBQYAAAAABAAEAPUAAACMAwAAAAA=&#10;" fillcolor="white [3212]" strokecolor="#4579b8 [3044]">
                  <v:shadow on="t" color="black" opacity="22937f" origin=",.5" offset="0,.63889mm"/>
                </v:rect>
                <v:rect id="Rectangle 2038" o:spid="_x0000_s1030" style="position:absolute;left: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frgcQA&#10;AADdAAAADwAAAGRycy9kb3ducmV2LnhtbERPy2rCQBTdC/2H4Rbc6aQpFEkdQwh9uBBqtLi+ZK5J&#10;msydkJma2K/vLASXh/Nep5PpxIUG11hW8LSMQBCXVjdcKfg+vi9WIJxH1thZJgVXcpBuHmZrTLQd&#10;uaDLwVcihLBLUEHtfZ9I6cqaDLql7YkDd7aDQR/gUEk94BjCTSfjKHqRBhsODTX2lNdUtodfoyDb&#10;f51cvxrzj+Jn99lmXftX5m9KzR+n7BWEp8nfxTf3ViuIo+cwN7wJT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X64HEAAAA3QAAAA8AAAAAAAAAAAAAAAAAmAIAAGRycy9k&#10;b3ducmV2LnhtbFBLBQYAAAAABAAEAPUAAACJAwAAAAA=&#10;" fillcolor="white [3212]" strokecolor="#4579b8 [3044]">
                  <v:shadow on="t" color="black" opacity="22937f" origin=",.5" offset="0,.63889mm"/>
                </v:rect>
                <v:rect id="Rectangle 2039" o:spid="_x0000_s1031" style="position:absolute;left: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tOGscA&#10;AADdAAAADwAAAGRycy9kb3ducmV2LnhtbESPQWvCQBSE7wX/w/KE3upGC0Wjq4SgbQ+F1iieH9ln&#10;EpN9G7Jbk/bXu0Khx2FmvmFWm8E04kqdqywrmE4iEMS51RUXCo6H3dMchPPIGhvLpOCHHGzWo4cV&#10;xtr2vKdr5gsRIOxiVFB638ZSurwkg25iW+LgnW1n0AfZFVJ32Ae4aeQsil6kwYrDQoktpSXldfZt&#10;FCRfnyfXzvv0dX/5eKuTpv7N061Sj+MhWYLwNPj/8F/7XSuYRc8LuL8JT0C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bThrHAAAA3QAAAA8AAAAAAAAAAAAAAAAAmAIAAGRy&#10;cy9kb3ducmV2LnhtbFBLBQYAAAAABAAEAPUAAACMAwAAAAA=&#10;" fillcolor="white [3212]" strokecolor="#4579b8 [3044]">
                  <v:shadow on="t" color="black" opacity="22937f" origin=",.5" offset="0,.63889mm"/>
                </v:rect>
                <v:rect id="Rectangle 2040" o:spid="_x0000_s1032" style="position:absolute;left: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eU+sQA&#10;AADdAAAADwAAAGRycy9kb3ducmV2LnhtbERPy2rCQBTdC/2H4Rbc6aShFEkdQwh9uBBqtLi+ZK5J&#10;msydkJma2K/vLASXh/Nep5PpxIUG11hW8LSMQBCXVjdcKfg+vi9WIJxH1thZJgVXcpBuHmZrTLQd&#10;uaDLwVcihLBLUEHtfZ9I6cqaDLql7YkDd7aDQR/gUEk94BjCTSfjKHqRBhsODTX2lNdUtodfoyDb&#10;f51cvxrzj+Jn99lmXftX5m9KzR+n7BWEp8nfxTf3ViuIo+ewP7wJT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nlPrEAAAA3QAAAA8AAAAAAAAAAAAAAAAAmAIAAGRycy9k&#10;b3ducmV2LnhtbFBLBQYAAAAABAAEAPUAAACJAwAAAAA=&#10;" fillcolor="white [3212]" strokecolor="#4579b8 [3044]">
                  <v:shadow on="t" color="black" opacity="22937f" origin=",.5" offset="0,.63889mm"/>
                </v:rect>
                <v:rect id="Rectangle 2041" o:spid="_x0000_s1033" style="position:absolute;left: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sxYccA&#10;AADdAAAADwAAAGRycy9kb3ducmV2LnhtbESPS2vDMBCE74X8B7GB3BrZIZTgRjHG5HUotHnQ82Jt&#10;bdfWylhK7PbXV4VCj8PMfMOs09G04k69qy0riOcRCOLC6ppLBdfL7nEFwnlkja1lUvBFDtLN5GGN&#10;ibYDn+h+9qUIEHYJKqi87xIpXVGRQTe3HXHwPmxv0AfZl1L3OAS4aeUiip6kwZrDQoUd5RUVzflm&#10;FGRvr++uWw35/vT5cmiytvku8q1Ss+mYPYPwNPr/8F/7qBUsomUM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rMWHHAAAA3QAAAA8AAAAAAAAAAAAAAAAAmAIAAGRy&#10;cy9kb3ducmV2LnhtbFBLBQYAAAAABAAEAPUAAACMAwAAAAA=&#10;" fillcolor="white [3212]" strokecolor="#4579b8 [3044]">
                  <v:shadow on="t" color="black" opacity="22937f" origin=",.5" offset="0,.63889mm"/>
                </v:rect>
                <v:rect id="Rectangle 2042" o:spid="_x0000_s1034" style="position:absolute;left: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mvFscA&#10;AADdAAAADwAAAGRycy9kb3ducmV2LnhtbESPT2vCQBTE7wW/w/KE3urGIEWiq4SgtYdC6x88P7LP&#10;JCb7NmS3Ju2n7xYEj8PM/IZZrgfTiBt1rrKsYDqJQBDnVldcKDgdty9zEM4ja2wsk4IfcrBejZ6W&#10;mGjb855uB1+IAGGXoILS+zaR0uUlGXQT2xIH72I7gz7IrpC6wz7ATSPjKHqVBisOCyW2lJWU14dv&#10;oyD9+jy7dt5nb/vrx65Om/o3zzZKPY+HdAHC0+Af4Xv7XSuIo1kM/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z5rxbHAAAA3QAAAA8AAAAAAAAAAAAAAAAAmAIAAGRy&#10;cy9kb3ducmV2LnhtbFBLBQYAAAAABAAEAPUAAACMAwAAAAA=&#10;" fillcolor="white [3212]" strokecolor="#4579b8 [3044]">
                  <v:shadow on="t" color="black" opacity="22937f" origin=",.5" offset="0,.63889mm"/>
                </v:rect>
                <v:rect id="Rectangle 2043" o:spid="_x0000_s1035" style="position:absolute;left: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UKjccA&#10;AADdAAAADwAAAGRycy9kb3ducmV2LnhtbESPT2vCQBTE7wW/w/IEb3WjliLRVUKwtYdC6x88P7LP&#10;JCb7NmRXE/303UKhx2FmfsMs172pxY1aV1pWMBlHIIgzq0vOFRwPb89zEM4ja6wtk4I7OVivBk9L&#10;jLXteEe3vc9FgLCLUUHhfRNL6bKCDLqxbYiDd7atQR9km0vdYhfgppbTKHqVBksOCwU2lBaUVfur&#10;UZB8f51cM+/S993lc1sldfXI0o1So2GfLEB46v1/+K/9oRVMo5cZ/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1Co3HAAAA3QAAAA8AAAAAAAAAAAAAAAAAmAIAAGRy&#10;cy9kb3ducmV2LnhtbFBLBQYAAAAABAAEAPUAAACMAwAAAAA=&#10;" fillcolor="white [3212]" strokecolor="#4579b8 [3044]">
                  <v:shadow on="t" color="black" opacity="22937f" origin=",.5" offset="0,.63889mm"/>
                </v:rect>
                <v:rect id="Rectangle 2044" o:spid="_x0000_s1036" style="position:absolute;left: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yS+cYA&#10;AADdAAAADwAAAGRycy9kb3ducmV2LnhtbESPT2vCQBTE7wW/w/KE3upGEZHoKiHY2kPB+gfPj+wz&#10;icm+DdnVpH56t1DocZiZ3zDLdW9qcafWlZYVjEcRCOLM6pJzBafj+9schPPIGmvLpOCHHKxXg5cl&#10;xtp2vKf7weciQNjFqKDwvomldFlBBt3INsTBu9jWoA+yzaVusQtwU8tJFM2kwZLDQoENpQVl1eFm&#10;FCTfu7Nr5l36sb9+baukrh5ZulHqddgnCxCeev8f/mt/agWTaDqF3zfhCcjVE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yS+cYAAADdAAAADwAAAAAAAAAAAAAAAACYAgAAZHJz&#10;L2Rvd25yZXYueG1sUEsFBgAAAAAEAAQA9QAAAIsDAAAAAA==&#10;" fillcolor="white [3212]" strokecolor="#4579b8 [3044]">
                  <v:shadow on="t" color="black" opacity="22937f" origin=",.5" offset="0,.63889mm"/>
                </v:rect>
                <v:rect id="Rectangle 2045" o:spid="_x0000_s1037" style="position:absolute;left: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A3YscA&#10;AADdAAAADwAAAGRycy9kb3ducmV2LnhtbESPT2vCQBTE7wW/w/IEb3Wj2CLRVUKwtYdC6x88P7LP&#10;JCb7NmRXE/303UKhx2FmfsMs172pxY1aV1pWMBlHIIgzq0vOFRwPb89zEM4ja6wtk4I7OVivBk9L&#10;jLXteEe3vc9FgLCLUUHhfRNL6bKCDLqxbYiDd7atQR9km0vdYhfgppbTKHqVBksOCwU2lBaUVfur&#10;UZB8f51cM+/S993lc1sldfXI0o1So2GfLEB46v1/+K/9oRVMo9kL/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QN2LHAAAA3QAAAA8AAAAAAAAAAAAAAAAAmAIAAGRy&#10;cy9kb3ducmV2LnhtbFBLBQYAAAAABAAEAPUAAACMAwAAAAA=&#10;" fillcolor="white [3212]" strokecolor="#4579b8 [3044]">
                  <v:shadow on="t" color="black" opacity="22937f" origin=",.5" offset="0,.63889mm"/>
                </v:rect>
                <v:rect id="Rectangle 2046" o:spid="_x0000_s1038" style="position:absolute;left: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KpFcYA&#10;AADdAAAADwAAAGRycy9kb3ducmV2LnhtbESPQWvCQBSE70L/w/IK3nRTEZHoKiG01YPQaovnR/aZ&#10;xGTfhuxqor++WxA8DjPzDbNc96YWV2pdaVnB2zgCQZxZXXKu4PfnYzQH4TyyxtoyKbiRg/XqZbDE&#10;WNuO93Q9+FwECLsYFRTeN7GULivIoBvbhjh4J9sa9EG2udQtdgFuajmJopk0WHJYKLChtKCsOlyM&#10;guT76+iaeZd+7s+7TZXU1T1L35UavvbJAoSn3j/Dj/ZWK5hE0xn8vw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8KpFcYAAADdAAAADwAAAAAAAAAAAAAAAACYAgAAZHJz&#10;L2Rvd25yZXYueG1sUEsFBgAAAAAEAAQA9QAAAIsDAAAAAA==&#10;" fillcolor="white [3212]" strokecolor="#4579b8 [3044]">
                  <v:shadow on="t" color="black" opacity="22937f" origin=",.5" offset="0,.63889mm"/>
                </v:rect>
                <v:rect id="Rectangle 2047" o:spid="_x0000_s1039" style="position:absolute;left:345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4MjscA&#10;AADdAAAADwAAAGRycy9kb3ducmV2LnhtbESPT2vCQBTE7wW/w/IEb3WjSCvRVUKwtYdC6x88P7LP&#10;JCb7NmRXE/303UKhx2FmfsMs172pxY1aV1pWMBlHIIgzq0vOFRwPb89zEM4ja6wtk4I7OVivBk9L&#10;jLXteEe3vc9FgLCLUUHhfRNL6bKCDLqxbYiDd7atQR9km0vdYhfgppbTKHqRBksOCwU2lBaUVfur&#10;UZB8f51cM+/S993lc1sldfXI0o1So2GfLEB46v1/+K/9oRVMo9kr/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ODI7HAAAA3QAAAA8AAAAAAAAAAAAAAAAAmAIAAGRy&#10;cy9kb3ducmV2LnhtbFBLBQYAAAAABAAEAPUAAACMAwAAAAA=&#10;" fillcolor="white [3212]" strokecolor="#4579b8 [3044]">
                  <v:shadow on="t" color="black" opacity="22937f" origin=",.5" offset="0,.63889mm"/>
                </v:rect>
                <v:rect id="Rectangle 2048" o:spid="_x0000_s1040" style="position:absolute;left:374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Y/MQA&#10;AADdAAAADwAAAGRycy9kb3ducmV2LnhtbERPy2rCQBTdC/2H4Rbc6aShFEkdQwh9uBBqtLi+ZK5J&#10;msydkJma2K/vLASXh/Nep5PpxIUG11hW8LSMQBCXVjdcKfg+vi9WIJxH1thZJgVXcpBuHmZrTLQd&#10;uaDLwVcihLBLUEHtfZ9I6cqaDLql7YkDd7aDQR/gUEk94BjCTSfjKHqRBhsODTX2lNdUtodfoyDb&#10;f51cvxrzj+Jn99lmXftX5m9KzR+n7BWEp8nfxTf3ViuIo+cwN7wJT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RmPzEAAAA3QAAAA8AAAAAAAAAAAAAAAAAmAIAAGRycy9k&#10;b3ducmV2LnhtbFBLBQYAAAAABAAEAPUAAACJAwAAAAA=&#10;" fillcolor="white [3212]" strokecolor="#4579b8 [3044]">
                  <v:shadow on="t" color="black" opacity="22937f" origin=",.5" offset="0,.63889mm"/>
                </v:rect>
                <v:rect id="Rectangle 2049" o:spid="_x0000_s1041"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DBwskA&#10;AADdAAAADwAAAGRycy9kb3ducmV2LnhtbESPQU/CQBSE7yT8h80j8WJgCypgYSFGNMF4kcKB47P7&#10;aEu7b5vuWqq/3jUx4TiZmW8yy3VnKtFS4wrLCsajCARxanXBmYLD/nU4B+E8ssbKMin4JgfrVb+3&#10;xFjbC++oTXwmAoRdjApy7+tYSpfmZNCNbE0cvJNtDPogm0zqBi8Bbio5iaKpNFhwWMixpuec0jL5&#10;Mgrmx7e0nL0cbu82Hw/Z5ly+/7TJp1I3g+5pAcJT56/h//ZWK5hE94/w9yY8Abn6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RDBwskAAADdAAAADwAAAAAAAAAAAAAAAACYAgAA&#10;ZHJzL2Rvd25yZXYueG1sUEsFBgAAAAAEAAQA9QAAAI4DAAAAAA==&#10;" fillcolor="#ccc [669]" strokecolor="#4579b8 [3044]">
                  <v:shadow on="t" color="black" opacity="22937f" origin=",.5" offset="0,.63889mm"/>
                </v:rect>
                <v:rect id="Rectangle 2050" o:spid="_x0000_s1042"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P+gsYA&#10;AADdAAAADwAAAGRycy9kb3ducmV2LnhtbERPTWvCQBC9C/6HZYReim5qsYboKqW2UPFSowePY3ZM&#10;0mRnQ3YbU39991Dw+Hjfy3VvatFR60rLCp4mEQjizOqScwXHw8c4BuE8ssbaMin4JQfr1XCwxETb&#10;K++pS30uQgi7BBUU3jeJlC4ryKCb2IY4cBfbGvQBtrnULV5DuKnlNIpepMGSQ0OBDb0VlFXpj1EQ&#10;n7ZZNX8/Pj5vvmb55rva3br0rNTDqH9dgPDU+7v43/2pFUyjWdgf3oQn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P+gsYAAADdAAAADwAAAAAAAAAAAAAAAACYAgAAZHJz&#10;L2Rvd25yZXYueG1sUEsFBgAAAAAEAAQA9QAAAIsDAAAAAA==&#10;" fillcolor="#ccc [669]" strokecolor="#4579b8 [3044]">
                  <v:shadow on="t" color="black" opacity="22937f" origin=",.5" offset="0,.63889mm"/>
                </v:rect>
                <v:rect id="Rectangle 2051" o:spid="_x0000_s1043" style="position:absolute;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cRBMQA&#10;AADdAAAADwAAAGRycy9kb3ducmV2LnhtbESPUWvCQBCE3wv+h2OFvtWLglKip4hgsYJCtX1fc9sk&#10;NLcXcqtJ/fWeIPg4zMw3zGzRuUpdqAmlZwPDQQKKOPO25NzA93H99g4qCLLFyjMZ+KcAi3nvZYap&#10;9S1/0eUguYoQDikaKETqVOuQFeQwDHxNHL1f3ziUKJtc2wbbCHeVHiXJRDssOS4UWNOqoOzvcHYG&#10;ZPLB3S5sx9vwud+cxS9/TtfWmNd+t5yCEurkGX60N9bAKBkP4f4mPgE9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3EQTEAAAA3QAAAA8AAAAAAAAAAAAAAAAAmAIAAGRycy9k&#10;b3ducmV2LnhtbFBLBQYAAAAABAAEAPUAAACJAwAAAAA=&#10;" fillcolor="#84a6d1 [2260]" strokecolor="#4579b8 [3044]">
                  <v:shadow on="t" color="black" opacity="22937f" origin=",.5" offset="0,.63889mm"/>
                </v:rect>
                <v:rect id="Rectangle 2052" o:spid="_x0000_s1044" style="position:absolute;left:28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WPc8UA&#10;AADdAAAADwAAAGRycy9kb3ducmV2LnhtbESPX2vCQBDE34V+h2OFvpmLAUVST5FCixUq+Kfv29w2&#10;Cc3thdxq0n56r1DwcZiZ3zDL9eAadaUu1J4NTJMUFHHhbc2lgfPpZbIAFQTZYuOZDPxQgPXqYbTE&#10;3PqeD3Q9SqkihEOOBiqRNtc6FBU5DIlviaP35TuHEmVXatthH+Gu0VmazrXDmuNChS09V1R8Hy/O&#10;gMxfeXgPu9kuvO23F/Gbj8/f3pjH8bB5AiU0yD38395aA1k6y+DvTXwC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JY9zxQAAAN0AAAAPAAAAAAAAAAAAAAAAAJgCAABkcnMv&#10;ZG93bnJldi54bWxQSwUGAAAAAAQABAD1AAAAigMAAAAA&#10;" fillcolor="#84a6d1 [2260]" strokecolor="#4579b8 [3044]">
                  <v:shadow on="t" color="black" opacity="22937f" origin=",.5" offset="0,.63889mm"/>
                </v:rect>
                <v:rect id="Rectangle 2053" o:spid="_x0000_s1045" style="position:absolute;left:57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ycUMcA&#10;AADdAAAADwAAAGRycy9kb3ducmV2LnhtbESPT2vCQBTE7wW/w/IEb3Wj0iLRVUKwtYdC6x88P7LP&#10;JCb7NmRXE/303UKhx2FmfsMs172pxY1aV1pWMBlHIIgzq0vOFRwPb89zEM4ja6wtk4I7OVivBk9L&#10;jLXteEe3vc9FgLCLUUHhfRNL6bKCDLqxbYiDd7atQR9km0vdYhfgppbTKHqVBksOCwU2lBaUVfur&#10;UZB8f51cM+/S993lc1sldfXI0o1So2GfLEB46v1/+K/9oRVMo5cZ/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ZsnFDHAAAA3QAAAA8AAAAAAAAAAAAAAAAAmAIAAGRy&#10;cy9kb3ducmV2LnhtbFBLBQYAAAAABAAEAPUAAACMAwAAAAA=&#10;" fillcolor="white [3212]" strokecolor="#4579b8 [3044]">
                  <v:shadow on="t" color="black" opacity="22937f" origin=",.5" offset="0,.63889mm"/>
                </v:rect>
                <v:rect id="Rectangle 2054" o:spid="_x0000_s1046" style="position:absolute;left:86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UEJMcA&#10;AADdAAAADwAAAGRycy9kb3ducmV2LnhtbESPT2vCQBTE7wW/w/IEb3Wj2CLRVUKwtYdC6x88P7LP&#10;JCb7NmRXE/303UKhx2FmfsMs172pxY1aV1pWMBlHIIgzq0vOFRwPb89zEM4ja6wtk4I7OVivBk9L&#10;jLXteEe3vc9FgLCLUUHhfRNL6bKCDLqxbYiDd7atQR9km0vdYhfgppbTKHqVBksOCwU2lBaUVfur&#10;UZB8f51cM+/S993lc1sldfXI0o1So2GfLEB46v1/+K/9oRVMo5cZ/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FBCTHAAAA3QAAAA8AAAAAAAAAAAAAAAAAmAIAAGRy&#10;cy9kb3ducmV2LnhtbFBLBQYAAAAABAAEAPUAAACMAwAAAAA=&#10;" fillcolor="white [3212]" strokecolor="#4579b8 [3044]">
                  <v:shadow on="t" color="black" opacity="22937f" origin=",.5" offset="0,.63889mm"/>
                </v:rect>
                <v:rect id="Rectangle 2055" o:spid="_x0000_s1047" style="position:absolute;left:1152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zRD8YA&#10;AADdAAAADwAAAGRycy9kb3ducmV2LnhtbESPQWsCMRSE7wX/Q3iCt5q4VLFbo9iiIEIPWu35sXnd&#10;LN28LJvUXf31plDocZiZb5jFqne1uFAbKs8aJmMFgrjwpuJSw+lj+zgHESKywdozabhSgNVy8LDA&#10;3PiOD3Q5xlIkCIccNdgYm1zKUFhyGMa+IU7el28dxiTbUpoWuwR3tcyUmkmHFacFiw29WSq+jz9O&#10;g7KvszPd9pssqM+n9832uTufotajYb9+ARGpj//hv/bOaMjUdAq/b9IT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gzRD8YAAADdAAAADwAAAAAAAAAAAAAAAACYAgAAZHJz&#10;L2Rvd25yZXYueG1sUEsFBgAAAAAEAAQA9QAAAIsDAAAAAA==&#10;" fillcolor="#1f497d [3215]" strokecolor="#4579b8 [3044]">
                  <v:shadow on="t" color="black" opacity="22937f" origin=",.5" offset="0,.63889mm"/>
                </v:rect>
                <v:rect id="Rectangle 2056" o:spid="_x0000_s1048" style="position:absolute;left:1440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PeMYA&#10;AADdAAAADwAAAGRycy9kb3ducmV2LnhtbESPQWsCMRSE74X+h/AKvdXEpS51NUorCqXQg1Y9PzbP&#10;zeLmZdlEd+uvbwqFHoeZ+YaZLwfXiCt1ofasYTxSIIhLb2quNOy/Nk8vIEJENth4Jg3fFGC5uL+b&#10;Y2F8z1u67mIlEoRDgRpsjG0hZSgtOQwj3xIn7+Q7hzHJrpKmwz7BXSMzpXLpsOa0YLGllaXyvLs4&#10;Dcq+5Qe6fayzoI7Pn+vNtD/so9aPD8PrDESkIf6H/9rvRkOmJjn8vk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t5PeMYAAADdAAAADwAAAAAAAAAAAAAAAACYAgAAZHJz&#10;L2Rvd25yZXYueG1sUEsFBgAAAAAEAAQA9QAAAIsDAAAAAA==&#10;" fillcolor="#1f497d [3215]" strokecolor="#4579b8 [3044]">
                  <v:shadow on="t" color="black" opacity="22937f" origin=",.5" offset="0,.63889mm"/>
                </v:rect>
                <v:rect id="Rectangle 2057" o:spid="_x0000_s1049" style="position:absolute;left:172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eaU8cA&#10;AADdAAAADwAAAGRycy9kb3ducmV2LnhtbESPT2vCQBTE7wW/w/IEb3WjYCvRVUKwtYdC6x88P7LP&#10;JCb7NmRXE/303UKhx2FmfsMs172pxY1aV1pWMBlHIIgzq0vOFRwPb89zEM4ja6wtk4I7OVivBk9L&#10;jLXteEe3vc9FgLCLUUHhfRNL6bKCDLqxbYiDd7atQR9km0vdYhfgppbTKHqRBksOCwU2lBaUVfur&#10;UZB8f51cM+/S993lc1sldfXI0o1So2GfLEB46v1/+K/9oRVMo9kr/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XmlPHAAAA3QAAAA8AAAAAAAAAAAAAAAAAmAIAAGRy&#10;cy9kb3ducmV2LnhtbFBLBQYAAAAABAAEAPUAAACMAwAAAAA=&#10;" fillcolor="white [3212]" strokecolor="#4579b8 [3044]">
                  <v:shadow on="t" color="black" opacity="22937f" origin=",.5" offset="0,.63889mm"/>
                </v:rect>
                <v:rect id="Rectangle 2058" o:spid="_x0000_s1050" style="position:absolute;left:201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OIcQA&#10;AADdAAAADwAAAGRycy9kb3ducmV2LnhtbERPy2rCQBTdC/2H4Rbc6aSBFkkdQwh9uBBqtLi+ZK5J&#10;msydkJma2K/vLASXh/Nep5PpxIUG11hW8LSMQBCXVjdcKfg+vi9WIJxH1thZJgVXcpBuHmZrTLQd&#10;uaDLwVcihLBLUEHtfZ9I6cqaDLql7YkDd7aDQR/gUEk94BjCTSfjKHqRBhsODTX2lNdUtodfoyDb&#10;f51cvxrzj+Jn99lmXftX5m9KzR+n7BWEp8nfxTf3ViuIo+cwN7wJT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IDiHEAAAA3QAAAA8AAAAAAAAAAAAAAAAAmAIAAGRycy9k&#10;b3ducmV2LnhtbFBLBQYAAAAABAAEAPUAAACJAwAAAAA=&#10;" fillcolor="white [3212]" strokecolor="#4579b8 [3044]">
                  <v:shadow on="t" color="black" opacity="22937f" origin=",.5" offset="0,.63889mm"/>
                </v:rect>
                <v:rect id="Rectangle 2059" o:spid="_x0000_s1051" style="position:absolute;left:230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HbCsYA&#10;AADdAAAADwAAAGRycy9kb3ducmV2LnhtbESPQWsCMRSE74X+h/AK3jTpolK3RtGiIAUPtdrzY/O6&#10;Wbp5WTapu/rrG0HocZiZb5j5sne1OFMbKs8ankcKBHHhTcWlhuPndvgCIkRkg7Vn0nChAMvF48Mc&#10;c+M7/qDzIZYiQTjkqMHG2ORShsKSwzDyDXHyvn3rMCbZltK02CW4q2Wm1FQ6rDgtWGzozVLxc/h1&#10;GpRdT090fd9kQX2N95vtrDsdo9aDp371CiJSH//D9/bOaMjUZAa3N+kJ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0HbCsYAAADdAAAADwAAAAAAAAAAAAAAAACYAgAAZHJz&#10;L2Rvd25yZXYueG1sUEsFBgAAAAAEAAQA9QAAAIsDAAAAAA==&#10;" fillcolor="#1f497d [3215]" strokecolor="#4579b8 [3044]">
                  <v:shadow on="t" color="black" opacity="22937f" origin=",.5" offset="0,.63889mm"/>
                </v:rect>
                <v:rect id="Rectangle 2060" o:spid="_x0000_s1052" style="position:absolute;left:2592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e4KsMA&#10;AADdAAAADwAAAGRycy9kb3ducmV2LnhtbERPW2vCMBR+F/YfwhH2pollFO2Msg2FIezBenk+NGdN&#10;WXNSmsx2/vrlYbDHj+++3o6uFTfqQ+NZw2KuQBBX3jRcazif9rMliBCRDbaeScMPBdhuHiZrLIwf&#10;+Ei3MtYihXAoUIONsSukDJUlh2HuO+LEffreYUywr6XpcUjhrpWZUrl02HBqsNjRm6Xqq/x2GpR9&#10;zS90P+yyoK5PH7v9arico9aP0/HlGUSkMf6L/9zvRkOm8rQ/vU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e4KsMAAADdAAAADwAAAAAAAAAAAAAAAACYAgAAZHJzL2Rv&#10;d25yZXYueG1sUEsFBgAAAAAEAAQA9QAAAIgDAAAAAA==&#10;" fillcolor="#1f497d [3215]" strokecolor="#4579b8 [3044]">
                  <v:shadow on="t" color="black" opacity="22937f" origin=",.5" offset="0,.63889mm"/>
                </v:rect>
                <v:rect id="Rectangle 2061" o:spid="_x0000_s1053" style="position:absolute;left:2880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5tAccA&#10;AADdAAAADwAAAGRycy9kb3ducmV2LnhtbESPT2vCQBTE74V+h+UVems28SCSuoYQ7J9DwarF8yP7&#10;TGKyb0N2a1I/fVcQPA4z8xtmmU2mE2caXGNZQRLFIIhLqxuuFPzs314WIJxH1thZJgV/5CBbPT4s&#10;MdV25C2dd74SAcIuRQW1930qpStrMugi2xMH72gHgz7IoZJ6wDHATSdncTyXBhsOCzX2VNRUtrtf&#10;oyD/3hxcvxiL9+3p66PNu/ZSFmulnp+m/BWEp8nfw7f2p1Ywi+cJXN+EJy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ebQHHAAAA3QAAAA8AAAAAAAAAAAAAAAAAmAIAAGRy&#10;cy9kb3ducmV2LnhtbFBLBQYAAAAABAAEAPUAAACMAwAAAAA=&#10;" fillcolor="white [3212]" strokecolor="#4579b8 [3044]">
                  <v:shadow on="t" color="black" opacity="22937f" origin=",.5" offset="0,.63889mm"/>
                </v:rect>
                <v:rect id="Rectangle 2062" o:spid="_x0000_s1054" style="position:absolute;left:3168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zzdsYA&#10;AADdAAAADwAAAGRycy9kb3ducmV2LnhtbESPQWvCQBSE7wX/w/IEb3VjDiLRVUJQ60Fo1dLzI/tM&#10;YrJvQ3ZrYn99t1DwOMzMN8xqM5hG3KlzlWUFs2kEgji3uuJCwedl97oA4TyyxsYyKXiQg8169LLC&#10;RNueT3Q/+0IECLsEFZTet4mULi/JoJvaljh4V9sZ9EF2hdQd9gFuGhlH0VwarDgslNhSVlJen7+N&#10;gvTj/cu1iz7bn27Htzpt6p882yo1GQ/pEoSnwT/D/+2DVhBH8xj+3o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0zzdsYAAADdAAAADwAAAAAAAAAAAAAAAACYAgAAZHJz&#10;L2Rvd25yZXYueG1sUEsFBgAAAAAEAAQA9QAAAIsDAAAAAA==&#10;" fillcolor="white [3212]" strokecolor="#4579b8 [3044]">
                  <v:shadow on="t" color="black" opacity="22937f" origin=",.5" offset="0,.63889mm"/>
                </v:rect>
                <v:rect id="Rectangle 2063" o:spid="_x0000_s1055" style="position:absolute;left:3456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UmXcYA&#10;AADdAAAADwAAAGRycy9kb3ducmV2LnhtbESPQWsCMRSE74X+h/AKvdXErSx1NUorCqXQg1Y9PzbP&#10;zeLmZdlEd+uvbwqFHoeZ+YaZLwfXiCt1ofasYTxSIIhLb2quNOy/Nk8vIEJENth4Jg3fFGC5uL+b&#10;Y2F8z1u67mIlEoRDgRpsjG0hZSgtOQwj3xIn7+Q7hzHJrpKmwz7BXSMzpXLpsOa0YLGllaXyvLs4&#10;Dcq+5Qe6fayzoI6Tz/Vm2h/2UevHh+F1BiLSEP/Df+13oyFT+TP8vk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UmXcYAAADdAAAADwAAAAAAAAAAAAAAAACYAgAAZHJz&#10;L2Rvd25yZXYueG1sUEsFBgAAAAAEAAQA9QAAAIsDAAAAAA==&#10;" fillcolor="#1f497d [3215]" strokecolor="#4579b8 [3044]">
                  <v:shadow on="t" color="black" opacity="22937f" origin=",.5" offset="0,.63889mm"/>
                </v:rect>
                <v:rect id="Rectangle 2064" o:spid="_x0000_s1056" style="position:absolute;left:37440;top:28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KcUA&#10;AADdAAAADwAAAGRycy9kb3ducmV2LnhtbESPQWsCMRSE74X+h/AK3mrSRZZ2NUpbFKTgoVY9PzbP&#10;zeLmZdlEd+2vN4WCx2FmvmFmi8E14kJdqD1reBkrEMSlNzVXGnY/q+dXECEiG2w8k4YrBVjMHx9m&#10;WBjf8zddtrESCcKhQA02xraQMpSWHIaxb4mTd/Sdw5hkV0nTYZ/grpGZUrl0WHNasNjSp6XytD07&#10;Dcp+5Hv6/VpmQR0mm+Xqrd/votajp+F9CiLSEO/h//baaMhUPoG/N+kJ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L4pxQAAAN0AAAAPAAAAAAAAAAAAAAAAAJgCAABkcnMv&#10;ZG93bnJldi54bWxQSwUGAAAAAAQABAD1AAAAigMAAAAA&#10;" fillcolor="#1f497d [3215]" strokecolor="#4579b8 [3044]">
                  <v:shadow on="t" color="black" opacity="22937f" origin=",.5" offset="0,.63889mm"/>
                </v:rect>
                <v:rect id="Rectangle 2065" o:spid="_x0000_s1057" style="position:absolute;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q78UA&#10;AADdAAAADwAAAGRycy9kb3ducmV2LnhtbESPX2vCMBTF3wW/Q7iCbzNRNjc6o4ioOPaidfh8ae7a&#10;suamNFmN+/TLYODj4fz5cRaraBvRU+drxxqmEwWCuHCm5lLDx3n38ALCB2SDjWPScCMPq+VwsMDM&#10;uCufqM9DKdII+ww1VCG0mZS+qMiin7iWOHmfrrMYkuxKaTq8pnHbyJlSc2mx5kSosKVNRcVX/m0T&#10;pO/Pl30e3+mye/s5Pj9GVW9PWo9Hcf0KIlAM9/B/+2A0zNT8Cf7epCc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ervxQAAAN0AAAAPAAAAAAAAAAAAAAAAAJgCAABkcnMv&#10;ZG93bnJldi54bWxQSwUGAAAAAAQABAD1AAAAigMAAAAA&#10;" fillcolor="#d38482 [2261]" strokecolor="#4579b8 [3044]">
                  <v:shadow on="t" color="black" opacity="22937f" origin=",.5" offset="0,.63889mm"/>
                </v:rect>
                <v:rect id="Rectangle 2066" o:spid="_x0000_s1058" style="position:absolute;left:28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JDzcQA&#10;AADdAAAADwAAAGRycy9kb3ducmV2LnhtbESPUWvCQBCE3wv+h2MF3+pFwVCip4igqGChtn1fc9sk&#10;NLcXcquJ/vpeodDHYWa+YRar3tXqRm2oPBuYjBNQxLm3FRcGPt63zy+ggiBbrD2TgTsFWC0HTwvM&#10;rO/4jW5nKVSEcMjQQCnSZFqHvCSHYewb4uh9+dahRNkW2rbYRbir9TRJUu2w4rhQYkObkvLv89UZ&#10;kHTH/SkcZ8dweN1fxa8/L4/OmNGwX89BCfXyH/5r762BaZKm8PsmPg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yQ83EAAAA3QAAAA8AAAAAAAAAAAAAAAAAmAIAAGRycy9k&#10;b3ducmV2LnhtbFBLBQYAAAAABAAEAPUAAACJAwAAAAA=&#10;" fillcolor="#84a6d1 [2260]" strokecolor="#4579b8 [3044]">
                  <v:shadow on="t" color="black" opacity="22937f" origin=",.5" offset="0,.63889mm"/>
                </v:rect>
                <v:rect id="Rectangle 2067" o:spid="_x0000_s1059" style="position:absolute;left:57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tQ7scA&#10;AADdAAAADwAAAGRycy9kb3ducmV2LnhtbESPT2vCQBTE7wW/w/KE3upGDyrRVUKwtYeC9Q+eH9ln&#10;EpN9G7KrSf30bqHQ4zAzv2GW697U4k6tKy0rGI8iEMSZ1SXnCk7H97c5COeRNdaWScEPOVivBi9L&#10;jLXteE/3g89FgLCLUUHhfRNL6bKCDLqRbYiDd7GtQR9km0vdYhfgppaTKJpKgyWHhQIbSgvKqsPN&#10;KEi+d2fXzLv0Y3/92lZJXT2ydKPU67BPFiA89f4//Nf+1Aom0XQGv2/CE5Cr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7UO7HAAAA3QAAAA8AAAAAAAAAAAAAAAAAmAIAAGRy&#10;cy9kb3ducmV2LnhtbFBLBQYAAAAABAAEAPUAAACMAwAAAAA=&#10;" fillcolor="white [3212]" strokecolor="#4579b8 [3044]">
                  <v:shadow on="t" color="black" opacity="22937f" origin=",.5" offset="0,.63889mm"/>
                </v:rect>
                <v:rect id="Rectangle 2068" o:spid="_x0000_s1060" style="position:absolute;left:86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TEnMMA&#10;AADdAAAADwAAAGRycy9kb3ducmV2LnhtbERPy2qDQBTdB/oPwy10l4zNQsRkEkT6WhRSk9L1xblR&#10;o3NHnKnafH1nEcjycN7b/Ww6MdLgGssKnlcRCOLS6oYrBd+n12UCwnlkjZ1lUvBHDva7h8UWU20n&#10;Lmg8+kqEEHYpKqi971MpXVmTQbeyPXHgznYw6AMcKqkHnEK46eQ6imJpsOHQUGNPeU1le/w1CrKv&#10;w4/rkyl/Ky6f723Wtdcyf1Hq6XHONiA8zf4uvrk/tIJ1FIe54U14An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TEnMMAAADdAAAADwAAAAAAAAAAAAAAAACYAgAAZHJzL2Rv&#10;d25yZXYueG1sUEsFBgAAAAAEAAQA9QAAAIgDAAAAAA==&#10;" fillcolor="white [3212]" strokecolor="#4579b8 [3044]">
                  <v:shadow on="t" color="black" opacity="22937f" origin=",.5" offset="0,.63889mm"/>
                </v:rect>
                <v:rect id="Rectangle 2069" o:spid="_x0000_s1061" style="position:absolute;left:1152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G+08UA&#10;AADdAAAADwAAAGRycy9kb3ducmV2LnhtbESPS4vCQBCE78L+h6EFbzoxiJhsRnEFYQ8+8JF7k+lN&#10;gpmekJnV7L/fEQSPRVV9RWWr3jTiTp2rLSuYTiIQxIXVNZcKrpfteAHCeWSNjWVS8EcOVsuPQYap&#10;tg8+0f3sSxEg7FJUUHnfplK6oiKDbmJb4uD92M6gD7Irpe7wEeCmkXEUzaXBmsNChS1tKipu51+j&#10;4HhYn9rrLLZJQvv8sMv7m9x9KTUa9utPEJ56/w6/2t9aQRzNE3i+CU9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Eb7TxQAAAN0AAAAPAAAAAAAAAAAAAAAAAJgCAABkcnMv&#10;ZG93bnJldi54bWxQSwUGAAAAAAQABAD1AAAAigMAAAAA&#10;" fillcolor="#c6615e [2901]" strokecolor="#4579b8 [3044]">
                  <v:shadow on="t" color="black" opacity="22937f" origin=",.5" offset="0,.63889mm"/>
                </v:rect>
                <v:rect id="Rectangle 2070" o:spid="_x0000_s1062" style="position:absolute;left:1440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teR8QA&#10;AADdAAAADwAAAGRycy9kb3ducmV2LnhtbERPy26CQBTdm/QfJreJOx3KojXUkRDShwuTijaub5gr&#10;UJg7hJkK9us7CxOXJ+e9TifTiQsNrrGs4GkZgSAurW64UvB9fF+sQDiPrLGzTAqu5CDdPMzWmGg7&#10;ckGXg69ECGGXoILa+z6R0pU1GXRL2xMH7mwHgz7AoZJ6wDGEm07GUfQsDTYcGmrsKa+pbA+/RkG2&#10;/zq5fjXmH8XP7rPNuvavzN+Umj9O2SsIT5O/i2/urVYQRy9hf3gTn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LXkfEAAAA3QAAAA8AAAAAAAAAAAAAAAAAmAIAAGRycy9k&#10;b3ducmV2LnhtbFBLBQYAAAAABAAEAPUAAACJAwAAAAA=&#10;" fillcolor="white [3212]" strokecolor="#4579b8 [3044]">
                  <v:shadow on="t" color="black" opacity="22937f" origin=",.5" offset="0,.63889mm"/>
                </v:rect>
                <v:rect id="Rectangle 2071" o:spid="_x0000_s1063" style="position:absolute;left:172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73McA&#10;AADdAAAADwAAAGRycy9kb3ducmV2LnhtbESPS2vDMBCE74X8B7GB3BrZOaTBjWKMyetQaPOg58Xa&#10;2q6tlbGU2O2vrwqFHoeZ+YZZp6NpxZ16V1tWEM8jEMSF1TWXCq6X3eMKhPPIGlvLpOCLHKSbycMa&#10;E20HPtH97EsRIOwSVFB53yVSuqIig25uO+LgfdjeoA+yL6XucQhw08pFFC2lwZrDQoUd5RUVzflm&#10;FGRvr++uWw35/vT5cmiytvku8q1Ss+mYPYPwNPr/8F/7qBUsoqcYft+EJyA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H+9zHAAAA3QAAAA8AAAAAAAAAAAAAAAAAmAIAAGRy&#10;cy9kb3ducmV2LnhtbFBLBQYAAAAABAAEAPUAAACMAwAAAAA=&#10;" fillcolor="white [3212]" strokecolor="#4579b8 [3044]">
                  <v:shadow on="t" color="black" opacity="22937f" origin=",.5" offset="0,.63889mm"/>
                </v:rect>
                <v:rect id="Rectangle 2072" o:spid="_x0000_s1064" style="position:absolute;left:201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3kRsUA&#10;AADdAAAADwAAAGRycy9kb3ducmV2LnhtbESPX2vCMBTF3wd+h3CFvc1kZeioRhmiY2MvWsXnS3Nt&#10;i81NabKa7dObgbDHw/nz4yxW0bZioN43jjU8TxQI4tKZhisNx8P26RWED8gGW8ek4Yc8rJajhwXm&#10;xl15T0MRKpFG2OeooQ6hy6X0ZU0W/cR1xMk7u95iSLKvpOnxmsZtKzOlptJiw4lQY0frmspL8W0T&#10;ZBgOp/ciftFp+/m7m71E1Wz2Wj+O49scRKAY/sP39ofRkKlZBn9v0hO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zeRGxQAAAN0AAAAPAAAAAAAAAAAAAAAAAJgCAABkcnMv&#10;ZG93bnJldi54bWxQSwUGAAAAAAQABAD1AAAAigMAAAAA&#10;" fillcolor="#d38482 [2261]" strokecolor="#4579b8 [3044]">
                  <v:shadow on="t" color="black" opacity="22937f" origin=",.5" offset="0,.63889mm"/>
                </v:rect>
                <v:rect id="Rectangle 2073" o:spid="_x0000_s1065" style="position:absolute;left:230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nAMMcA&#10;AADdAAAADwAAAGRycy9kb3ducmV2LnhtbESPT2vCQBTE7wW/w/IEb3WjQivRVUKwtYdC6x88P7LP&#10;JCb7NmRXE/303UKhx2FmfsMs172pxY1aV1pWMBlHIIgzq0vOFRwPb89zEM4ja6wtk4I7OVivBk9L&#10;jLXteEe3vc9FgLCLUUHhfRNL6bKCDLqxbYiDd7atQR9km0vdYhfgppbTKHqRBksOCwU2lBaUVfur&#10;UZB8f51cM+/S993lc1sldfXI0o1So2GfLEB46v1/+K/9oRVMo9cZ/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3ZwDDHAAAA3QAAAA8AAAAAAAAAAAAAAAAAmAIAAGRy&#10;cy9kb3ducmV2LnhtbFBLBQYAAAAABAAEAPUAAACMAwAAAAA=&#10;" fillcolor="white [3212]" strokecolor="#4579b8 [3044]">
                  <v:shadow on="t" color="black" opacity="22937f" origin=",.5" offset="0,.63889mm"/>
                </v:rect>
                <v:rect id="Rectangle 2074" o:spid="_x0000_s1066" style="position:absolute;left:2592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BYRMcA&#10;AADdAAAADwAAAGRycy9kb3ducmV2LnhtbESPT2vCQBTE7wW/w/IEb3WjSCvRVUKwtYdC6x88P7LP&#10;JCb7NmRXE/303UKhx2FmfsMs172pxY1aV1pWMBlHIIgzq0vOFRwPb89zEM4ja6wtk4I7OVivBk9L&#10;jLXteEe3vc9FgLCLUUHhfRNL6bKCDLqxbYiDd7atQR9km0vdYhfgppbTKHqRBksOCwU2lBaUVfur&#10;UZB8f51cM+/S993lc1sldfXI0o1So2GfLEB46v1/+K/9oRVMo9cZ/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wWETHAAAA3QAAAA8AAAAAAAAAAAAAAAAAmAIAAGRy&#10;cy9kb3ducmV2LnhtbFBLBQYAAAAABAAEAPUAAACMAwAAAAA=&#10;" fillcolor="white [3212]" strokecolor="#4579b8 [3044]">
                  <v:shadow on="t" color="black" opacity="22937f" origin=",.5" offset="0,.63889mm"/>
                </v:rect>
                <v:rect id="Rectangle 2075" o:spid="_x0000_s1067" style="position:absolute;left:2880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z938cA&#10;AADdAAAADwAAAGRycy9kb3ducmV2LnhtbESPT2vCQBTE7wW/w/IEb3WjYCvRVUKwtYdC6x88P7LP&#10;JCb7NmRXE/303UKhx2FmfsMs172pxY1aV1pWMBlHIIgzq0vOFRwPb89zEM4ja6wtk4I7OVivBk9L&#10;jLXteEe3vc9FgLCLUUHhfRNL6bKCDLqxbYiDd7atQR9km0vdYhfgppbTKHqRBksOCwU2lBaUVfur&#10;UZB8f51cM+/S993lc1sldfXI0o1So2GfLEB46v1/+K/9oRVMo9cZ/L4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18/d/HAAAA3QAAAA8AAAAAAAAAAAAAAAAAmAIAAGRy&#10;cy9kb3ducmV2LnhtbFBLBQYAAAAABAAEAPUAAACMAwAAAAA=&#10;" fillcolor="white [3212]" strokecolor="#4579b8 [3044]">
                  <v:shadow on="t" color="black" opacity="22937f" origin=",.5" offset="0,.63889mm"/>
                </v:rect>
                <v:rect id="Rectangle 2076" o:spid="_x0000_s1068" style="position:absolute;left:3168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e8fMQA&#10;AADdAAAADwAAAGRycy9kb3ducmV2LnhtbESPQYvCMBSE78L+h/AWvK2pRVytRlFhwYOrqO390Tzb&#10;YvNSmqzWf78RBI/DzHzDzJedqcWNWldZVjAcRCCIc6srLhSk55+vCQjnkTXWlknBgxwsFx+9OSba&#10;3vlIt5MvRICwS1BB6X2TSOnykgy6gW2Ig3exrUEfZFtI3eI9wE0t4ygaS4MVh4USG9qUlF9Pf0bB&#10;Yb86NukottMp/Wb7XdZd5W6tVP+zW81AeOr8O/xqb7WCOPoew/NNe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XvHzEAAAA3QAAAA8AAAAAAAAAAAAAAAAAmAIAAGRycy9k&#10;b3ducmV2LnhtbFBLBQYAAAAABAAEAPUAAACJAwAAAAA=&#10;" fillcolor="#c6615e [2901]" strokecolor="#4579b8 [3044]">
                  <v:shadow on="t" color="black" opacity="22937f" origin=",.5" offset="0,.63889mm"/>
                </v:rect>
                <v:rect id="Rectangle 2077" o:spid="_x0000_s1069" style="position:absolute;left:3456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LGM8YA&#10;AADdAAAADwAAAGRycy9kb3ducmV2LnhtbESPQWvCQBSE70L/w/IK3nRTDyrRVUJoqweh1RbPj+wz&#10;icm+DdnVRH99tyB4HGbmG2a57k0trtS60rKCt3EEgjizuuRcwe/Px2gOwnlkjbVlUnAjB+vVy2CJ&#10;sbYd7+l68LkIEHYxKii8b2IpXVaQQTe2DXHwTrY16INsc6lb7ALc1HISRVNpsOSwUGBDaUFZdbgY&#10;Bcn319E18y793J93myqpq3uWvis1fO2TBQhPvX+GH+2tVjCJZjP4fxOe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LGM8YAAADdAAAADwAAAAAAAAAAAAAAAACYAgAAZHJz&#10;L2Rvd25yZXYueG1sUEsFBgAAAAAEAAQA9QAAAIsDAAAAAA==&#10;" fillcolor="white [3212]" strokecolor="#4579b8 [3044]">
                  <v:shadow on="t" color="black" opacity="22937f" origin=",.5" offset="0,.63889mm"/>
                </v:rect>
                <v:rect id="Rectangle 2078" o:spid="_x0000_s1070" style="position:absolute;left:37440;top:57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1SQcQA&#10;AADdAAAADwAAAGRycy9kb3ducmV2LnhtbERPy26CQBTdm/QfJreJOx3KojXUkRDShwuTijaub5gr&#10;UJg7hJkK9us7CxOXJ+e9TifTiQsNrrGs4GkZgSAurW64UvB9fF+sQDiPrLGzTAqu5CDdPMzWmGg7&#10;ckGXg69ECGGXoILa+z6R0pU1GXRL2xMH7mwHgz7AoZJ6wDGEm07GUfQsDTYcGmrsKa+pbA+/RkG2&#10;/zq5fjXmH8XP7rPNuvavzN+Umj9O2SsIT5O/i2/urVYQRy9hbngTn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9UkHEAAAA3QAAAA8AAAAAAAAAAAAAAAAAmAIAAGRycy9k&#10;b3ducmV2LnhtbFBLBQYAAAAABAAEAPUAAACJAwAAAAA=&#10;" fillcolor="white [3212]" strokecolor="#4579b8 [3044]">
                  <v:shadow on="t" color="black" opacity="22937f" origin=",.5" offset="0,.63889mm"/>
                </v:rect>
                <v:rect id="Rectangle 2079" o:spid="_x0000_s1071"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wLf8kA&#10;AADdAAAADwAAAGRycy9kb3ducmV2LnhtbESPQWvCQBSE7wX/w/IKvYhuamnV6CqlVqj0otGDx2f2&#10;NYnJvg3ZbUz7692C0OMwM98w82VnKtFS4wrLCh6HEQji1OqCMwWH/XowAeE8ssbKMin4IQfLRe9u&#10;jrG2F95Rm/hMBAi7GBXk3texlC7NyaAb2po4eF+2MeiDbDKpG7wEuKnkKIpepMGCw0KONb3llJbJ&#10;t1EwOW7Scvx+6D+tts/Z6lx+/rbJSamH++51BsJT5//Dt/aHVjCKxlP4exOegFxc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3wLf8kAAADdAAAADwAAAAAAAAAAAAAAAACYAgAA&#10;ZHJzL2Rvd25yZXYueG1sUEsFBgAAAAAEAAQA9QAAAI4DAAAAAA==&#10;" fillcolor="#ccc [669]" strokecolor="#4579b8 [3044]">
                  <v:shadow on="t" color="black" opacity="22937f" origin=",.5" offset="0,.63889mm"/>
                </v:rect>
                <v:rect id="Rectangle 2080" o:spid="_x0000_s1072"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PSxcYA&#10;AADdAAAADwAAAGRycy9kb3ducmV2LnhtbERPTWvCQBC9F/wPywi9FN3UUg3RVUptweJFowePY3ZM&#10;YrKzIbuNsb++eyj0+Hjfi1VvatFR60rLCp7HEQjizOqScwXHw+coBuE8ssbaMim4k4PVcvCwwETb&#10;G++pS30uQgi7BBUU3jeJlC4ryKAb24Y4cBfbGvQBtrnULd5CuKnlJIqm0mDJoaHAht4Lyqr02yiI&#10;T19ZNfs4Pr2sd6/5+lptf7r0rNTjsH+bg/DU+3/xn3ujFUyiOOwPb8IT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5PSxcYAAADdAAAADwAAAAAAAAAAAAAAAACYAgAAZHJz&#10;L2Rvd25yZXYueG1sUEsFBgAAAAAEAAQA9QAAAIsDAAAAAA==&#10;" fillcolor="#ccc [669]" strokecolor="#4579b8 [3044]">
                  <v:shadow on="t" color="black" opacity="22937f" origin=",.5" offset="0,.63889mm"/>
                </v:rect>
                <v:rect id="Rectangle 2081" o:spid="_x0000_s1073" style="position:absolute;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c9Q8QA&#10;AADdAAAADwAAAGRycy9kb3ducmV2LnhtbESPUWvCQBCE3wX/w7EF3/SioEjqKVKwWEGh2r5vc9sk&#10;NLcXcquJ/npPKPg4zMw3zGLVuUpdqAmlZwPjUQKKOPO25NzA12kznIMKgmyx8kwGrhRgtez3Fpha&#10;3/InXY6SqwjhkKKBQqROtQ5ZQQ7DyNfE0fv1jUOJssm1bbCNcFfpSZLMtMOS40KBNb0VlP0dz86A&#10;zN6524fddBc+Dtuz+PX3z601ZvDSrV9BCXXyDP+3t9bAJJmP4fEmPgG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XPUPEAAAA3QAAAA8AAAAAAAAAAAAAAAAAmAIAAGRycy9k&#10;b3ducmV2LnhtbFBLBQYAAAAABAAEAPUAAACJAwAAAAA=&#10;" fillcolor="#84a6d1 [2260]" strokecolor="#4579b8 [3044]">
                  <v:shadow on="t" color="black" opacity="22937f" origin=",.5" offset="0,.63889mm"/>
                </v:rect>
                <v:rect id="Rectangle 2082" o:spid="_x0000_s1074" style="position:absolute;left:28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WjNMUA&#10;AADdAAAADwAAAGRycy9kb3ducmV2LnhtbESPX2vCQBDE3wv9DscKfasXAxVJPUWEFitY8E/f19ya&#10;BHN7IbeatJ/eKwg+DjPzG2Y6712trtSGyrOB0TABRZx7W3Fh4LD/eJ2ACoJssfZMBn4pwHz2/DTF&#10;zPqOt3TdSaEihEOGBkqRJtM65CU5DEPfEEfv5FuHEmVbaNtiF+Gu1mmSjLXDiuNCiQ0tS8rPu4sz&#10;IONP7jdh/bYOX9+ri/jFz/GvM+Zl0C/eQQn18gjf2ytrIE0mKfy/iU9Az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RaM0xQAAAN0AAAAPAAAAAAAAAAAAAAAAAJgCAABkcnMv&#10;ZG93bnJldi54bWxQSwUGAAAAAAQABAD1AAAAigMAAAAA&#10;" fillcolor="#84a6d1 [2260]" strokecolor="#4579b8 [3044]">
                  <v:shadow on="t" color="black" opacity="22937f" origin=",.5" offset="0,.63889mm"/>
                </v:rect>
                <v:rect id="Rectangle 2083" o:spid="_x0000_s1075" style="position:absolute;left:57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ywF8cA&#10;AADdAAAADwAAAGRycy9kb3ducmV2LnhtbESPT2vCQBTE7wW/w/KE3upGhRKiq4SgtYdC6x88P7LP&#10;JCb7NmS3Ju2n7xYEj8PM/IZZrgfTiBt1rrKsYDqJQBDnVldcKDgdty8xCOeRNTaWScEPOVivRk9L&#10;TLTteU+3gy9EgLBLUEHpfZtI6fKSDLqJbYmDd7GdQR9kV0jdYR/gppGzKHqVBisOCyW2lJWU14dv&#10;oyD9+jy7Nu6zt/31Y1enTf2bZxulnsdDugDhafCP8L39rhXMongO/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MsBfHAAAA3QAAAA8AAAAAAAAAAAAAAAAAmAIAAGRy&#10;cy9kb3ducmV2LnhtbFBLBQYAAAAABAAEAPUAAACMAwAAAAA=&#10;" fillcolor="white [3212]" strokecolor="#4579b8 [3044]">
                  <v:shadow on="t" color="black" opacity="22937f" origin=",.5" offset="0,.63889mm"/>
                </v:rect>
                <v:rect id="Rectangle 2084" o:spid="_x0000_s1076" style="position:absolute;left:86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oY8cA&#10;AADdAAAADwAAAGRycy9kb3ducmV2LnhtbESPT2vCQBTE7wW/w/KE3upGkRKiq4SgtYdC6x88P7LP&#10;JCb7NmS3Ju2n7xYEj8PM/IZZrgfTiBt1rrKsYDqJQBDnVldcKDgdty8xCOeRNTaWScEPOVivRk9L&#10;TLTteU+3gy9EgLBLUEHpfZtI6fKSDLqJbYmDd7GdQR9kV0jdYR/gppGzKHqVBisOCyW2lJWU14dv&#10;oyD9+jy7Nu6zt/31Y1enTf2bZxulnsdDugDhafCP8L39rhXMongO/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lKGPHAAAA3QAAAA8AAAAAAAAAAAAAAAAAmAIAAGRy&#10;cy9kb3ducmV2LnhtbFBLBQYAAAAABAAEAPUAAACMAwAAAAA=&#10;" fillcolor="white [3212]" strokecolor="#4579b8 [3044]">
                  <v:shadow on="t" color="black" opacity="22937f" origin=",.5" offset="0,.63889mm"/>
                </v:rect>
                <v:rect id="Rectangle 2085" o:spid="_x0000_s1077" style="position:absolute;left:1152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N+McA&#10;AADdAAAADwAAAGRycy9kb3ducmV2LnhtbESPT2vCQBTE7wW/w/KE3upGwRKiq4SgtYdC6x88P7LP&#10;JCb7NmS3Ju2n7xYEj8PM/IZZrgfTiBt1rrKsYDqJQBDnVldcKDgdty8xCOeRNTaWScEPOVivRk9L&#10;TLTteU+3gy9EgLBLUEHpfZtI6fKSDLqJbYmDd7GdQR9kV0jdYR/gppGzKHqVBisOCyW2lJWU14dv&#10;oyD9+jy7Nu6zt/31Y1enTf2bZxulnsdDugDhafCP8L39rhXMongO/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pjfjHAAAA3QAAAA8AAAAAAAAAAAAAAAAAmAIAAGRy&#10;cy9kb3ducmV2LnhtbFBLBQYAAAAABAAEAPUAAACMAwAAAAA=&#10;" fillcolor="white [3212]" strokecolor="#4579b8 [3044]">
                  <v:shadow on="t" color="black" opacity="22937f" origin=",.5" offset="0,.63889mm"/>
                </v:rect>
                <v:rect id="Rectangle 2086" o:spid="_x0000_s1078" style="position:absolute;left:1440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sTj8YA&#10;AADdAAAADwAAAGRycy9kb3ducmV2LnhtbESPQWvCQBSE7wX/w/IEb3WjBwnRVUJQ60Fo1dLzI/tM&#10;YrJvQ3ZrYn99t1DwOMzMN8xqM5hG3KlzlWUFs2kEgji3uuJCwedl9xqDcB5ZY2OZFDzIwWY9ellh&#10;om3PJ7qffSEChF2CCkrv20RKl5dk0E1tSxy8q+0M+iC7QuoO+wA3jZxH0UIarDgslNhSVlJen7+N&#10;gvTj/cu1cZ/tT7fjW5029U+ebZWajId0CcLT4J/h//ZBK5hH8QL+3o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sTj8YAAADdAAAADwAAAAAAAAAAAAAAAACYAgAAZHJz&#10;L2Rvd25yZXYueG1sUEsFBgAAAAAEAAQA9QAAAIsDAAAAAA==&#10;" fillcolor="white [3212]" strokecolor="#4579b8 [3044]">
                  <v:shadow on="t" color="black" opacity="22937f" origin=",.5" offset="0,.63889mm"/>
                </v:rect>
                <v:rect id="Rectangle 2087" o:spid="_x0000_s1079" style="position:absolute;left:172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e2FMcA&#10;AADdAAAADwAAAGRycy9kb3ducmV2LnhtbESPT2vCQBTE7wW/w/KE3upGDzZEVwlBaw+F1j94fmSf&#10;SUz2bchuTdpP3y0IHoeZ+Q2zXA+mETfqXGVZwXQSgSDOra64UHA6bl9iEM4ja2wsk4IfcrBejZ6W&#10;mGjb855uB1+IAGGXoILS+zaR0uUlGXQT2xIH72I7gz7IrpC6wz7ATSNnUTSXBisOCyW2lJWU14dv&#10;oyD9+jy7Nu6zt/31Y1enTf2bZxulnsdDugDhafCP8L39rhXMovg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3thTHAAAA3QAAAA8AAAAAAAAAAAAAAAAAmAIAAGRy&#10;cy9kb3ducmV2LnhtbFBLBQYAAAAABAAEAPUAAACMAwAAAAA=&#10;" fillcolor="white [3212]" strokecolor="#4579b8 [3044]">
                  <v:shadow on="t" color="black" opacity="22937f" origin=",.5" offset="0,.63889mm"/>
                </v:rect>
                <v:rect id="Rectangle 2088" o:spid="_x0000_s1080" style="position:absolute;left:201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giZsMA&#10;AADdAAAADwAAAGRycy9kb3ducmV2LnhtbERPTWvCQBC9C/0PyxS86aYeJKSuEkKrPQhqLD0P2WmS&#10;JjsbslsT/fXuQfD4eN+rzWhacaHe1ZYVvM0jEMSF1TWXCr7Pn7MYhPPIGlvLpOBKDjbrl8kKE20H&#10;PtEl96UIIewSVFB53yVSuqIig25uO+LA/dreoA+wL6XucQjhppWLKFpKgzWHhgo7yioqmvzfKEiP&#10;hx/XxUO2Pf3td03aNrci+1Bq+jqm7yA8jf4pfri/tIJFFIe54U14An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giZsMAAADdAAAADwAAAAAAAAAAAAAAAACYAgAAZHJzL2Rv&#10;d25yZXYueG1sUEsFBgAAAAAEAAQA9QAAAIgDAAAAAA==&#10;" fillcolor="white [3212]" strokecolor="#4579b8 [3044]">
                  <v:shadow on="t" color="black" opacity="22937f" origin=",.5" offset="0,.63889mm"/>
                </v:rect>
                <v:rect id="Rectangle 2089" o:spid="_x0000_s1081" style="position:absolute;left:230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H/ccA&#10;AADdAAAADwAAAGRycy9kb3ducmV2LnhtbESPT2vCQBTE7wW/w/KE3upGD5JGVwlBaw+F1j94fmSf&#10;SUz2bchuTdpP3y0IHoeZ+Q2zXA+mETfqXGVZwXQSgSDOra64UHA6bl9iEM4ja2wsk4IfcrBejZ6W&#10;mGjb855uB1+IAGGXoILS+zaR0uUlGXQT2xIH72I7gz7IrpC6wz7ATSNnUTSXBisOCyW2lJWU14dv&#10;oyD9+jy7Nu6zt/31Y1enTf2bZxulnsdDugDhafCP8L39rhXMovg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nkh/3HAAAA3QAAAA8AAAAAAAAAAAAAAAAAmAIAAGRy&#10;cy9kb3ducmV2LnhtbFBLBQYAAAAABAAEAPUAAACMAwAAAAA=&#10;" fillcolor="white [3212]" strokecolor="#4579b8 [3044]">
                  <v:shadow on="t" color="black" opacity="22937f" origin=",.5" offset="0,.63889mm"/>
                </v:rect>
                <v:rect id="Rectangle 2090" o:spid="_x0000_s1082" style="position:absolute;left:2592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4vcQA&#10;AADdAAAADwAAAGRycy9kb3ducmV2LnhtbERPTW+CQBC9N+l/2EyT3upSDsZSV0JIqz00sWjjecKO&#10;QGFnCbsK9de7BxOPL+97mU6mE2caXGNZwessAkFcWt1wpeB3//myAOE8ssbOMin4Jwfp6vFhiYm2&#10;Ixd03vlKhBB2CSqove8TKV1Zk0E3sz1x4I52MOgDHCqpBxxDuOlkHEVzabDh0FBjT3lNZbs7GQXZ&#10;z/bg+sWYr4u/702bde2lzD+Uen6asncQniZ/F9/cX1pBHL2F/eFNeAJ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HuL3EAAAA3QAAAA8AAAAAAAAAAAAAAAAAmAIAAGRycy9k&#10;b3ducmV2LnhtbFBLBQYAAAAABAAEAPUAAACJAwAAAAA=&#10;" fillcolor="white [3212]" strokecolor="#4579b8 [3044]">
                  <v:shadow on="t" color="black" opacity="22937f" origin=",.5" offset="0,.63889mm"/>
                </v:rect>
                <v:rect id="Rectangle 2091" o:spid="_x0000_s1083" style="position:absolute;left:2880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sdJsYA&#10;AADdAAAADwAAAGRycy9kb3ducmV2LnhtbESPS4vCQBCE78L+h6EX9qYTPSwaHSWEfR0EH7t4bjJt&#10;EpPpCZlZE/31jiB4LKrqK2qx6k0tztS60rKC8SgCQZxZXXKu4O/3czgF4TyyxtoyKbiQg9XyZbDA&#10;WNuOd3Te+1wECLsYFRTeN7GULivIoBvZhjh4R9sa9EG2udQtdgFuajmJondpsOSwUGBDaUFZtf83&#10;CpLt5uCaaZd+7U7r7yqpq2uWfij19toncxCeev8MP9o/WsEkmo3h/iY8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sdJsYAAADdAAAADwAAAAAAAAAAAAAAAACYAgAAZHJz&#10;L2Rvd25yZXYueG1sUEsFBgAAAAAEAAQA9QAAAIsDAAAAAA==&#10;" fillcolor="white [3212]" strokecolor="#4579b8 [3044]">
                  <v:shadow on="t" color="black" opacity="22937f" origin=",.5" offset="0,.63889mm"/>
                </v:rect>
                <v:rect id="Rectangle 2092" o:spid="_x0000_s1084" style="position:absolute;left:3168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mDUccA&#10;AADdAAAADwAAAGRycy9kb3ducmV2LnhtbESPT2vCQBTE7wW/w/KE3urGHMRGVwlBaw+F1j94fmSf&#10;SUz2bchuTdpP3y0IHoeZ+Q2zXA+mETfqXGVZwXQSgSDOra64UHA6bl/mIJxH1thYJgU/5GC9Gj0t&#10;MdG25z3dDr4QAcIuQQWl920ipctLMugmtiUO3sV2Bn2QXSF1h32Am0bGUTSTBisOCyW2lJWU14dv&#10;oyD9+jy7dt5nb/vrx65Om/o3zzZKPY+HdAHC0+Af4Xv7XSuIo9cY/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KZg1HHAAAA3QAAAA8AAAAAAAAAAAAAAAAAmAIAAGRy&#10;cy9kb3ducmV2LnhtbFBLBQYAAAAABAAEAPUAAACMAwAAAAA=&#10;" fillcolor="white [3212]" strokecolor="#4579b8 [3044]">
                  <v:shadow on="t" color="black" opacity="22937f" origin=",.5" offset="0,.63889mm"/>
                </v:rect>
                <v:rect id="Rectangle 2093" o:spid="_x0000_s1085" style="position:absolute;left:3456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UmyscA&#10;AADdAAAADwAAAGRycy9kb3ducmV2LnhtbESPQWvCQBSE7wX/w/KE3upGC0Wjq4SgbQ+F1iieH9ln&#10;EpN9G7Jbk/bXu0Khx2FmvmFWm8E04kqdqywrmE4iEMS51RUXCo6H3dMchPPIGhvLpOCHHGzWo4cV&#10;xtr2vKdr5gsRIOxiVFB638ZSurwkg25iW+LgnW1n0AfZFVJ32Ae4aeQsil6kwYrDQoktpSXldfZt&#10;FCRfnyfXzvv0dX/5eKuTpv7N061Sj+MhWYLwNPj/8F/7XSuYRYtnuL8JT0C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3VJsrHAAAA3QAAAA8AAAAAAAAAAAAAAAAAmAIAAGRy&#10;cy9kb3ducmV2LnhtbFBLBQYAAAAABAAEAPUAAACMAwAAAAA=&#10;" fillcolor="white [3212]" strokecolor="#4579b8 [3044]">
                  <v:shadow on="t" color="black" opacity="22937f" origin=",.5" offset="0,.63889mm"/>
                </v:rect>
                <v:rect id="Rectangle 2094" o:spid="_x0000_s1086" style="position:absolute;left:37440;top:8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y+vscA&#10;AADdAAAADwAAAGRycy9kb3ducmV2LnhtbESPQWvCQBSE7wX/w/KE3upGKUWjq4SgbQ+F1iieH9ln&#10;EpN9G7Jbk/bXu0Khx2FmvmFWm8E04kqdqywrmE4iEMS51RUXCo6H3dMchPPIGhvLpOCHHGzWo4cV&#10;xtr2vKdr5gsRIOxiVFB638ZSurwkg25iW+LgnW1n0AfZFVJ32Ae4aeQsil6kwYrDQoktpSXldfZt&#10;FCRfnyfXzvv0dX/5eKuTpv7N061Sj+MhWYLwNPj/8F/7XSuYRYtnuL8JT0C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I8vr7HAAAA3QAAAA8AAAAAAAAAAAAAAAAAmAIAAGRy&#10;cy9kb3ducmV2LnhtbFBLBQYAAAAABAAEAPUAAACMAwAAAAA=&#10;" fillcolor="white [3212]" strokecolor="#4579b8 [3044]">
                  <v:shadow on="t" color="black" opacity="22937f" origin=",.5" offset="0,.63889mm"/>
                </v:rect>
                <v:rect id="Rectangle 2095" o:spid="_x0000_s1087"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ngMkA&#10;AADdAAAADwAAAGRycy9kb3ducmV2LnhtbESPT2vCQBTE7wW/w/IEL0U3WvzT6CqltlDxoqmHHl+z&#10;zyQm+zZk15j203cLhR6HmfkNs9p0phItNa6wrGA8ikAQp1YXnCk4vb8OFyCcR9ZYWSYFX+Rgs+7d&#10;rTDW9sZHahOfiQBhF6OC3Ps6ltKlORl0I1sTB+9sG4M+yCaTusFbgJtKTqJoJg0WHBZyrOk5p7RM&#10;rkbB4mOXlvOX0/3D9jDNtpdy/90mn0oN+t3TEoSnzv+H/9pvWsEkepzC75vwBOT6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j3ngMkAAADdAAAADwAAAAAAAAAAAAAAAACYAgAA&#10;ZHJzL2Rvd25yZXYueG1sUEsFBgAAAAAEAAQA9QAAAI4DAAAAAA==&#10;" fillcolor="#ccc [669]" strokecolor="#4579b8 [3044]">
                  <v:shadow on="t" color="black" opacity="22937f" origin=",.5" offset="0,.63889mm"/>
                </v:rect>
                <v:rect id="Rectangle 2096" o:spid="_x0000_s1088"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9598kA&#10;AADdAAAADwAAAGRycy9kb3ducmV2LnhtbESPQWvCQBSE7wX/w/IEL0U3Wqo2ukqpLVS8aOqhx9fs&#10;M4nJvg3ZNab99V2h0OMwM98wy3VnKtFS4wrLCsajCARxanXBmYLjx9twDsJ5ZI2VZVLwTQ7Wq97d&#10;EmNtr3ygNvGZCBB2MSrIva9jKV2ak0E3sjVx8E62MeiDbDKpG7wGuKnkJIqm0mDBYSHHml5ySsvk&#10;YhTMP7dpOXs93j9s9o/Z5lzuftrkS6lBv3tegPDU+f/wX/tdK5hET1O4vQlPQK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u9598kAAADdAAAADwAAAAAAAAAAAAAAAACYAgAA&#10;ZHJzL2Rvd25yZXYueG1sUEsFBgAAAAAEAAQA9QAAAI4DAAAAAA==&#10;" fillcolor="#ccc [669]" strokecolor="#4579b8 [3044]">
                  <v:shadow on="t" color="black" opacity="22937f" origin=",.5" offset="0,.63889mm"/>
                </v:rect>
                <v:rect id="Rectangle 2097" o:spid="_x0000_s1089" style="position:absolute;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uWccUA&#10;AADdAAAADwAAAGRycy9kb3ducmV2LnhtbESPUWvCQBCE3wv9D8cW+qaXClobPUUKFSsoqPV9za1J&#10;aG4v5FaT9td7BaGPw8x8w0znnavUlZpQejbw0k9AEWfelpwb+Dp89MaggiBbrDyTgR8KMJ89Pkwx&#10;tb7lHV33kqsI4ZCigUKkTrUOWUEOQ9/XxNE7+8ahRNnk2jbYRrir9CBJRtphyXGhwJreC8q+9xdn&#10;QEZL7jZhPVyHz+3qIn5xPP22xjw/dYsJKKFO/sP39soaGCRvr/D3Jj4BP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65ZxxQAAAN0AAAAPAAAAAAAAAAAAAAAAAJgCAABkcnMv&#10;ZG93bnJldi54bWxQSwUGAAAAAAQABAD1AAAAigMAAAAA&#10;" fillcolor="#84a6d1 [2260]" strokecolor="#4579b8 [3044]">
                  <v:shadow on="t" color="black" opacity="22937f" origin=",.5" offset="0,.63889mm"/>
                </v:rect>
                <v:rect id="Rectangle 2098" o:spid="_x0000_s1090" style="position:absolute;left:28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QCA8IA&#10;AADdAAAADwAAAGRycy9kb3ducmV2LnhtbERPTWvCQBC9F/wPywje6kZBaVNXEUFRwULV3qfZaRLM&#10;zobsaKK/3j0Ueny879mic5W6URNKzwZGwwQUceZtybmB82n9+gYqCLLFyjMZuFOAxbz3MsPU+pa/&#10;6HaUXMUQDikaKETqVOuQFeQwDH1NHLlf3ziUCJtc2wbbGO4qPU6SqXZYcmwosKZVQdnleHUGZLrh&#10;7hD2k33YfW6v4pffP4/WmEG/W36AEurkX/zn3loD4+Q9zo1v4hP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dAIDwgAAAN0AAAAPAAAAAAAAAAAAAAAAAJgCAABkcnMvZG93&#10;bnJldi54bWxQSwUGAAAAAAQABAD1AAAAhwMAAAAA&#10;" fillcolor="#84a6d1 [2260]" strokecolor="#4579b8 [3044]">
                  <v:shadow on="t" color="black" opacity="22937f" origin=",.5" offset="0,.63889mm"/>
                </v:rect>
                <v:rect id="Rectangle 2099" o:spid="_x0000_s1091" style="position:absolute;left:57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0RIMYA&#10;AADdAAAADwAAAGRycy9kb3ducmV2LnhtbESPQWvCQBSE70L/w/IK3nRTD6LRVUJoqweh1RbPj+wz&#10;icm+DdnVRH99tyB4HGbmG2a57k0trtS60rKCt3EEgjizuuRcwe/Px2gGwnlkjbVlUnAjB+vVy2CJ&#10;sbYd7+l68LkIEHYxKii8b2IpXVaQQTe2DXHwTrY16INsc6lb7ALc1HISRVNpsOSwUGBDaUFZdbgY&#10;Bcn319E1sy793J93myqpq3uWvis1fO2TBQhPvX+GH+2tVjCJ5nP4fxOe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0RIMYAAADdAAAADwAAAAAAAAAAAAAAAACYAgAAZHJz&#10;L2Rvd25yZXYueG1sUEsFBgAAAAAEAAQA9QAAAIsDAAAAAA==&#10;" fillcolor="white [3212]" strokecolor="#4579b8 [3044]">
                  <v:shadow on="t" color="black" opacity="22937f" origin=",.5" offset="0,.63889mm"/>
                </v:rect>
                <v:rect id="Rectangle 2100" o:spid="_x0000_s1092" style="position:absolute;left:86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ip8QA&#10;AADdAAAADwAAAGRycy9kb3ducmV2LnhtbERPTWuDQBC9F/Iflgn01qzxUMRmE0SSNodCaxpyHtyJ&#10;Gt1ZcTdq++u7h0KPj/e92c2mEyMNrrGsYL2KQBCXVjdcKTh/HZ4SEM4ja+wsk4JvcrDbLh42mGo7&#10;cUHjyVcihLBLUUHtfZ9K6cqaDLqV7YkDd7WDQR/gUEk94BTCTSfjKHqWBhsODTX2lNdUtqe7UZB9&#10;flxcn0z5a3F7f2uzrv0p871Sj8s5ewHhafb/4j/3USuI11HYH96EJ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sIqfEAAAA3QAAAA8AAAAAAAAAAAAAAAAAmAIAAGRycy9k&#10;b3ducmV2LnhtbFBLBQYAAAAABAAEAPUAAACJAwAAAAA=&#10;" fillcolor="white [3212]" strokecolor="#4579b8 [3044]">
                  <v:shadow on="t" color="black" opacity="22937f" origin=",.5" offset="0,.63889mm"/>
                </v:rect>
                <v:rect id="Rectangle 2101" o:spid="_x0000_s1093" style="position:absolute;left:1152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CHPMYA&#10;AADdAAAADwAAAGRycy9kb3ducmV2LnhtbESPT2vCQBTE74LfYXlCb7qJhyLRVULQ1kOh9Q+eH9ln&#10;EpN9G7KrSfvpu4WCx2FmfsOsNoNpxIM6V1lWEM8iEMS51RUXCs6n3XQBwnlkjY1lUvBNDjbr8WiF&#10;ibY9H+hx9IUIEHYJKii9bxMpXV6SQTezLXHwrrYz6IPsCqk77APcNHIeRa/SYMVhocSWspLy+ng3&#10;CtKvz4trF332drh9vNdpU//k2Vapl8mQLkF4Gvwz/N/eawXzOIrh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CHPMYAAADdAAAADwAAAAAAAAAAAAAAAACYAgAAZHJz&#10;L2Rvd25yZXYueG1sUEsFBgAAAAAEAAQA9QAAAIsDAAAAAA==&#10;" fillcolor="white [3212]" strokecolor="#4579b8 [3044]">
                  <v:shadow on="t" color="black" opacity="22937f" origin=",.5" offset="0,.63889mm"/>
                </v:rect>
                <v:rect id="Rectangle 2102" o:spid="_x0000_s1094" style="position:absolute;left:1440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IZS8YA&#10;AADdAAAADwAAAGRycy9kb3ducmV2LnhtbESPT2vCQBTE74LfYXlCb7oxhyLRVULQ1kOh9Q+eH9ln&#10;EpN9G7KrSfvpu4WCx2FmfsOsNoNpxIM6V1lWMJ9FIIhzqysuFJxPu+kChPPIGhvLpOCbHGzW49EK&#10;E217PtDj6AsRIOwSVFB63yZSurwkg25mW+LgXW1n0AfZFVJ32Ae4aWQcRa/SYMVhocSWspLy+ng3&#10;CtKvz4trF332drh9vNdpU//k2Vapl8mQLkF4Gvwz/N/eawXxPIrh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IZS8YAAADdAAAADwAAAAAAAAAAAAAAAACYAgAAZHJz&#10;L2Rvd25yZXYueG1sUEsFBgAAAAAEAAQA9QAAAIsDAAAAAA==&#10;" fillcolor="white [3212]" strokecolor="#4579b8 [3044]">
                  <v:shadow on="t" color="black" opacity="22937f" origin=",.5" offset="0,.63889mm"/>
                </v:rect>
                <v:rect id="Rectangle 2103" o:spid="_x0000_s1095" style="position:absolute;left:172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680McA&#10;AADdAAAADwAAAGRycy9kb3ducmV2LnhtbESPS2vDMBCE74X8B7GB3BrZCZTgRjHG5HUotHnQ82Jt&#10;bdfWylhK7PbXV4VCj8PMfMOs09G04k69qy0riOcRCOLC6ppLBdfL7nEFwnlkja1lUvBFDtLN5GGN&#10;ibYDn+h+9qUIEHYJKqi87xIpXVGRQTe3HXHwPmxv0AfZl1L3OAS4aeUiip6kwZrDQoUd5RUVzflm&#10;FGRvr++uWw35/vT5cmiytvku8q1Ss+mYPYPwNPr/8F/7qBUs4mgJ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vNDHAAAA3QAAAA8AAAAAAAAAAAAAAAAAmAIAAGRy&#10;cy9kb3ducmV2LnhtbFBLBQYAAAAABAAEAPUAAACMAwAAAAA=&#10;" fillcolor="white [3212]" strokecolor="#4579b8 [3044]">
                  <v:shadow on="t" color="black" opacity="22937f" origin=",.5" offset="0,.63889mm"/>
                </v:rect>
                <v:rect id="Rectangle 2104" o:spid="_x0000_s1096" style="position:absolute;left:201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ckpMcA&#10;AADdAAAADwAAAGRycy9kb3ducmV2LnhtbESPS2vDMBCE74X8B7GB3BrZIZTgRjHG5HUotHnQ82Jt&#10;bdfWylhK7PbXV4VCj8PMfMOs09G04k69qy0riOcRCOLC6ppLBdfL7nEFwnlkja1lUvBFDtLN5GGN&#10;ibYDn+h+9qUIEHYJKqi87xIpXVGRQTe3HXHwPmxv0AfZl1L3OAS4aeUiip6kwZrDQoUd5RUVzflm&#10;FGRvr++uWw35/vT5cmiytvku8q1Ss+mYPYPwNPr/8F/7qBUs4mgJ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zXJKTHAAAA3QAAAA8AAAAAAAAAAAAAAAAAmAIAAGRy&#10;cy9kb3ducmV2LnhtbFBLBQYAAAAABAAEAPUAAACMAwAAAAA=&#10;" fillcolor="white [3212]" strokecolor="#4579b8 [3044]">
                  <v:shadow on="t" color="black" opacity="22937f" origin=",.5" offset="0,.63889mm"/>
                </v:rect>
                <v:rect id="Rectangle 2105" o:spid="_x0000_s1097" style="position:absolute;left:230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uBP8cA&#10;AADdAAAADwAAAGRycy9kb3ducmV2LnhtbESPS2vDMBCE74X8B7GB3BrZgZTgRjHG5HUotHnQ82Jt&#10;bdfWylhK7PbXV4VCj8PMfMOs09G04k69qy0riOcRCOLC6ppLBdfL7nEFwnlkja1lUvBFDtLN5GGN&#10;ibYDn+h+9qUIEHYJKqi87xIpXVGRQTe3HXHwPmxv0AfZl1L3OAS4aeUiip6kwZrDQoUd5RUVzflm&#10;FGRvr++uWw35/vT5cmiytvku8q1Ss+mYPYPwNPr/8F/7qBUs4mgJ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bgT/HAAAA3QAAAA8AAAAAAAAAAAAAAAAAmAIAAGRy&#10;cy9kb3ducmV2LnhtbFBLBQYAAAAABAAEAPUAAACMAwAAAAA=&#10;" fillcolor="white [3212]" strokecolor="#4579b8 [3044]">
                  <v:shadow on="t" color="black" opacity="22937f" origin=",.5" offset="0,.63889mm"/>
                </v:rect>
                <v:rect id="Rectangle 2106" o:spid="_x0000_s1098" style="position:absolute;left:2592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kfSMcA&#10;AADdAAAADwAAAGRycy9kb3ducmV2LnhtbESPT2vCQBTE74V+h+UVems28SCSuoYQ7J9DwarF8yP7&#10;TGKyb0N2a1I/fVcQPA4z8xtmmU2mE2caXGNZQRLFIIhLqxuuFPzs314WIJxH1thZJgV/5CBbPT4s&#10;MdV25C2dd74SAcIuRQW1930qpStrMugi2xMH72gHgz7IoZJ6wDHATSdncTyXBhsOCzX2VNRUtrtf&#10;oyD/3hxcvxiL9+3p66PNu/ZSFmulnp+m/BWEp8nfw7f2p1YwS+I5XN+EJy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JH0jHAAAA3QAAAA8AAAAAAAAAAAAAAAAAmAIAAGRy&#10;cy9kb3ducmV2LnhtbFBLBQYAAAAABAAEAPUAAACMAwAAAAA=&#10;" fillcolor="white [3212]" strokecolor="#4579b8 [3044]">
                  <v:shadow on="t" color="black" opacity="22937f" origin=",.5" offset="0,.63889mm"/>
                </v:rect>
                <v:rect id="Rectangle 2107" o:spid="_x0000_s1099" style="position:absolute;left:2880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W608cA&#10;AADdAAAADwAAAGRycy9kb3ducmV2LnhtbESPS2vDMBCE74X8B7GB3BrZOaTBjWKMyetQaPOg58Xa&#10;2q6tlbGU2O2vrwqFHoeZ+YZZp6NpxZ16V1tWEM8jEMSF1TWXCq6X3eMKhPPIGlvLpOCLHKSbycMa&#10;E20HPtH97EsRIOwSVFB53yVSuqIig25uO+LgfdjeoA+yL6XucQhw08pFFC2lwZrDQoUd5RUVzflm&#10;FGRvr++uWw35/vT5cmiytvku8q1Ss+mYPYPwNPr/8F/7qBUs4ugJft+EJyA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FutPHAAAA3QAAAA8AAAAAAAAAAAAAAAAAmAIAAGRy&#10;cy9kb3ducmV2LnhtbFBLBQYAAAAABAAEAPUAAACMAwAAAAA=&#10;" fillcolor="white [3212]" strokecolor="#4579b8 [3044]">
                  <v:shadow on="t" color="black" opacity="22937f" origin=",.5" offset="0,.63889mm"/>
                </v:rect>
                <v:rect id="Rectangle 2108" o:spid="_x0000_s1100" style="position:absolute;left:3168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uocQA&#10;AADdAAAADwAAAGRycy9kb3ducmV2LnhtbERPTWuDQBC9F/Iflgn01qzxUMRmE0SSNodCaxpyHtyJ&#10;Gt1ZcTdq++u7h0KPj/e92c2mEyMNrrGsYL2KQBCXVjdcKTh/HZ4SEM4ja+wsk4JvcrDbLh42mGo7&#10;cUHjyVcihLBLUUHtfZ9K6cqaDLqV7YkDd7WDQR/gUEk94BTCTSfjKHqWBhsODTX2lNdUtqe7UZB9&#10;flxcn0z5a3F7f2uzrv0p871Sj8s5ewHhafb/4j/3USuI11GYG96EJ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aLqHEAAAA3QAAAA8AAAAAAAAAAAAAAAAAmAIAAGRycy9k&#10;b3ducmV2LnhtbFBLBQYAAAAABAAEAPUAAACJAwAAAAA=&#10;" fillcolor="white [3212]" strokecolor="#4579b8 [3044]">
                  <v:shadow on="t" color="black" opacity="22937f" origin=",.5" offset="0,.63889mm"/>
                </v:rect>
                <v:rect id="Rectangle 2109" o:spid="_x0000_s1101" style="position:absolute;left:3456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aLOsYA&#10;AADdAAAADwAAAGRycy9kb3ducmV2LnhtbESPS4vCQBCE78L+h6EX9qYTPSwaHSWEfR0EH7t4bjJt&#10;EpPpCZlZE/31jiB4LKrqK2qx6k0tztS60rKC8SgCQZxZXXKu4O/3czgF4TyyxtoyKbiQg9XyZbDA&#10;WNuOd3Te+1wECLsYFRTeN7GULivIoBvZhjh4R9sa9EG2udQtdgFuajmJondpsOSwUGBDaUFZtf83&#10;CpLt5uCaaZd+7U7r7yqpq2uWfij19toncxCeev8MP9o/WsFkHM3g/iY8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aLOsYAAADdAAAADwAAAAAAAAAAAAAAAACYAgAAZHJz&#10;L2Rvd25yZXYueG1sUEsFBgAAAAAEAAQA9QAAAIsDAAAAAA==&#10;" fillcolor="white [3212]" strokecolor="#4579b8 [3044]">
                  <v:shadow on="t" color="black" opacity="22937f" origin=",.5" offset="0,.63889mm"/>
                </v:rect>
                <v:rect id="Rectangle 2110" o:spid="_x0000_s1102" style="position:absolute;left:37440;top:115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0esMA&#10;AADdAAAADwAAAGRycy9kb3ducmV2LnhtbERPTWvCQBC9C/0PyxS86SYeRKKrhNBqDwU1lp6H7DRJ&#10;k50N2a1J/fXuQfD4eN+b3WhacaXe1ZYVxPMIBHFhdc2lgq/L+2wFwnlkja1lUvBPDnbbl8kGE20H&#10;PtM196UIIewSVFB53yVSuqIig25uO+LA/djeoA+wL6XucQjhppWLKFpKgzWHhgo7yioqmvzPKEhP&#10;x2/XrYZsf/79PDRp29yK7E2p6euYrkF4Gv1T/HB/aAWLOA77w5vwBO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W0esMAAADdAAAADwAAAAAAAAAAAAAAAACYAgAAZHJzL2Rv&#10;d25yZXYueG1sUEsFBgAAAAAEAAQA9QAAAIgDAAAAAA==&#10;" fillcolor="white [3212]" strokecolor="#4579b8 [3044]">
                  <v:shadow on="t" color="black" opacity="22937f" origin=",.5" offset="0,.63889mm"/>
                </v:rect>
                <v:rect id="Rectangle 2111" o:spid="_x0000_s1103"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TtRMkA&#10;AADdAAAADwAAAGRycy9kb3ducmV2LnhtbESPQWvCQBSE74X+h+UJvRTdxNIq0VVKbaHixUYPHp/Z&#10;Z5Im+zZktzH6691CocdhZr5h5sve1KKj1pWWFcSjCARxZnXJuYL97mM4BeE8ssbaMim4kIPl4v5u&#10;jom2Z/6iLvW5CBB2CSoovG8SKV1WkEE3sg1x8E62NeiDbHOpWzwHuKnlOIpepMGSw0KBDb0VlFXp&#10;j1EwPayzavK+f3xabZ/z1Xe1uXbpUamHQf86A+Gp9//hv/anVjCO4xh+34QnIBc3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jTtRMkAAADdAAAADwAAAAAAAAAAAAAAAACYAgAA&#10;ZHJzL2Rvd25yZXYueG1sUEsFBgAAAAAEAAQA9QAAAI4DAAAAAA==&#10;" fillcolor="#ccc [669]" strokecolor="#4579b8 [3044]">
                  <v:shadow on="t" color="black" opacity="22937f" origin=",.5" offset="0,.63889mm"/>
                </v:rect>
                <v:rect id="Rectangle 2112" o:spid="_x0000_s1104"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ZzM8kA&#10;AADdAAAADwAAAGRycy9kb3ducmV2LnhtbESPQWvCQBSE7wX/w/IKvRTdJNIqqauU2oLSSxs9eHzN&#10;viYx2bchu43RX+8WCj0OM/MNs1gNphE9da6yrCCeRCCIc6srLhTsd2/jOQjnkTU2lknBmRyslqOb&#10;BabanviT+swXIkDYpaig9L5NpXR5SQbdxLbEwfu2nUEfZFdI3eEpwE0jkyh6lAYrDgsltvRSUl5n&#10;P0bB/LDN69nr/n66/ngo1sf6/dJnX0rd3Q7PTyA8Df4//NfeaAVJHCfw+yY8Abm8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3uZzM8kAAADdAAAADwAAAAAAAAAAAAAAAACYAgAA&#10;ZHJzL2Rvd25yZXYueG1sUEsFBgAAAAAEAAQA9QAAAI4DAAAAAA==&#10;" fillcolor="#ccc [669]" strokecolor="#4579b8 [3044]">
                  <v:shadow on="t" color="black" opacity="22937f" origin=",.5" offset="0,.63889mm"/>
                </v:rect>
                <v:rect id="Rectangle 2113" o:spid="_x0000_s1105" style="position:absolute;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712cYA&#10;AADdAAAADwAAAGRycy9kb3ducmV2LnhtbESPQWvCQBSE74X+h+UJvdVN0lJMdBUrFHpII0a9P7LP&#10;JJh9G7Krpv++Kwg9DjPzDbNYjaYTVxpca1lBPI1AEFdWt1wrOOy/XmcgnEfW2FkmBb/kYLV8flpg&#10;pu2Nd3QtfS0ChF2GChrv+0xKVzVk0E1tTxy8kx0M+iCHWuoBbwFuOplE0Yc02HJYaLCnTUPVubwY&#10;BdtivesP74lNU/o5FvlxPMv8U6mXybieg/A0+v/wo/2tFSRx/Ab3N+EJ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712cYAAADdAAAADwAAAAAAAAAAAAAAAACYAgAAZHJz&#10;L2Rvd25yZXYueG1sUEsFBgAAAAAEAAQA9QAAAIsDAAAAAA==&#10;" fillcolor="#c6615e [2901]" strokecolor="#4579b8 [3044]">
                  <v:shadow on="t" color="black" opacity="22937f" origin=",.5" offset="0,.63889mm"/>
                </v:rect>
                <v:rect id="Rectangle 2114" o:spid="_x0000_s1106" style="position:absolute;left:28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sEwcUA&#10;AADdAAAADwAAAGRycy9kb3ducmV2LnhtbESPUWvCQBCE3wX/w7GFvtVLpBVJPUUERQUL2vZ9m9sm&#10;obm9kFtN7K/3CgUfh5n5hpktelerC7Wh8mwgHSWgiHNvKy4MfLyvn6aggiBbrD2TgSsFWMyHgxlm&#10;1nd8pMtJChUhHDI0UIo0mdYhL8lhGPmGOHrfvnUoUbaFti12Ee5qPU6SiXZYcVwosaFVSfnP6ewM&#10;yGTD/SHsX/Zh97Y9i19+fv12xjw+9MtXUEK93MP/7a01ME7TZ/h7E5+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wTBxQAAAN0AAAAPAAAAAAAAAAAAAAAAAJgCAABkcnMv&#10;ZG93bnJldi54bWxQSwUGAAAAAAQABAD1AAAAigMAAAAA&#10;" fillcolor="#84a6d1 [2260]" strokecolor="#4579b8 [3044]">
                  <v:shadow on="t" color="black" opacity="22937f" origin=",.5" offset="0,.63889mm"/>
                </v:rect>
                <v:rect id="Rectangle 2115" o:spid="_x0000_s1107" style="position:absolute;left:57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IX4scA&#10;AADdAAAADwAAAGRycy9kb3ducmV2LnhtbESPS2vDMBCE74X8B7GB3hrZgZTgRAnG5NFDoc2DnBdr&#10;Yzu2VsZSYre/vioUehxm5htmuR5MIx7UucqygngSgSDOra64UHA+bV/mIJxH1thYJgVf5GC9Gj0t&#10;MdG25wM9jr4QAcIuQQWl920ipctLMugmtiUO3tV2Bn2QXSF1h32Am0ZOo+hVGqw4LJTYUlZSXh/v&#10;RkH6+XFx7bzPdofb+75Om/o7zzZKPY+HdAHC0+D/w3/tN61gGscz+H0Tn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ZCF+LHAAAA3QAAAA8AAAAAAAAAAAAAAAAAmAIAAGRy&#10;cy9kb3ducmV2LnhtbFBLBQYAAAAABAAEAPUAAACMAwAAAAA=&#10;" fillcolor="white [3212]" strokecolor="#4579b8 [3044]">
                  <v:shadow on="t" color="black" opacity="22937f" origin=",.5" offset="0,.63889mm"/>
                </v:rect>
                <v:rect id="Rectangle 2116" o:spid="_x0000_s1108" style="position:absolute;left:86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CJlcYA&#10;AADdAAAADwAAAGRycy9kb3ducmV2LnhtbESPS4vCQBCE74L/YWhhbzqJB5Gso4TgPg4LvpY9N5ne&#10;JCbTEzKzJuuvdwTBY1FVX1GrzWAacaHOVZYVxLMIBHFudcWFgu/T23QJwnlkjY1lUvBPDjbr8WiF&#10;ibY9H+hy9IUIEHYJKii9bxMpXV6SQTezLXHwfm1n0AfZFVJ32Ae4aeQ8ihbSYMVhocSWspLy+vhn&#10;FKT73Y9rl332fjh/fdRpU1/zbKvUy2RIX0F4Gvwz/Gh/agXzOF7A/U14AnJ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CJlcYAAADdAAAADwAAAAAAAAAAAAAAAACYAgAAZHJz&#10;L2Rvd25yZXYueG1sUEsFBgAAAAAEAAQA9QAAAIsDAAAAAA==&#10;" fillcolor="white [3212]" strokecolor="#4579b8 [3044]">
                  <v:shadow on="t" color="black" opacity="22937f" origin=",.5" offset="0,.63889mm"/>
                </v:rect>
                <v:rect id="Rectangle 2117" o:spid="_x0000_s1109" style="position:absolute;left:1152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t48QA&#10;AADdAAAADwAAAGRycy9kb3ducmV2LnhtbESPX2vCMBTF3wd+h3AF32ZakSnVKCI6HHuZVXy+NNe2&#10;2NyUJqtxn34ZDHw8nD8/znIdTCN66lxtWUE6TkAQF1bXXCo4n/avcxDOI2tsLJOCBzlYrwYvS8y0&#10;vfOR+tyXIo6wy1BB5X2bSemKigy6sW2Jo3e1nUEfZVdK3eE9jptGTpLkTRqsORIqbGlbUXHLv02E&#10;9P3p8p6HT7rsP36+ZtOQ1LujUqNh2CxAeAr+Gf5vH7SCSZrO4O9Nf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ErePEAAAA3QAAAA8AAAAAAAAAAAAAAAAAmAIAAGRycy9k&#10;b3ducmV2LnhtbFBLBQYAAAAABAAEAPUAAACJAwAAAAA=&#10;" fillcolor="#d38482 [2261]" strokecolor="#4579b8 [3044]">
                  <v:shadow on="t" color="black" opacity="22937f" origin=",.5" offset="0,.63889mm"/>
                </v:rect>
                <v:rect id="Rectangle 2118" o:spid="_x0000_s1110" style="position:absolute;left:1440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4fMMA&#10;AADdAAAADwAAAGRycy9kb3ducmV2LnhtbERPTWvCQBC9C/0PyxS86SYeRKKrhNBqDwU1lp6H7DRJ&#10;k50N2a1J/fXuQfD4eN+b3WhacaXe1ZYVxPMIBHFhdc2lgq/L+2wFwnlkja1lUvBPDnbbl8kGE20H&#10;PtM196UIIewSVFB53yVSuqIig25uO+LA/djeoA+wL6XucQjhppWLKFpKgzWHhgo7yioqmvzPKEhP&#10;x2/XrYZsf/79PDRp29yK7E2p6euYrkF4Gv1T/HB/aAWLOA5zw5vwBO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O4fMMAAADdAAAADwAAAAAAAAAAAAAAAACYAgAAZHJzL2Rv&#10;d25yZXYueG1sUEsFBgAAAAAEAAQA9QAAAIgDAAAAAA==&#10;" fillcolor="white [3212]" strokecolor="#4579b8 [3044]">
                  <v:shadow on="t" color="black" opacity="22937f" origin=",.5" offset="0,.63889mm"/>
                </v:rect>
                <v:rect id="Rectangle 2119" o:spid="_x0000_s1111" style="position:absolute;left:172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8d58cA&#10;AADdAAAADwAAAGRycy9kb3ducmV2LnhtbESPS2vDMBCE74X8B7GB3hrZOYTUiRKMyaOHQpsHOS/W&#10;xnZsrYylxG5/fVUo9DjMzDfMcj2YRjyoc5VlBfEkAkGcW11xoeB82r7MQTiPrLGxTAq+yMF6NXpa&#10;YqJtzwd6HH0hAoRdggpK79tESpeXZNBNbEscvKvtDPogu0LqDvsAN42cRtFMGqw4LJTYUlZSXh/v&#10;RkH6+XFx7bzPdofb+75Om/o7zzZKPY+HdAHC0+D/w3/tN61gGsev8PsmPAG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cPHefHAAAA3QAAAA8AAAAAAAAAAAAAAAAAmAIAAGRy&#10;cy9kb3ducmV2LnhtbFBLBQYAAAAABAAEAPUAAACMAwAAAAA=&#10;" fillcolor="white [3212]" strokecolor="#4579b8 [3044]">
                  <v:shadow on="t" color="black" opacity="22937f" origin=",.5" offset="0,.63889mm"/>
                </v:rect>
                <v:rect id="Rectangle 2120" o:spid="_x0000_s1112" style="position:absolute;left:201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hE74A&#10;AADdAAAADwAAAGRycy9kb3ducmV2LnhtbERPyQrCMBC9C/5DGMGbphYRrUZRQfDggtt9aMa22ExK&#10;E7X+vTkIHh9vny0aU4oX1a6wrGDQj0AQp1YXnCm4Xja9MQjnkTWWlknBhxws5u3WDBNt33yi19ln&#10;IoSwS1BB7n2VSOnSnAy6vq2IA3e3tUEfYJ1JXeM7hJtSxlE0kgYLDg05VrTOKX2cn0bB8bA8Vddh&#10;bCcT2t8Ou1vzkLuVUt1Os5yC8NT4v/jn3moF8SAO+8Ob8ATk/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mgoRO+AAAA3QAAAA8AAAAAAAAAAAAAAAAAmAIAAGRycy9kb3ducmV2&#10;LnhtbFBLBQYAAAAABAAEAPUAAACDAwAAAAA=&#10;" fillcolor="#c6615e [2901]" strokecolor="#4579b8 [3044]">
                  <v:shadow on="t" color="black" opacity="22937f" origin=",.5" offset="0,.63889mm"/>
                </v:rect>
                <v:rect id="Rectangle 2121" o:spid="_x0000_s1113" style="position:absolute;left:230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XbXMYA&#10;AADdAAAADwAAAGRycy9kb3ducmV2LnhtbESPzWrDMBCE74W8g9hCbo1sH0JwogRjmraHQv5Kz4u1&#10;tV1bK2OpsZunjwKBHIeZ+YZZbUbTijP1rrasIJ5FIIgLq2suFXydti8LEM4ja2wtk4J/crBZT55W&#10;mGo78IHOR1+KAGGXooLK+y6V0hUVGXQz2xEH78f2Bn2QfSl1j0OAm1YmUTSXBmsOCxV2lFdUNMc/&#10;oyDb775dtxjyt8Pv53uTtc2lyF+Vmj6P2RKEp9E/wvf2h1aQxEkMtzfhCc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XbXMYAAADdAAAADwAAAAAAAAAAAAAAAACYAgAAZHJz&#10;L2Rvd25yZXYueG1sUEsFBgAAAAAEAAQA9QAAAIsDAAAAAA==&#10;" fillcolor="white [3212]" strokecolor="#4579b8 [3044]">
                  <v:shadow on="t" color="black" opacity="22937f" origin=",.5" offset="0,.63889mm"/>
                </v:rect>
                <v:rect id="Rectangle 2122" o:spid="_x0000_s1114" style="position:absolute;left:2592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dFK8YA&#10;AADdAAAADwAAAGRycy9kb3ducmV2LnhtbESPT2vCQBTE74LfYXlCb7oxhyLRVULQ1kOh9Q+eH9ln&#10;EpN9G7KrSfvpu4WCx2FmfsOsNoNpxIM6V1lWMJ9FIIhzqysuFJxPu+kChPPIGhvLpOCbHGzW49EK&#10;E217PtDj6AsRIOwSVFB63yZSurwkg25mW+LgXW1n0AfZFVJ32Ae4aWQcRa/SYMVhocSWspLy+ng3&#10;CtKvz4trF332drh9vNdpU//k2Vapl8mQLkF4Gvwz/N/eawXxPI7h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8dFK8YAAADdAAAADwAAAAAAAAAAAAAAAACYAgAAZHJz&#10;L2Rvd25yZXYueG1sUEsFBgAAAAAEAAQA9QAAAIsDAAAAAA==&#10;" fillcolor="white [3212]" strokecolor="#4579b8 [3044]">
                  <v:shadow on="t" color="black" opacity="22937f" origin=",.5" offset="0,.63889mm"/>
                </v:rect>
                <v:rect id="Rectangle 2123" o:spid="_x0000_s1115" style="position:absolute;left:2880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vgsMcA&#10;AADdAAAADwAAAGRycy9kb3ducmV2LnhtbESPT2vCQBTE7wW/w/IEb3VjhCLRVULQ6qHQ+gfPj+wz&#10;icm+DdmtSfvpu4VCj8PM/IZZbQbTiAd1rrKsYDaNQBDnVldcKLicd88LEM4ja2wsk4IvcrBZj55W&#10;mGjb85EeJ1+IAGGXoILS+zaR0uUlGXRT2xIH72Y7gz7IrpC6wz7ATSPjKHqRBisOCyW2lJWU16dP&#10;oyD9eL+6dtFnr8f7275Om/o7z7ZKTcZDugThafD/4b/2QSuIZ/Ec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iL4LDHAAAA3QAAAA8AAAAAAAAAAAAAAAAAmAIAAGRy&#10;cy9kb3ducmV2LnhtbFBLBQYAAAAABAAEAPUAAACMAwAAAAA=&#10;" fillcolor="white [3212]" strokecolor="#4579b8 [3044]">
                  <v:shadow on="t" color="black" opacity="22937f" origin=",.5" offset="0,.63889mm"/>
                </v:rect>
                <v:rect id="Rectangle 2124" o:spid="_x0000_s1116" style="position:absolute;left:3168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r5KcQA&#10;AADdAAAADwAAAGRycy9kb3ducmV2LnhtbESPX2vCMBTF3wd+h3AF32ZqkU2qUURUHHuZVXy+NNe2&#10;2NyUJtZsn34ZDHw8nD8/zmIVTCN66lxtWcFknIAgLqyuuVRwPu1eZyCcR9bYWCYF3+RgtRy8LDDT&#10;9sFH6nNfijjCLkMFlfdtJqUrKjLoxrYljt7VdgZ9lF0pdYePOG4amSbJmzRYcyRU2NKmouKW302E&#10;9P3pss/DJ112Hz9f79OQ1NujUqNhWM9BeAr+Gf5vH7SCdJJO4e9Nf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6+SnEAAAA3QAAAA8AAAAAAAAAAAAAAAAAmAIAAGRycy9k&#10;b3ducmV2LnhtbFBLBQYAAAAABAAEAPUAAACJAwAAAAA=&#10;" fillcolor="#d38482 [2261]" strokecolor="#4579b8 [3044]">
                  <v:shadow on="t" color="black" opacity="22937f" origin=",.5" offset="0,.63889mm"/>
                </v:rect>
                <v:rect id="Rectangle 2125" o:spid="_x0000_s1117" style="position:absolute;left:3456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7dX8cA&#10;AADdAAAADwAAAGRycy9kb3ducmV2LnhtbESPT2vCQBTE7wW/w/IEb3VjwCLRVULQ6qHQ+gfPj+wz&#10;icm+DdmtSfvpu4VCj8PM/IZZbQbTiAd1rrKsYDaNQBDnVldcKLicd88LEM4ja2wsk4IvcrBZj55W&#10;mGjb85EeJ1+IAGGXoILS+zaR0uUlGXRT2xIH72Y7gz7IrpC6wz7ATSPjKHqRBisOCyW2lJWU16dP&#10;oyD9eL+6dtFnr8f7275Om/o7z7ZKTcZDugThafD/4b/2QSuIZ/Ec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u3V/HAAAA3QAAAA8AAAAAAAAAAAAAAAAAmAIAAGRy&#10;cy9kb3ducmV2LnhtbFBLBQYAAAAABAAEAPUAAACMAwAAAAA=&#10;" fillcolor="white [3212]" strokecolor="#4579b8 [3044]">
                  <v:shadow on="t" color="black" opacity="22937f" origin=",.5" offset="0,.63889mm"/>
                </v:rect>
                <v:rect id="Rectangle 2126" o:spid="_x0000_s1118" style="position:absolute;left:37440;top:144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xDKMYA&#10;AADdAAAADwAAAGRycy9kb3ducmV2LnhtbESPT2vCQBTE7wW/w/KE3urGHERSVwlBbQ8F/5WeH9nX&#10;JCb7NmS3JvXTu4LgcZiZ3zCL1WAacaHOVZYVTCcRCOLc6ooLBd+nzdschPPIGhvLpOCfHKyWo5cF&#10;Jtr2fKDL0RciQNglqKD0vk2kdHlJBt3EtsTB+7WdQR9kV0jdYR/gppFxFM2kwYrDQoktZSXl9fHP&#10;KEj3ux/Xzvtsezh/fdRpU1/zbK3U63hI30F4Gvwz/Gh/agXxNJ7B/U1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xDKMYAAADdAAAADwAAAAAAAAAAAAAAAACYAgAAZHJz&#10;L2Rvd25yZXYueG1sUEsFBgAAAAAEAAQA9QAAAIsDAAAAAA==&#10;" fillcolor="white [3212]" strokecolor="#4579b8 [3044]">
                  <v:shadow on="t" color="black" opacity="22937f" origin=",.5" offset="0,.63889mm"/>
                </v:rect>
                <v:rect id="Rectangle 2127" o:spid="_x0000_s1119"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0aFskA&#10;AADdAAAADwAAAGRycy9kb3ducmV2LnhtbESPQWvCQBSE7wX/w/KEXopuTKlK6iqltmDxYqMHj8/s&#10;a5Im+zZktzH6691CocdhZr5hFqve1KKj1pWWFUzGEQjizOqScwWH/ftoDsJ5ZI21ZVJwIQer5eBu&#10;gYm2Z/6kLvW5CBB2CSoovG8SKV1WkEE3tg1x8L5sa9AH2eZSt3gOcFPLOIqm0mDJYaHAhl4Lyqr0&#10;xyiYHz+yavZ2eHhc757y9Xe1vXbpSan7Yf/yDMJT7//Df+2NVhBP4hn8vglPQC5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P0aFskAAADdAAAADwAAAAAAAAAAAAAAAACYAgAA&#10;ZHJzL2Rvd25yZXYueG1sUEsFBgAAAAAEAAQA9QAAAI4DAAAAAA==&#10;" fillcolor="#ccc [669]" strokecolor="#4579b8 [3044]">
                  <v:shadow on="t" color="black" opacity="22937f" origin=",.5" offset="0,.63889mm"/>
                </v:rect>
                <v:rect id="Rectangle 2128" o:spid="_x0000_s1120"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OZMYA&#10;AADdAAAADwAAAGRycy9kb3ducmV2LnhtbERPTWvCQBC9F/oflin0UnRjSlVSV5HagsWLRg8ex+w0&#10;icnOhuw2Rn+9eyj0+Hjfs0VvatFR60rLCkbDCARxZnXJuYLD/mswBeE8ssbaMim4koPF/PFhhom2&#10;F95Rl/pchBB2CSoovG8SKV1WkEE3tA1x4H5sa9AH2OZSt3gJ4aaWcRSNpcGSQ0OBDX0UlFXpr1Ew&#10;PX5n1eTz8PK62r7lq3O1uXXpSannp375DsJT7//Ff+61VhCP4jA3vA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KOZMYAAADdAAAADwAAAAAAAAAAAAAAAACYAgAAZHJz&#10;L2Rvd25yZXYueG1sUEsFBgAAAAAEAAQA9QAAAIsDAAAAAA==&#10;" fillcolor="#ccc [669]" strokecolor="#4579b8 [3044]">
                  <v:shadow on="t" color="black" opacity="22937f" origin=",.5" offset="0,.63889mm"/>
                </v:rect>
                <v:rect id="Rectangle 2129" o:spid="_x0000_s1121" style="position:absolute;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Zh4sUA&#10;AADdAAAADwAAAGRycy9kb3ducmV2LnhtbESPUWvCQBCE3wv+h2MLfasXA5WaeooIigoWtO37NrdN&#10;QnN7Ibea6K/3hEIfh5n5hpnOe1erM7Wh8mxgNExAEefeVlwY+PxYPb+CCoJssfZMBi4UYD4bPEwx&#10;s77jA52PUqgI4ZChgVKkybQOeUkOw9A3xNH78a1DibIttG2xi3BX6zRJxtphxXGhxIaWJeW/x5Mz&#10;IOM19/uwe9mF7fvmJH7x9X3tjHl67BdvoIR6+Q//tTfWQDpKJ3B/E5+An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mHixQAAAN0AAAAPAAAAAAAAAAAAAAAAAJgCAABkcnMv&#10;ZG93bnJldi54bWxQSwUGAAAAAAQABAD1AAAAigMAAAAA&#10;" fillcolor="#84a6d1 [2260]" strokecolor="#4579b8 [3044]">
                  <v:shadow on="t" color="black" opacity="22937f" origin=",.5" offset="0,.63889mm"/>
                </v:rect>
                <v:rect id="Rectangle 2130" o:spid="_x0000_s1122" style="position:absolute;left:28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eosIA&#10;AADdAAAADwAAAGRycy9kb3ducmV2LnhtbERPS2vCQBC+C/0PyxR6qxuVikRXkULFChZ83cfsmASz&#10;syE7mrS/vnsQPH5879mic5W6UxNKzwYG/QQUceZtybmB4+HrfQIqCLLFyjMZ+KUAi/lLb4ap9S3v&#10;6L6XXMUQDikaKETqVOuQFeQw9H1NHLmLbxxKhE2ubYNtDHeVHibJWDssOTYUWNNnQdl1f3MGZLzi&#10;bhs2H5vw/bO+iV+ezn+tMW+v3XIKSqiTp/jhXlsDw8Eo7o9v4hP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hV6iwgAAAN0AAAAPAAAAAAAAAAAAAAAAAJgCAABkcnMvZG93&#10;bnJldi54bWxQSwUGAAAAAAQABAD1AAAAhwMAAAAA&#10;" fillcolor="#84a6d1 [2260]" strokecolor="#4579b8 [3044]">
                  <v:shadow on="t" color="black" opacity="22937f" origin=",.5" offset="0,.63889mm"/>
                </v:rect>
                <v:rect id="Rectangle 2131" o:spid="_x0000_s1123" style="position:absolute;left:57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xNgccA&#10;AADdAAAADwAAAGRycy9kb3ducmV2LnhtbESPS2vDMBCE74X8B7GB3hrZCZTgRAnG5NFDoc2DnBdr&#10;Yzu2VsZSYre/vioUehxm5htmuR5MIx7UucqygngSgSDOra64UHA+bV/mIJxH1thYJgVf5GC9Gj0t&#10;MdG25wM9jr4QAcIuQQWl920ipctLMugmtiUO3tV2Bn2QXSF1h32Am0ZOo+hVGqw4LJTYUlZSXh/v&#10;RkH6+XFx7bzPdofb+75Om/o7zzZKPY+HdAHC0+D/w3/tN61gGs9i+H0Tn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LMTYHHAAAA3QAAAA8AAAAAAAAAAAAAAAAAmAIAAGRy&#10;cy9kb3ducmV2LnhtbFBLBQYAAAAABAAEAPUAAACMAwAAAAA=&#10;" fillcolor="white [3212]" strokecolor="#4579b8 [3044]">
                  <v:shadow on="t" color="black" opacity="22937f" origin=",.5" offset="0,.63889mm"/>
                </v:rect>
                <v:rect id="Rectangle 2132" o:spid="_x0000_s1124" style="position:absolute;left:86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7T9scA&#10;AADdAAAADwAAAGRycy9kb3ducmV2LnhtbESPT2vCQBTE7wW/w/IEb3VjhCLRVULQ6qHQ+gfPj+wz&#10;icm+DdmtSfvpu4VCj8PM/IZZbQbTiAd1rrKsYDaNQBDnVldcKLicd88LEM4ja2wsk4IvcrBZj55W&#10;mGjb85EeJ1+IAGGXoILS+zaR0uUlGXRT2xIH72Y7gz7IrpC6wz7ATSPjKHqRBisOCyW2lJWU16dP&#10;oyD9eL+6dtFnr8f7275Om/o7z7ZKTcZDugThafD/4b/2QSuIZ/MY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e0/bHAAAA3QAAAA8AAAAAAAAAAAAAAAAAmAIAAGRy&#10;cy9kb3ducmV2LnhtbFBLBQYAAAAABAAEAPUAAACMAwAAAAA=&#10;" fillcolor="white [3212]" strokecolor="#4579b8 [3044]">
                  <v:shadow on="t" color="black" opacity="22937f" origin=",.5" offset="0,.63889mm"/>
                </v:rect>
                <v:rect id="Rectangle 2133" o:spid="_x0000_s1125" style="position:absolute;left:1152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cG3cYA&#10;AADdAAAADwAAAGRycy9kb3ducmV2LnhtbESPQWsCMRSE74X+h/AK3jRxLdKuRqmiIIUetNrzY/Pc&#10;LN28LJvorv31TUHocZiZb5j5sne1uFIbKs8axiMFgrjwpuJSw/FzO3wBESKywdozabhRgOXi8WGO&#10;ufEd7+l6iKVIEA45arAxNrmUobDkMIx8Q5y8s28dxiTbUpoWuwR3tcyUmkqHFacFiw2tLRXfh4vT&#10;oOxqeqKf900W1Nfzx2b72p2OUevBU/82AxGpj//he3tnNGTjyQT+3qQn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cG3cYAAADdAAAADwAAAAAAAAAAAAAAAACYAgAAZHJz&#10;L2Rvd25yZXYueG1sUEsFBgAAAAAEAAQA9QAAAIsDAAAAAA==&#10;" fillcolor="#1f497d [3215]" strokecolor="#4579b8 [3044]">
                  <v:shadow on="t" color="black" opacity="22937f" origin=",.5" offset="0,.63889mm"/>
                </v:rect>
                <v:rect id="Rectangle 2134" o:spid="_x0000_s1126" style="position:absolute;left:1440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eqcYA&#10;AADdAAAADwAAAGRycy9kb3ducmV2LnhtbESPQWsCMRSE74X+h/AK3mriKtKuRqmiUIQetNrzY/Pc&#10;LN28LJvorv31plDocZiZb5j5sne1uFIbKs8aRkMFgrjwpuJSw/Fz+/wCIkRkg7Vn0nCjAMvF48Mc&#10;c+M73tP1EEuRIBxy1GBjbHIpQ2HJYRj6hjh5Z986jEm2pTQtdgnuapkpNZUOK04LFhtaWyq+Dxen&#10;QdnV9EQ/u00W1NfkY7N97U7HqPXgqX+bgYjUx//wX/vdaMhG4wn8vklP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eqcYAAADdAAAADwAAAAAAAAAAAAAAAACYAgAAZHJz&#10;L2Rvd25yZXYueG1sUEsFBgAAAAAEAAQA9QAAAIsDAAAAAA==&#10;" fillcolor="#1f497d [3215]" strokecolor="#4579b8 [3044]">
                  <v:shadow on="t" color="black" opacity="22937f" origin=",.5" offset="0,.63889mm"/>
                </v:rect>
                <v:rect id="Rectangle 2135" o:spid="_x0000_s1127" style="position:absolute;left:172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dLgscA&#10;AADdAAAADwAAAGRycy9kb3ducmV2LnhtbESPT2vCQBTE74V+h+UJ3upGpSLRVUJoaw+F+g/Pj+wz&#10;icm+DdnVpP303YLgcZiZ3zDLdW9qcaPWlZYVjEcRCOLM6pJzBcfD+8schPPIGmvLpOCHHKxXz09L&#10;jLXteEe3vc9FgLCLUUHhfRNL6bKCDLqRbYiDd7atQR9km0vdYhfgppaTKJpJgyWHhQIbSgvKqv3V&#10;KEi23yfXzLv0Y3f52lRJXf1m6ZtSw0GfLEB46v0jfG9/agWT8fQ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33S4LHAAAA3QAAAA8AAAAAAAAAAAAAAAAAmAIAAGRy&#10;cy9kb3ducmV2LnhtbFBLBQYAAAAABAAEAPUAAACMAwAAAAA=&#10;" fillcolor="white [3212]" strokecolor="#4579b8 [3044]">
                  <v:shadow on="t" color="black" opacity="22937f" origin=",.5" offset="0,.63889mm"/>
                </v:rect>
                <v:rect id="Rectangle 2136" o:spid="_x0000_s1128" style="position:absolute;left:201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V9cYA&#10;AADdAAAADwAAAGRycy9kb3ducmV2LnhtbESPQWvCQBSE74X+h+UJ3upGBZHoKiG0tQfBasXzI/tM&#10;YrJvQ3Y1qb/eLQg9DjPzDbNc96YWN2pdaVnBeBSBIM6sLjlXcPz5eJuDcB5ZY22ZFPySg/Xq9WWJ&#10;sbYd7+l28LkIEHYxKii8b2IpXVaQQTeyDXHwzrY16INsc6lb7ALc1HISRTNpsOSwUGBDaUFZdbga&#10;Bcn37uSaeZd+7i/bTZXU1T1L35UaDvpkAcJT7//Dz/aXVjAZT2fw9yY8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XV9cYAAADdAAAADwAAAAAAAAAAAAAAAACYAgAAZHJz&#10;L2Rvd25yZXYueG1sUEsFBgAAAAAEAAQA9QAAAIsDAAAAAA==&#10;" fillcolor="white [3212]" strokecolor="#4579b8 [3044]">
                  <v:shadow on="t" color="black" opacity="22937f" origin=",.5" offset="0,.63889mm"/>
                </v:rect>
                <v:rect id="Rectangle 2137" o:spid="_x0000_s1129" style="position:absolute;left:230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wA3scA&#10;AADdAAAADwAAAGRycy9kb3ducmV2LnhtbESPT2sCMRTE74V+h/CE3mritlhdjdIWBSl4qP/Oj81z&#10;s7h5WTapu+2nN4VCj8PM/IaZL3tXiyu1ofKsYTRUIIgLbyouNRz268cJiBCRDdaeScM3BVgu7u/m&#10;mBvf8Sddd7EUCcIhRw02xiaXMhSWHIahb4iTd/atw5hkW0rTYpfgrpaZUmPpsOK0YLGhd0vFZffl&#10;NCj7Nj7Sz8cqC+r0vF2tp93xELV+GPSvMxCR+vgf/mtvjIZs9PQCv2/SE5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sAN7HAAAA3QAAAA8AAAAAAAAAAAAAAAAAmAIAAGRy&#10;cy9kb3ducmV2LnhtbFBLBQYAAAAABAAEAPUAAACMAwAAAAA=&#10;" fillcolor="#1f497d [3215]" strokecolor="#4579b8 [3044]">
                  <v:shadow on="t" color="black" opacity="22937f" origin=",.5" offset="0,.63889mm"/>
                </v:rect>
                <v:rect id="Rectangle 2138" o:spid="_x0000_s1130" style="position:absolute;left:2592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OUrMMA&#10;AADdAAAADwAAAGRycy9kb3ducmV2LnhtbERPy2oCMRTdF/oP4Rbc1cSpiI5GaYuCFLrwub5MrpOh&#10;k5thkjqjX28WhS4P571Y9a4WV2pD5VnDaKhAEBfeVFxqOB42r1MQISIbrD2ThhsFWC2fnxaYG9/x&#10;jq77WIoUwiFHDTbGJpcyFJYchqFviBN38a3DmGBbStNil8JdLTOlJtJhxanBYkOfloqf/a/ToOzH&#10;5ET3r3UW1Hn8vd7MutMxaj146d/nICL18V/8594aDdnoLc1Nb9IT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OUrMMAAADdAAAADwAAAAAAAAAAAAAAAACYAgAAZHJzL2Rv&#10;d25yZXYueG1sUEsFBgAAAAAEAAQA9QAAAIgDAAAAAA==&#10;" fillcolor="#1f497d [3215]" strokecolor="#4579b8 [3044]">
                  <v:shadow on="t" color="black" opacity="22937f" origin=",.5" offset="0,.63889mm"/>
                </v:rect>
                <v:rect id="Rectangle 2139" o:spid="_x0000_s1131" style="position:absolute;left:2880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pBh8cA&#10;AADdAAAADwAAAGRycy9kb3ducmV2LnhtbESPT2vCQBTE74LfYXlCb7pRodjoKiG0tgeh/sPzI/tM&#10;YrJvQ3ZrUj99t1DocZiZ3zCrTW9qcafWlZYVTCcRCOLM6pJzBefT23gBwnlkjbVlUvBNDjbr4WCF&#10;sbYdH+h+9LkIEHYxKii8b2IpXVaQQTexDXHwrrY16INsc6lb7ALc1HIWRc/SYMlhocCG0oKy6vhl&#10;FCT7z4trFl26Pdx271VSV48sfVXqadQnSxCeev8f/mt/aAWz6fwF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6QYfHAAAA3QAAAA8AAAAAAAAAAAAAAAAAmAIAAGRy&#10;cy9kb3ducmV2LnhtbFBLBQYAAAAABAAEAPUAAACMAwAAAAA=&#10;" fillcolor="white [3212]" strokecolor="#4579b8 [3044]">
                  <v:shadow on="t" color="black" opacity="22937f" origin=",.5" offset="0,.63889mm"/>
                </v:rect>
                <v:rect id="Rectangle 2140" o:spid="_x0000_s1132" style="position:absolute;left:3168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bZ8QA&#10;AADdAAAADwAAAGRycy9kb3ducmV2LnhtbERPyWrDMBC9F/IPYgK5NbJDKMGNYozJdii0Weh5sKa2&#10;a2tkLCV2+/XVoZDj4+3rdDStuFPvassK4nkEgriwuuZSwfWye16BcB5ZY2uZFPyQg3QzeVpjou3A&#10;J7qffSlCCLsEFVTed4mUrqjIoJvbjjhwX7Y36APsS6l7HEK4aeUiil6kwZpDQ4Ud5RUVzflmFGQf&#10;75+uWw35/vT9dmiytvkt8q1Ss+mYvYLwNPqH+N991AoW8TLsD2/CE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Gm2fEAAAA3QAAAA8AAAAAAAAAAAAAAAAAmAIAAGRycy9k&#10;b3ducmV2LnhtbFBLBQYAAAAABAAEAPUAAACJAwAAAAA=&#10;" fillcolor="white [3212]" strokecolor="#4579b8 [3044]">
                  <v:shadow on="t" color="black" opacity="22937f" origin=",.5" offset="0,.63889mm"/>
                </v:rect>
                <v:rect id="Rectangle 2141" o:spid="_x0000_s1133" style="position:absolute;left:3456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9OTMYA&#10;AADdAAAADwAAAGRycy9kb3ducmV2LnhtbESPQWsCMRSE7wX/Q3iCt5rsIlK3RqmiIIUeatXzY/O6&#10;Wbp5WTbRXfvrm0Khx2FmvmGW68E14kZdqD1ryKYKBHHpTc2VhtPH/vEJRIjIBhvPpOFOAdar0cMS&#10;C+N7fqfbMVYiQTgUqMHG2BZShtKSwzD1LXHyPn3nMCbZVdJ02Ce4a2Su1Fw6rDktWGxpa6n8Ol6d&#10;BmU38zN9v+7yoC6zt91+0Z9PUevJeHh5BhFpiP/hv/bBaMizWQa/b9IT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9OTMYAAADdAAAADwAAAAAAAAAAAAAAAACYAgAAZHJz&#10;L2Rvd25yZXYueG1sUEsFBgAAAAAEAAQA9QAAAIsDAAAAAA==&#10;" fillcolor="#1f497d [3215]" strokecolor="#4579b8 [3044]">
                  <v:shadow on="t" color="black" opacity="22937f" origin=",.5" offset="0,.63889mm"/>
                </v:rect>
                <v:rect id="Rectangle 2142" o:spid="_x0000_s1134" style="position:absolute;left:37440;top:172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3QO8UA&#10;AADdAAAADwAAAGRycy9kb3ducmV2LnhtbESPQWsCMRSE7wX/Q3iCt5q4iNjVKFUUSqEHrfb82Dw3&#10;Szcvyya62/76RhB6HGbmG2a57l0tbtSGyrOGyViBIC68qbjUcPrcP89BhIhssPZMGn4owHo1eFpi&#10;bnzHB7odYykShEOOGmyMTS5lKCw5DGPfECfv4luHMcm2lKbFLsFdLTOlZtJhxWnBYkNbS8X38eo0&#10;KLuZnen3fZcF9TX92O1fuvMpaj0a9q8LEJH6+B9+tN+MhmwyzeD+Jj0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3dA7xQAAAN0AAAAPAAAAAAAAAAAAAAAAAJgCAABkcnMv&#10;ZG93bnJldi54bWxQSwUGAAAAAAQABAD1AAAAigMAAAAA&#10;" fillcolor="#1f497d [3215]" strokecolor="#4579b8 [3044]">
                  <v:shadow on="t" color="black" opacity="22937f" origin=",.5" offset="0,.63889mm"/>
                </v:rect>
                <v:rect id="Rectangle 2143" o:spid="_x0000_s1135" style="position:absolute;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GzqMUA&#10;AADdAAAADwAAAGRycy9kb3ducmV2LnhtbESPUWvCQBCE3wv+h2OFvtWLtpUSPUUEixUqaNv3Nbcm&#10;wdxeyK0m9dd7hYKPw8x8w0znnavUhZpQejYwHCSgiDNvS84NfH+tnt5ABUG2WHkmA78UYD7rPUwx&#10;tb7lHV32kqsI4ZCigUKkTrUOWUEOw8DXxNE7+sahRNnk2jbYRrir9ChJxtphyXGhwJqWBWWn/dkZ&#10;kPE7d59h87oJH9v1Wfzi53BtjXnsd4sJKKFO7uH/9toaGA1fnuHvTXwC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UbOoxQAAAN0AAAAPAAAAAAAAAAAAAAAAAJgCAABkcnMv&#10;ZG93bnJldi54bWxQSwUGAAAAAAQABAD1AAAAigMAAAAA&#10;" fillcolor="#84a6d1 [2260]" strokecolor="#4579b8 [3044]">
                  <v:shadow on="t" color="black" opacity="22937f" origin=",.5" offset="0,.63889mm"/>
                </v:rect>
                <v:rect id="Rectangle 2144" o:spid="_x0000_s1136" style="position:absolute;left:28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gr3MUA&#10;AADdAAAADwAAAGRycy9kb3ducmV2LnhtbESPUWvCQBCE34X+h2MLvtWLYkVSTxFBsYKC2r5vc9sk&#10;NLcXcqtJ++s9oeDjMDPfMLNF5yp1pSaUng0MBwko4szbknMDH+f1yxRUEGSLlWcy8EsBFvOn3gxT&#10;61s+0vUkuYoQDikaKETqVOuQFeQwDHxNHL1v3ziUKJtc2wbbCHeVHiXJRDssOS4UWNOqoOzndHEG&#10;ZLLhbh92r7vwfthexC8/v/5aY/rP3fINlFAnj/B/e2sNjIbjMdzfxCe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uCvcxQAAAN0AAAAPAAAAAAAAAAAAAAAAAJgCAABkcnMv&#10;ZG93bnJldi54bWxQSwUGAAAAAAQABAD1AAAAigMAAAAA&#10;" fillcolor="#84a6d1 [2260]" strokecolor="#4579b8 [3044]">
                  <v:shadow on="t" color="black" opacity="22937f" origin=",.5" offset="0,.63889mm"/>
                </v:rect>
                <v:rect id="Rectangle 2145" o:spid="_x0000_s1137" style="position:absolute;left:57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E4/8cA&#10;AADdAAAADwAAAGRycy9kb3ducmV2LnhtbESPT2vCQBTE74V+h+UJ3upGsSLRVUJoaw+F+g/Pj+wz&#10;icm+DdnVpP303YLgcZiZ3zDLdW9qcaPWlZYVjEcRCOLM6pJzBcfD+8schPPIGmvLpOCHHKxXz09L&#10;jLXteEe3vc9FgLCLUUHhfRNL6bKCDLqRbYiDd7atQR9km0vdYhfgppaTKJpJgyWHhQIbSgvKqv3V&#10;KEi23yfXzLv0Y3f52lRJXf1m6ZtSw0GfLEB46v0jfG9/agWT8fQ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xOP/HAAAA3QAAAA8AAAAAAAAAAAAAAAAAmAIAAGRy&#10;cy9kb3ducmV2LnhtbFBLBQYAAAAABAAEAPUAAACMAwAAAAA=&#10;" fillcolor="white [3212]" strokecolor="#4579b8 [3044]">
                  <v:shadow on="t" color="black" opacity="22937f" origin=",.5" offset="0,.63889mm"/>
                </v:rect>
                <v:rect id="Rectangle 2146" o:spid="_x0000_s1138" style="position:absolute;left:86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OmiMYA&#10;AADdAAAADwAAAGRycy9kb3ducmV2LnhtbESPQWvCQBSE74X+h+UJ3upGEZHoKiG0tQfBasXzI/tM&#10;YrJvQ3Y1qb/eLQg9DjPzDbNc96YWN2pdaVnBeBSBIM6sLjlXcPz5eJuDcB5ZY22ZFPySg/Xq9WWJ&#10;sbYd7+l28LkIEHYxKii8b2IpXVaQQTeyDXHwzrY16INsc6lb7ALc1HISRTNpsOSwUGBDaUFZdbga&#10;Bcn37uSaeZd+7i/bTZXU1T1L35UaDvpkAcJT7//Dz/aXVjAZT2fw9yY8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OmiMYAAADdAAAADwAAAAAAAAAAAAAAAACYAgAAZHJz&#10;L2Rvd25yZXYueG1sUEsFBgAAAAAEAAQA9QAAAIsDAAAAAA==&#10;" fillcolor="white [3212]" strokecolor="#4579b8 [3044]">
                  <v:shadow on="t" color="black" opacity="22937f" origin=",.5" offset="0,.63889mm"/>
                </v:rect>
                <v:rect id="Rectangle 2147" o:spid="_x0000_s1139" style="position:absolute;left:1152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8DE8cA&#10;AADdAAAADwAAAGRycy9kb3ducmV2LnhtbESPT2vCQBTE74V+h+UJ3upGkSrRVUJoaw+F+g/Pj+wz&#10;icm+DdnVpP303YLgcZiZ3zDLdW9qcaPWlZYVjEcRCOLM6pJzBcfD+8schPPIGmvLpOCHHKxXz09L&#10;jLXteEe3vc9FgLCLUUHhfRNL6bKCDLqRbYiDd7atQR9km0vdYhfgppaTKHqVBksOCwU2lBaUVfur&#10;UZBsv0+umXfpx+7ytamSuvrN0jelhoM+WYDw1PtH+N7+1Aom4+kM/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vAxPHAAAA3QAAAA8AAAAAAAAAAAAAAAAAmAIAAGRy&#10;cy9kb3ducmV2LnhtbFBLBQYAAAAABAAEAPUAAACMAwAAAAA=&#10;" fillcolor="white [3212]" strokecolor="#4579b8 [3044]">
                  <v:shadow on="t" color="black" opacity="22937f" origin=",.5" offset="0,.63889mm"/>
                </v:rect>
                <v:rect id="Rectangle 2148" o:spid="_x0000_s1140" style="position:absolute;left:1440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XYcQA&#10;AADdAAAADwAAAGRycy9kb3ducmV2LnhtbERPyWrDMBC9F/IPYgK5NbJDKMGNYozJdii0Weh5sKa2&#10;a2tkLCV2+/XVoZDj4+3rdDStuFPvassK4nkEgriwuuZSwfWye16BcB5ZY2uZFPyQg3QzeVpjou3A&#10;J7qffSlCCLsEFVTed4mUrqjIoJvbjjhwX7Y36APsS6l7HEK4aeUiil6kwZpDQ4Ud5RUVzflmFGQf&#10;75+uWw35/vT9dmiytvkt8q1Ss+mYvYLwNPqH+N991AoW8TLMDW/CE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wl2HEAAAA3QAAAA8AAAAAAAAAAAAAAAAAmAIAAGRycy9k&#10;b3ducmV2LnhtbFBLBQYAAAAABAAEAPUAAACJAwAAAAA=&#10;" fillcolor="white [3212]" strokecolor="#4579b8 [3044]">
                  <v:shadow on="t" color="black" opacity="22937f" origin=",.5" offset="0,.63889mm"/>
                </v:rect>
                <v:rect id="Rectangle 2149" o:spid="_x0000_s1141" style="position:absolute;left:172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wy+scA&#10;AADdAAAADwAAAGRycy9kb3ducmV2LnhtbESPT2vCQBTE74LfYXlCb7pRpNjoKiG0tgeh/sPzI/tM&#10;YrJvQ3ZrUj99t1DocZiZ3zCrTW9qcafWlZYVTCcRCOLM6pJzBefT23gBwnlkjbVlUvBNDjbr4WCF&#10;sbYdH+h+9LkIEHYxKii8b2IpXVaQQTexDXHwrrY16INsc6lb7ALc1HIWRc/SYMlhocCG0oKy6vhl&#10;FCT7z4trFl26Pdx271VSV48sfVXqadQnSxCeev8f/mt/aAWz6fwF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8MvrHAAAA3QAAAA8AAAAAAAAAAAAAAAAAmAIAAGRy&#10;cy9kb3ducmV2LnhtbFBLBQYAAAAABAAEAPUAAACMAwAAAAA=&#10;" fillcolor="white [3212]" strokecolor="#4579b8 [3044]">
                  <v:shadow on="t" color="black" opacity="22937f" origin=",.5" offset="0,.63889mm"/>
                </v:rect>
                <v:rect id="Rectangle 2150" o:spid="_x0000_s1142" style="position:absolute;left:201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8NusQA&#10;AADdAAAADwAAAGRycy9kb3ducmV2LnhtbERPyWrDMBC9F/IPYgK5NbIDKcGNYozJdii0Weh5sKa2&#10;a2tkLCV2+/XVoZDj4+3rdDStuFPvassK4nkEgriwuuZSwfWye16BcB5ZY2uZFPyQg3QzeVpjou3A&#10;J7qffSlCCLsEFVTed4mUrqjIoJvbjjhwX7Y36APsS6l7HEK4aeUiil6kwZpDQ4Ud5RUVzflmFGQf&#10;75+uWw35/vT9dmiytvkt8q1Ss+mYvYLwNPqH+N991AoW8TLsD2/CE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fDbrEAAAA3QAAAA8AAAAAAAAAAAAAAAAAmAIAAGRycy9k&#10;b3ducmV2LnhtbFBLBQYAAAAABAAEAPUAAACJAwAAAAA=&#10;" fillcolor="white [3212]" strokecolor="#4579b8 [3044]">
                  <v:shadow on="t" color="black" opacity="22937f" origin=",.5" offset="0,.63889mm"/>
                </v:rect>
                <v:rect id="Rectangle 2151" o:spid="_x0000_s1143" style="position:absolute;left:230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oIccA&#10;AADdAAAADwAAAGRycy9kb3ducmV2LnhtbESPS2vDMBCE74X8B7GB3hrZgZTgRAnG5NFDoc2DnBdr&#10;Yzu2VsZSYre/vioUehxm5htmuR5MIx7UucqygngSgSDOra64UHA+bV/mIJxH1thYJgVf5GC9Gj0t&#10;MdG25wM9jr4QAcIuQQWl920ipctLMugmtiUO3tV2Bn2QXSF1h32Am0ZOo+hVGqw4LJTYUlZSXh/v&#10;RkH6+XFx7bzPdofb+75Om/o7zzZKPY+HdAHC0+D/w3/tN61gGs9i+H0Tn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8TqCHHAAAA3QAAAA8AAAAAAAAAAAAAAAAAmAIAAGRy&#10;cy9kb3ducmV2LnhtbFBLBQYAAAAABAAEAPUAAACMAwAAAAA=&#10;" fillcolor="white [3212]" strokecolor="#4579b8 [3044]">
                  <v:shadow on="t" color="black" opacity="22937f" origin=",.5" offset="0,.63889mm"/>
                </v:rect>
                <v:rect id="Rectangle 2152" o:spid="_x0000_s1144" style="position:absolute;left:2592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E2VscA&#10;AADdAAAADwAAAGRycy9kb3ducmV2LnhtbESPT2vCQBTE7wW/w/IEb3VjwCLRVULQ6qHQ+gfPj+wz&#10;icm+DdmtSfvpu4VCj8PM/IZZbQbTiAd1rrKsYDaNQBDnVldcKLicd88LEM4ja2wsk4IvcrBZj55W&#10;mGjb85EeJ1+IAGGXoILS+zaR0uUlGXRT2xIH72Y7gz7IrpC6wz7ATSPjKHqRBisOCyW2lJWU16dP&#10;oyD9eL+6dtFnr8f7275Om/o7z7ZKTcZDugThafD/4b/2QSuIZ/MY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BNlbHAAAA3QAAAA8AAAAAAAAAAAAAAAAAmAIAAGRy&#10;cy9kb3ducmV2LnhtbFBLBQYAAAAABAAEAPUAAACMAwAAAAA=&#10;" fillcolor="white [3212]" strokecolor="#4579b8 [3044]">
                  <v:shadow on="t" color="black" opacity="22937f" origin=",.5" offset="0,.63889mm"/>
                </v:rect>
                <v:rect id="Rectangle 2153" o:spid="_x0000_s1145" style="position:absolute;left:2880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2TzccA&#10;AADdAAAADwAAAGRycy9kb3ducmV2LnhtbESPT2vCQBTE74V+h+UJ3upGpSLRVUJoaw+F+g/Pj+wz&#10;icm+DdnVpP303YLgcZiZ3zDLdW9qcaPWlZYVjEcRCOLM6pJzBcfD+8schPPIGmvLpOCHHKxXz09L&#10;jLXteEe3vc9FgLCLUUHhfRNL6bKCDLqRbYiDd7atQR9km0vdYhfgppaTKJpJgyWHhQIbSgvKqv3V&#10;KEi23yfXzLv0Y3f52lRJXf1m6ZtSw0GfLEB46v0jfG9/agWT8esU/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Nk83HAAAA3QAAAA8AAAAAAAAAAAAAAAAAmAIAAGRy&#10;cy9kb3ducmV2LnhtbFBLBQYAAAAABAAEAPUAAACMAwAAAAA=&#10;" fillcolor="white [3212]" strokecolor="#4579b8 [3044]">
                  <v:shadow on="t" color="black" opacity="22937f" origin=",.5" offset="0,.63889mm"/>
                </v:rect>
                <v:rect id="Rectangle 2154" o:spid="_x0000_s1146" style="position:absolute;left:3168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QLuccA&#10;AADdAAAADwAAAGRycy9kb3ducmV2LnhtbESPT2vCQBTE74V+h+UJ3upGsSLRVUJoaw+F+g/Pj+wz&#10;icm+DdnVpP303YLgcZiZ3zDLdW9qcaPWlZYVjEcRCOLM6pJzBcfD+8schPPIGmvLpOCHHKxXz09L&#10;jLXteEe3vc9FgLCLUUHhfRNL6bKCDLqRbYiDd7atQR9km0vdYhfgppaTKJpJgyWHhQIbSgvKqv3V&#10;KEi23yfXzLv0Y3f52lRJXf1m6ZtSw0GfLEB46v0jfG9/agWT8esU/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9kC7nHAAAA3QAAAA8AAAAAAAAAAAAAAAAAmAIAAGRy&#10;cy9kb3ducmV2LnhtbFBLBQYAAAAABAAEAPUAAACMAwAAAAA=&#10;" fillcolor="white [3212]" strokecolor="#4579b8 [3044]">
                  <v:shadow on="t" color="black" opacity="22937f" origin=",.5" offset="0,.63889mm"/>
                </v:rect>
                <v:rect id="Rectangle 2155" o:spid="_x0000_s1147" style="position:absolute;left:3456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iuIscA&#10;AADdAAAADwAAAGRycy9kb3ducmV2LnhtbESPT2vCQBTE7wW/w/KE3upGwSLRVUKwtQeh9Q+eH9ln&#10;EpN9G7Krif303YLgcZiZ3zCLVW9qcaPWlZYVjEcRCOLM6pJzBcfDx9sMhPPIGmvLpOBODlbLwcsC&#10;Y2073tFt73MRIOxiVFB438RSuqwgg25kG+LgnW1r0AfZ5lK32AW4qeUkit6lwZLDQoENpQVl1f5q&#10;FCQ/3yfXzLr0c3fZbqqkrn6zdK3U67BP5iA89f4ZfrS/tILJeDqF/zfhCc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oriLHAAAA3QAAAA8AAAAAAAAAAAAAAAAAmAIAAGRy&#10;cy9kb3ducmV2LnhtbFBLBQYAAAAABAAEAPUAAACMAwAAAAA=&#10;" fillcolor="white [3212]" strokecolor="#4579b8 [3044]">
                  <v:shadow on="t" color="black" opacity="22937f" origin=",.5" offset="0,.63889mm"/>
                </v:rect>
                <v:rect id="Rectangle 2156" o:spid="_x0000_s1148" style="position:absolute;left:37440;top:2016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owVcYA&#10;AADdAAAADwAAAGRycy9kb3ducmV2LnhtbESPQWvCQBSE74X+h+UJ3upGQZHoKiG0tQfBasXzI/tM&#10;YrJvQ3Y1qb/eLQg9DjPzDbNc96YWN2pdaVnBeBSBIM6sLjlXcPz5eJuDcB5ZY22ZFPySg/Xq9WWJ&#10;sbYd7+l28LkIEHYxKii8b2IpXVaQQTeyDXHwzrY16INsc6lb7ALc1HISRTNpsOSwUGBDaUFZdbga&#10;Bcn37uSaeZd+7i/bTZXU1T1L35UaDvpkAcJT7//Dz/aXVjAZT2fw9yY8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owVcYAAADdAAAADwAAAAAAAAAAAAAAAACYAgAAZHJz&#10;L2Rvd25yZXYueG1sUEsFBgAAAAAEAAQA9QAAAIsDAAAAAA==&#10;" fillcolor="white [3212]" strokecolor="#4579b8 [3044]">
                  <v:shadow on="t" color="black" opacity="22937f" origin=",.5" offset="0,.63889mm"/>
                </v:rect>
                <v:rect id="Rectangle 2157" o:spid="_x0000_s1149"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tpa8kA&#10;AADdAAAADwAAAGRycy9kb3ducmV2LnhtbESPQWvCQBSE70L/w/KEXkQ3WqwSXaXUFiy91OjB4zP7&#10;TNJk34bsNkZ/fVco9DjMzDfMct2ZSrTUuMKygvEoAkGcWl1wpuCwfx/OQTiPrLGyTAqu5GC9eugt&#10;Mdb2wjtqE5+JAGEXo4Lc+zqW0qU5GXQjWxMH72wbgz7IJpO6wUuAm0pOouhZGiw4LORY02tOaZn8&#10;GAXz40dazt4Og6fN1zTbfJeftzY5KfXY714WIDx1/j/8195qBZPxdAb3N+EJyNU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Ptpa8kAAADdAAAADwAAAAAAAAAAAAAAAACYAgAA&#10;ZHJzL2Rvd25yZXYueG1sUEsFBgAAAAAEAAQA9QAAAI4DAAAAAA==&#10;" fillcolor="#ccc [669]" strokecolor="#4579b8 [3044]">
                  <v:shadow on="t" color="black" opacity="22937f" origin=",.5" offset="0,.63889mm"/>
                </v:rect>
                <v:rect id="Rectangle 2158" o:spid="_x0000_s1150"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T9GcYA&#10;AADdAAAADwAAAGRycy9kb3ducmV2LnhtbERPTWvCQBC9C/0PywhepG5UbEPqKqIWLF5s6qHHaXZM&#10;0mRnQ3Yb0/767kHw+Hjfy3VvatFR60rLCqaTCARxZnXJuYLzx+tjDMJ5ZI21ZVLwSw7Wq4fBEhNt&#10;r/xOXepzEULYJaig8L5JpHRZQQbdxDbEgbvY1qAPsM2lbvEawk0tZ1H0JA2WHBoKbGhbUFalP0ZB&#10;/PmWVc/783i+Oy3y3Xd1/OvSL6VGw37zAsJT7+/im/ugFcymizA3vA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T9GcYAAADdAAAADwAAAAAAAAAAAAAAAACYAgAAZHJz&#10;L2Rvd25yZXYueG1sUEsFBgAAAAAEAAQA9QAAAIsDAAAAAA==&#10;" fillcolor="#ccc [669]" strokecolor="#4579b8 [3044]">
                  <v:shadow on="t" color="black" opacity="22937f" origin=",.5" offset="0,.63889mm"/>
                </v:rect>
                <v:rect id="Rectangle 2159" o:spid="_x0000_s1151" style="position:absolute;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0lysUA&#10;AADdAAAADwAAAGRycy9kb3ducmV2LnhtbESPS2vCQBSF90L/w3AFdzpR7Ct1lCIqSjc1FteXzG0S&#10;zNwJmTFO/fVOQXB5OI+PM1sEU4uOWldZVjAeJSCIc6srLhT8HNbDNxDOI2usLZOCP3KwmD/1Zphq&#10;e+E9dZkvRBxhl6KC0vsmldLlJRl0I9sQR+/XtgZ9lG0hdYuXOG5qOUmSF2mw4kgosaFlSfkpO5sI&#10;6brDcZOFLzqud9fv12lIqtVeqUE/fH6A8BT8I3xvb7WCyfj5Hf7fxCc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PSXKxQAAAN0AAAAPAAAAAAAAAAAAAAAAAJgCAABkcnMv&#10;ZG93bnJldi54bWxQSwUGAAAAAAQABAD1AAAAigMAAAAA&#10;" fillcolor="#d38482 [2261]" strokecolor="#4579b8 [3044]">
                  <v:shadow on="t" color="black" opacity="22937f" origin=",.5" offset="0,.63889mm"/>
                </v:rect>
                <v:rect id="Rectangle 2160" o:spid="_x0000_s1152" style="position:absolute;left:28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Zxv8EA&#10;AADdAAAADwAAAGRycy9kb3ducmV2LnhtbERPTWvCQBC9F/wPywi91Y2CoaSuIgVFhQpVex+zYxKa&#10;nQ3Z0aT99e5B8Ph437NF72p1ozZUng2MRwko4tzbigsDp+Pq7R1UEGSLtWcy8EcBFvPBywwz6zv+&#10;pttBChVDOGRooBRpMq1DXpLDMPINceQuvnUoEbaFti12MdzVepIkqXZYcWwosaHPkvLfw9UZkHTN&#10;/VfYTXdhu99cxS9/zv+dMa/DfvkBSqiXp/jh3lgDk3Ea98c38Qno+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2cb/BAAAA3QAAAA8AAAAAAAAAAAAAAAAAmAIAAGRycy9kb3du&#10;cmV2LnhtbFBLBQYAAAAABAAEAPUAAACGAwAAAAA=&#10;" fillcolor="#84a6d1 [2260]" strokecolor="#4579b8 [3044]">
                  <v:shadow on="t" color="black" opacity="22937f" origin=",.5" offset="0,.63889mm"/>
                </v:rect>
                <v:rect id="Rectangle 2161" o:spid="_x0000_s1153" style="position:absolute;left:57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9inMYA&#10;AADdAAAADwAAAGRycy9kb3ducmV2LnhtbESPS4vCQBCE74L/YWhhbzqJB5Gso4TgPg4LvpY9N5ne&#10;JCbTEzKzJuuvdwTBY1FVX1GrzWAacaHOVZYVxLMIBHFudcWFgu/T23QJwnlkjY1lUvBPDjbr8WiF&#10;ibY9H+hy9IUIEHYJKii9bxMpXV6SQTezLXHwfm1n0AfZFVJ32Ae4aeQ8ihbSYMVhocSWspLy+vhn&#10;FKT73Y9rl332fjh/fdRpU1/zbKvUy2RIX0F4Gvwz/Gh/agXzeBHD/U14AnJ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X9inMYAAADdAAAADwAAAAAAAAAAAAAAAACYAgAAZHJz&#10;L2Rvd25yZXYueG1sUEsFBgAAAAAEAAQA9QAAAIsDAAAAAA==&#10;" fillcolor="white [3212]" strokecolor="#4579b8 [3044]">
                  <v:shadow on="t" color="black" opacity="22937f" origin=",.5" offset="0,.63889mm"/>
                </v:rect>
                <v:rect id="Rectangle 2162" o:spid="_x0000_s1154" style="position:absolute;left:86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3868YA&#10;AADdAAAADwAAAGRycy9kb3ducmV2LnhtbESPT2vCQBTE7wW/w/KE3urGHERSVwlBbQ8F/5WeH9nX&#10;JCb7NmS3JvXTu4LgcZiZ3zCL1WAacaHOVZYVTCcRCOLc6ooLBd+nzdschPPIGhvLpOCfHKyWo5cF&#10;Jtr2fKDL0RciQNglqKD0vk2kdHlJBt3EtsTB+7WdQR9kV0jdYR/gppFxFM2kwYrDQoktZSXl9fHP&#10;KEj3ux/Xzvtsezh/fdRpU1/zbK3U63hI30F4Gvwz/Gh/agXxdBbD/U1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3868YAAADdAAAADwAAAAAAAAAAAAAAAACYAgAAZHJz&#10;L2Rvd25yZXYueG1sUEsFBgAAAAAEAAQA9QAAAIsDAAAAAA==&#10;" fillcolor="white [3212]" strokecolor="#4579b8 [3044]">
                  <v:shadow on="t" color="black" opacity="22937f" origin=",.5" offset="0,.63889mm"/>
                </v:rect>
                <v:rect id="Rectangle 2163" o:spid="_x0000_s1155" style="position:absolute;left:1152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GpMQA&#10;AADdAAAADwAAAGRycy9kb3ducmV2LnhtbESPzarCMBSE94LvEI7gTlOryLUaRYULLvxBr+4PzbEt&#10;NielydX69kYQXA4z8w0zWzSmFHeqXWFZwaAfgSBOrS44U3D+++39gHAeWWNpmRQ8ycFi3m7NMNH2&#10;wUe6n3wmAoRdggpy76tESpfmZND1bUUcvKutDfog60zqGh8BbkoZR9FYGiw4LORY0Tqn9Hb6NwoO&#10;++WxOo9iO5nQ7rLfXpqb3K6U6naa5RSEp8Z/w5/2RiuIB+MhvN+EJ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YhqTEAAAA3QAAAA8AAAAAAAAAAAAAAAAAmAIAAGRycy9k&#10;b3ducmV2LnhtbFBLBQYAAAAABAAEAPUAAACJAwAAAAA=&#10;" fillcolor="#c6615e [2901]" strokecolor="#4579b8 [3044]">
                  <v:shadow on="t" color="black" opacity="22937f" origin=",.5" offset="0,.63889mm"/>
                </v:rect>
                <v:rect id="Rectangle 2164" o:spid="_x0000_s1156" style="position:absolute;left:1440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jBBMYA&#10;AADdAAAADwAAAGRycy9kb3ducmV2LnhtbESPQWvCQBSE74X+h+UJ3upGEZHoKiG0tQfBasXzI/tM&#10;YrJvQ3Y1qb/eLQg9DjPzDbNc96YWN2pdaVnBeBSBIM6sLjlXcPz5eJuDcB5ZY22ZFPySg/Xq9WWJ&#10;sbYd7+l28LkIEHYxKii8b2IpXVaQQTeyDXHwzrY16INsc6lb7ALc1HISRTNpsOSwUGBDaUFZdbga&#10;Bcn37uSaeZd+7i/bTZXU1T1L35UaDvpkAcJT7//Dz/aXVjAZz6bw9yY8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QjBBMYAAADdAAAADwAAAAAAAAAAAAAAAACYAgAAZHJz&#10;L2Rvd25yZXYueG1sUEsFBgAAAAAEAAQA9QAAAIsDAAAAAA==&#10;" fillcolor="white [3212]" strokecolor="#4579b8 [3044]">
                  <v:shadow on="t" color="black" opacity="22937f" origin=",.5" offset="0,.63889mm"/>
                </v:rect>
                <v:rect id="Rectangle 2165" o:spid="_x0000_s1157" style="position:absolute;left:172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n8YA&#10;AADdAAAADwAAAGRycy9kb3ducmV2LnhtbESPQWvCQBSE74X+h+UJ3upGQZHoKiG0tQfBasXzI/tM&#10;YrJvQ3Y1qb/eLQg9DjPzDbNc96YWN2pdaVnBeBSBIM6sLjlXcPz5eJuDcB5ZY22ZFPySg/Xq9WWJ&#10;sbYd7+l28LkIEHYxKii8b2IpXVaQQTeyDXHwzrY16INsc6lb7ALc1HISRTNpsOSwUGBDaUFZdbga&#10;Bcn37uSaeZd+7i/bTZXU1T1L35UaDvpkAcJT7//Dz/aXVjAZz6bw9yY8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Rkn8YAAADdAAAADwAAAAAAAAAAAAAAAACYAgAAZHJz&#10;L2Rvd25yZXYueG1sUEsFBgAAAAAEAAQA9QAAAIsDAAAAAA==&#10;" fillcolor="white [3212]" strokecolor="#4579b8 [3044]">
                  <v:shadow on="t" color="black" opacity="22937f" origin=",.5" offset="0,.63889mm"/>
                </v:rect>
                <v:rect id="Rectangle 2166" o:spid="_x0000_s1158" style="position:absolute;left:201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7BcQA&#10;AADdAAAADwAAAGRycy9kb3ducmV2LnhtbESPX2vCMBTF3wd+h3AF32aqSCfVKCI6HHuZVXy+NNe2&#10;2NyUJqtxn34ZDHw8nD8/znIdTCN66lxtWcFknIAgLqyuuVRwPu1f5yCcR9bYWCYFD3KwXg1elphp&#10;e+cj9bkvRRxhl6GCyvs2k9IVFRl0Y9sSR+9qO4M+yq6UusN7HDeNnCZJKg3WHAkVtrStqLjl3yZC&#10;+v50ec/DJ132Hz9fb7OQ1LujUqNh2CxAeAr+Gf5vH7SC6SRN4e9Nf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OewXEAAAA3QAAAA8AAAAAAAAAAAAAAAAAmAIAAGRycy9k&#10;b3ducmV2LnhtbFBLBQYAAAAABAAEAPUAAACJAwAAAAA=&#10;" fillcolor="#d38482 [2261]" strokecolor="#4579b8 [3044]">
                  <v:shadow on="t" color="black" opacity="22937f" origin=",.5" offset="0,.63889mm"/>
                </v:rect>
                <v:rect id="Rectangle 2167" o:spid="_x0000_s1159" style="position:absolute;left:230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fc8cA&#10;AADdAAAADwAAAGRycy9kb3ducmV2LnhtbESPT2vCQBTE7wW/w/KE3upGD1aiq4Rgaw9C6x88P7LP&#10;JCb7NmRXE/vpuwXB4zAzv2EWq97U4katKy0rGI8iEMSZ1SXnCo6Hj7cZCOeRNdaWScGdHKyWg5cF&#10;xtp2vKPb3uciQNjFqKDwvomldFlBBt3INsTBO9vWoA+yzaVusQtwU8tJFE2lwZLDQoENpQVl1f5q&#10;FCQ/3yfXzLr0c3fZbqqkrn6zdK3U67BP5iA89f4ZfrS/tILJePoO/2/CE5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aX3PHAAAA3QAAAA8AAAAAAAAAAAAAAAAAmAIAAGRy&#10;cy9kb3ducmV2LnhtbFBLBQYAAAAABAAEAPUAAACMAwAAAAA=&#10;" fillcolor="white [3212]" strokecolor="#4579b8 [3044]">
                  <v:shadow on="t" color="black" opacity="22937f" origin=",.5" offset="0,.63889mm"/>
                </v:rect>
                <v:rect id="Rectangle 2168" o:spid="_x0000_s1160" style="position:absolute;left:2592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LAcMA&#10;AADdAAAADwAAAGRycy9kb3ducmV2LnhtbERPy4rCMBTdC/MP4Q7MTlNdiHSMUoozzkLwNbi+NNe2&#10;trkpTbTVrzcLweXhvOfL3tTiRq0rLSsYjyIQxJnVJecK/o8/wxkI55E11pZJwZ0cLBcfgznG2na8&#10;p9vB5yKEsItRQeF9E0vpsoIMupFtiAN3tq1BH2CbS91iF8JNLSdRNJUGSw4NBTaUFpRVh6tRkOy2&#10;J9fMuvR3f9msq6SuHlm6Uurrs0++QXjq/Vv8cv9pBZPxNMwNb8IT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XLAcMAAADdAAAADwAAAAAAAAAAAAAAAACYAgAAZHJzL2Rv&#10;d25yZXYueG1sUEsFBgAAAAAEAAQA9QAAAIgDAAAAAA==&#10;" fillcolor="white [3212]" strokecolor="#4579b8 [3044]">
                  <v:shadow on="t" color="black" opacity="22937f" origin=",.5" offset="0,.63889mm"/>
                </v:rect>
                <v:rect id="Rectangle 2169" o:spid="_x0000_s1161" style="position:absolute;left:2880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lumscA&#10;AADdAAAADwAAAGRycy9kb3ducmV2LnhtbESPT2vCQBTE7wW/w/KE3upGD2Kjq4Rgaw8F6x88P7LP&#10;JCb7NmRXk/bTdwXB4zAzv2EWq97U4katKy0rGI8iEMSZ1SXnCo6Hj7cZCOeRNdaWScEvOVgtBy8L&#10;jLXteEe3vc9FgLCLUUHhfRNL6bKCDLqRbYiDd7atQR9km0vdYhfgppaTKJpKgyWHhQIbSgvKqv3V&#10;KEh+tifXzLr0c3f53lRJXf1l6Vqp12GfzEF46v0z/Gh/aQWT8fQd7m/CE5D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8JbprHAAAA3QAAAA8AAAAAAAAAAAAAAAAAmAIAAGRy&#10;cy9kb3ducmV2LnhtbFBLBQYAAAAABAAEAPUAAACMAwAAAAA=&#10;" fillcolor="white [3212]" strokecolor="#4579b8 [3044]">
                  <v:shadow on="t" color="black" opacity="22937f" origin=",.5" offset="0,.63889mm"/>
                </v:rect>
                <v:rect id="Rectangle 2170" o:spid="_x0000_s1162" style="position:absolute;left:3168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OODsEA&#10;AADdAAAADwAAAGRycy9kb3ducmV2LnhtbERPy4rCMBTdC/5DuMLsNLUMo1ajVEGYhQ987S/NtS02&#10;N6WJtvP3k4Xg8nDei1VnKvGixpWWFYxHEQjizOqScwXXy3Y4BeE8ssbKMin4IwerZb+3wETblk/0&#10;OvtchBB2CSoovK8TKV1WkEE3sjVx4O62MegDbHKpG2xDuKlkHEU/0mDJoaHAmjYFZY/z0yg4HtJT&#10;ff2O7WxG+9thd+secrdW6mvQpXMQnjr/Eb/dv1pBPJ6E/eFNe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Tjg7BAAAA3QAAAA8AAAAAAAAAAAAAAAAAmAIAAGRycy9kb3du&#10;cmV2LnhtbFBLBQYAAAAABAAEAPUAAACGAwAAAAA=&#10;" fillcolor="#c6615e [2901]" strokecolor="#4579b8 [3044]">
                  <v:shadow on="t" color="black" opacity="22937f" origin=",.5" offset="0,.63889mm"/>
                </v:rect>
                <v:rect id="Rectangle 2171" o:spid="_x0000_s1163" style="position:absolute;left:3456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b0QccA&#10;AADdAAAADwAAAGRycy9kb3ducmV2LnhtbESPS2vDMBCE74X8B7GB3hrZOaTBiRKMyaOHQpsHOS/W&#10;xnZsrYylxG5/fVUo9DjMzDfMcj2YRjyoc5VlBfEkAkGcW11xoeB82r7MQTiPrLGxTAq+yMF6NXpa&#10;YqJtzwd6HH0hAoRdggpK79tESpeXZNBNbEscvKvtDPogu0LqDvsAN42cRtFMGqw4LJTYUlZSXh/v&#10;RkH6+XFx7bzPdofb+75Om/o7zzZKPY+HdAHC0+D/w3/tN61gGr/G8PsmPAG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m9EHHAAAA3QAAAA8AAAAAAAAAAAAAAAAAmAIAAGRy&#10;cy9kb3ducmV2LnhtbFBLBQYAAAAABAAEAPUAAACMAwAAAAA=&#10;" fillcolor="white [3212]" strokecolor="#4579b8 [3044]">
                  <v:shadow on="t" color="black" opacity="22937f" origin=",.5" offset="0,.63889mm"/>
                </v:rect>
                <v:rect id="Rectangle 2172" o:spid="_x0000_s1164" style="position:absolute;left:37440;top:230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RqNscA&#10;AADdAAAADwAAAGRycy9kb3ducmV2LnhtbESPT2vCQBTE7wW/w/IEb3VjDlaiq4Sg1UOh9Q+eH9ln&#10;EpN9G7Jbk/bTdwuFHoeZ+Q2z2gymEQ/qXGVZwWwagSDOra64UHA5754XIJxH1thYJgVf5GCzHj2t&#10;MNG25yM9Tr4QAcIuQQWl920ipctLMuimtiUO3s12Bn2QXSF1h32Am0bGUTSXBisOCyW2lJWU16dP&#10;oyD9eL+6dtFnr8f7275Om/o7z7ZKTcZDugThafD/4b/2QSuIZy8x/L4JT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0ajbHAAAA3QAAAA8AAAAAAAAAAAAAAAAAmAIAAGRy&#10;cy9kb3ducmV2LnhtbFBLBQYAAAAABAAEAPUAAACMAwAAAAA=&#10;" fillcolor="white [3212]" strokecolor="#4579b8 [3044]">
                  <v:shadow on="t" color="black" opacity="22937f" origin=",.5" offset="0,.63889mm"/>
                </v:rect>
                <v:rect id="Rectangle 2173" o:spid="_x0000_s1165"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zCMkA&#10;AADdAAAADwAAAGRycy9kb3ducmV2LnhtbESPQWvCQBSE70L/w/IEL1I3Kq2SukqpCpZe2ujB42v2&#10;maTJvg3ZNUZ/vVso9DjMzDfMYtWZSrTUuMKygvEoAkGcWl1wpuCw3z7OQTiPrLGyTAqu5GC1fOgt&#10;MNb2wl/UJj4TAcIuRgW593UspUtzMuhGtiYO3sk2Bn2QTSZ1g5cAN5WcRNGzNFhwWMixprec0jI5&#10;GwXz43tazjaH4XT9+ZStf8qPW5t8KzXod68vIDx1/j/8195pBZPxbAq/b8ITkMs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HUzCMkAAADdAAAADwAAAAAAAAAAAAAAAACYAgAA&#10;ZHJzL2Rvd25yZXYueG1sUEsFBgAAAAAEAAQA9QAAAI4DAAAAAA==&#10;" fillcolor="#ccc [669]" strokecolor="#4579b8 [3044]">
                  <v:shadow on="t" color="black" opacity="22937f" origin=",.5" offset="0,.63889mm"/>
                </v:rect>
                <v:rect id="Rectangle 2174" o:spid="_x0000_s1166"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yrfMoA&#10;AADdAAAADwAAAGRycy9kb3ducmV2LnhtbESPzWvCQBTE7wX/h+UJXoputB9K6iriB1h6aaOHHl+z&#10;r0lM9m3IrjH2r3cLhR6HmfkNM192phItNa6wrGA8ikAQp1YXnCk4HnbDGQjnkTVWlknBlRwsF727&#10;OcbaXviD2sRnIkDYxagg976OpXRpTgbdyNbEwfu2jUEfZJNJ3eAlwE0lJ1H0LA0WHBZyrGmdU1om&#10;Z6Ng9vmaltPt8f5h8/6UbU7l20+bfCk16HerFxCeOv8f/mvvtYLJePoIv2/CE5CLG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Ocq3zKAAAA3QAAAA8AAAAAAAAAAAAAAAAAmAIA&#10;AGRycy9kb3ducmV2LnhtbFBLBQYAAAAABAAEAPUAAACPAwAAAAA=&#10;" fillcolor="#ccc [669]" strokecolor="#4579b8 [3044]">
                  <v:shadow on="t" color="black" opacity="22937f" origin=",.5" offset="0,.63889mm"/>
                </v:rect>
                <v:rect id="Rectangle 2175" o:spid="_x0000_s1167" style="position:absolute;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hE+sUA&#10;AADdAAAADwAAAGRycy9kb3ducmV2LnhtbESPUWvCQBCE3wv+h2OFvtWLglqip4hgsUIFrb6vuW0S&#10;mtsLudWk/nqvUOjjMDPfMPNl5yp1oyaUng0MBwko4szbknMDp8/NyyuoIMgWK89k4IcCLBe9pzmm&#10;1rd8oNtRchUhHFI0UIjUqdYhK8hhGPiaOHpfvnEoUTa5tg22Ee4qPUqSiXZYclwosKZ1Qdn38eoM&#10;yOSNu4+wG+/C+357Fb86X+6tMc/9bjUDJdTJf/ivvbUGRsPpGH7fxCe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ET6xQAAAN0AAAAPAAAAAAAAAAAAAAAAAJgCAABkcnMv&#10;ZG93bnJldi54bWxQSwUGAAAAAAQABAD1AAAAigMAAAAA&#10;" fillcolor="#84a6d1 [2260]" strokecolor="#4579b8 [3044]">
                  <v:shadow on="t" color="black" opacity="22937f" origin=",.5" offset="0,.63889mm"/>
                </v:rect>
                <v:rect id="Rectangle 2176" o:spid="_x0000_s1168" style="position:absolute;left:28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rajcUA&#10;AADdAAAADwAAAGRycy9kb3ducmV2LnhtbESPUWvCQBCE3wv+h2MLfdOLQtMSPUWEFitYqK3va25N&#10;QnN7Ibea1F/vCUIfh5n5hpktelerM7Wh8mxgPEpAEefeVlwY+Pl+G76CCoJssfZMBv4owGI+eJhh&#10;Zn3HX3TeSaEihEOGBkqRJtM65CU5DCPfEEfv6FuHEmVbaNtiF+Gu1pMkSbXDiuNCiQ2tSsp/dydn&#10;QNJ37rdh87wJH5/rk/jl/nDpjHl67JdTUEK9/Ifv7bU1MBm/pHB7E5+An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StqNxQAAAN0AAAAPAAAAAAAAAAAAAAAAAJgCAABkcnMv&#10;ZG93bnJldi54bWxQSwUGAAAAAAQABAD1AAAAigMAAAAA&#10;" fillcolor="#84a6d1 [2260]" strokecolor="#4579b8 [3044]">
                  <v:shadow on="t" color="black" opacity="22937f" origin=",.5" offset="0,.63889mm"/>
                </v:rect>
                <v:rect id="Rectangle 2177" o:spid="_x0000_s1169" style="position:absolute;left:57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PJrsYA&#10;AADdAAAADwAAAGRycy9kb3ducmV2LnhtbESPQWvCQBSE74X+h+UJ3upGDyrRVUJoaw+C1YrnR/aZ&#10;xGTfhuxqUn+9WxB6HGbmG2a57k0tbtS60rKC8SgCQZxZXXKu4Pjz8TYH4TyyxtoyKfglB+vV68sS&#10;Y2073tPt4HMRIOxiVFB438RSuqwgg25kG+LgnW1r0AfZ5lK32AW4qeUkiqbSYMlhocCG0oKy6nA1&#10;CpLv3ck18y793F+2myqpq3uWvis1HPTJAoSn3v+Hn+0vrWAyns3g7014AnL1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APJrsYAAADdAAAADwAAAAAAAAAAAAAAAACYAgAAZHJz&#10;L2Rvd25yZXYueG1sUEsFBgAAAAAEAAQA9QAAAIsDAAAAAA==&#10;" fillcolor="white [3212]" strokecolor="#4579b8 [3044]">
                  <v:shadow on="t" color="black" opacity="22937f" origin=",.5" offset="0,.63889mm"/>
                </v:rect>
                <v:rect id="Rectangle 2178" o:spid="_x0000_s1170" style="position:absolute;left:86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xd3MQA&#10;AADdAAAADwAAAGRycy9kb3ducmV2LnhtbERPyWrDMBC9F/IPYgK5NbJzSIMbxRiT7VBos9DzYE1t&#10;19bIWErs9uurQyHHx9vX6Whacafe1ZYVxPMIBHFhdc2lgutl97wC4TyyxtYyKfghB+lm8rTGRNuB&#10;T3Q/+1KEEHYJKqi87xIpXVGRQTe3HXHgvmxv0AfYl1L3OIRw08pFFC2lwZpDQ4Ud5RUVzflmFGQf&#10;75+uWw35/vT9dmiytvkt8q1Ss+mYvYLwNPqH+N991AoW8UuYG96EJ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cXdzEAAAA3QAAAA8AAAAAAAAAAAAAAAAAmAIAAGRycy9k&#10;b3ducmV2LnhtbFBLBQYAAAAABAAEAPUAAACJAwAAAAA=&#10;" fillcolor="white [3212]" strokecolor="#4579b8 [3044]">
                  <v:shadow on="t" color="black" opacity="22937f" origin=",.5" offset="0,.63889mm"/>
                </v:rect>
                <v:rect id="Rectangle 2179" o:spid="_x0000_s1171" style="position:absolute;left:1152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4R8cA&#10;AADdAAAADwAAAGRycy9kb3ducmV2LnhtbESPT2vCQBTE74LfYXlCb7rRg7XRVUJobQ9C/YfnR/aZ&#10;xGTfhuzWpH76bqHQ4zAzv2FWm97U4k6tKy0rmE4iEMSZ1SXnCs6nt/EChPPIGmvLpOCbHGzWw8EK&#10;Y207PtD96HMRIOxiVFB438RSuqwgg25iG+LgXW1r0AfZ5lK32AW4qeUsiubSYMlhocCG0oKy6vhl&#10;FCT7z4trFl26Pdx271VSV48sfVXqadQnSxCeev8f/mt/aAWz6fML/L4JT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Q+EfHAAAA3QAAAA8AAAAAAAAAAAAAAAAAmAIAAGRy&#10;cy9kb3ducmV2LnhtbFBLBQYAAAAABAAEAPUAAACMAwAAAAA=&#10;" fillcolor="white [3212]" strokecolor="#4579b8 [3044]">
                  <v:shadow on="t" color="black" opacity="22937f" origin=",.5" offset="0,.63889mm"/>
                </v:rect>
                <v:rect id="Rectangle 2180" o:spid="_x0000_s1172" style="position:absolute;left:1440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8h/cMA&#10;AADdAAAADwAAAGRycy9kb3ducmV2LnhtbERPTWvCQBC9F/oflil4qxs9SEhdJYRWexCqqXgesmMS&#10;k50N2a2J/fXuQfD4eN/L9WhacaXe1ZYVzKYRCOLC6ppLBcffr/cYhPPIGlvLpOBGDtar15clJtoO&#10;fKBr7ksRQtglqKDyvkukdEVFBt3UdsSBO9veoA+wL6XucQjhppXzKFpIgzWHhgo7yioqmvzPKEj3&#10;PyfXxUO2OVx22yZtm/8i+1Rq8jamHyA8jf4pfri/tYL5LA77w5vw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8h/cMAAADdAAAADwAAAAAAAAAAAAAAAACYAgAAZHJzL2Rv&#10;d25yZXYueG1sUEsFBgAAAAAEAAQA9QAAAIgDAAAAAA==&#10;" fillcolor="white [3212]" strokecolor="#4579b8 [3044]">
                  <v:shadow on="t" color="black" opacity="22937f" origin=",.5" offset="0,.63889mm"/>
                </v:rect>
                <v:rect id="Rectangle 2181" o:spid="_x0000_s1173" style="position:absolute;left:172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OEZsYA&#10;AADdAAAADwAAAGRycy9kb3ducmV2LnhtbESPzWrDMBCE74W8g9hCbo3sHIJxogRjmraHQv5Kz4u1&#10;tV1bK2OpsZunjwKBHIeZ+YZZbUbTijP1rrasIJ5FIIgLq2suFXydti8JCOeRNbaWScE/OdisJ08r&#10;TLUd+EDnoy9FgLBLUUHlfZdK6YqKDLqZ7YiD92N7gz7IvpS6xyHATSvnUbSQBmsOCxV2lFdUNMc/&#10;oyDb775dlwz52+H3873J2uZS5K9KTZ/HbAnC0+gf4Xv7QyuYx0kMtzfhCc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OEZsYAAADdAAAADwAAAAAAAAAAAAAAAACYAgAAZHJz&#10;L2Rvd25yZXYueG1sUEsFBgAAAAAEAAQA9QAAAIsDAAAAAA==&#10;" fillcolor="white [3212]" strokecolor="#4579b8 [3044]">
                  <v:shadow on="t" color="black" opacity="22937f" origin=",.5" offset="0,.63889mm"/>
                </v:rect>
                <v:rect id="Rectangle 2182" o:spid="_x0000_s1174" style="position:absolute;left:201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EaEccA&#10;AADdAAAADwAAAGRycy9kb3ducmV2LnhtbESPT2vCQBTE7wW/w/IEb3VjDhJSVwlB2x4K/mnp+ZF9&#10;TdJk34bs1qR+elcQPA4z8xtmtRlNK87Uu9qygsU8AkFcWF1zqeDrc/ecgHAeWWNrmRT8k4PNevK0&#10;wlTbgY90PvlSBAi7FBVU3neplK6oyKCb2444eD+2N+iD7EupexwC3LQyjqKlNFhzWKiwo7yiojn9&#10;GQXZYf/tumTIX4+/H29N1jaXIt8qNZuO2QsIT6N/hO/td60gXiQx3N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hGhHHAAAA3QAAAA8AAAAAAAAAAAAAAAAAmAIAAGRy&#10;cy9kb3ducmV2LnhtbFBLBQYAAAAABAAEAPUAAACMAwAAAAA=&#10;" fillcolor="white [3212]" strokecolor="#4579b8 [3044]">
                  <v:shadow on="t" color="black" opacity="22937f" origin=",.5" offset="0,.63889mm"/>
                </v:rect>
                <v:rect id="Rectangle 2183" o:spid="_x0000_s1175" style="position:absolute;left:230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2/iscA&#10;AADdAAAADwAAAGRycy9kb3ducmV2LnhtbESPS2vDMBCE74X8B7GB3ho5CRTjRAnG5NFDoc2DnBdr&#10;Yzu2VsZSYre/vioUehxm5htmuR5MIx7UucqygukkAkGcW11xoeB82r7EIJxH1thYJgVf5GC9Gj0t&#10;MdG25wM9jr4QAcIuQQWl920ipctLMugmtiUO3tV2Bn2QXSF1h32Am0bOouhVGqw4LJTYUlZSXh/v&#10;RkH6+XFxbdxnu8PtfV+nTf2dZxulnsdDugDhafD/4b/2m1Ywm8Zz+H0Tn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7tv4rHAAAA3QAAAA8AAAAAAAAAAAAAAAAAmAIAAGRy&#10;cy9kb3ducmV2LnhtbFBLBQYAAAAABAAEAPUAAACMAwAAAAA=&#10;" fillcolor="white [3212]" strokecolor="#4579b8 [3044]">
                  <v:shadow on="t" color="black" opacity="22937f" origin=",.5" offset="0,.63889mm"/>
                </v:rect>
                <v:rect id="Rectangle 2184" o:spid="_x0000_s1176" style="position:absolute;left:2592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Qn/scA&#10;AADdAAAADwAAAGRycy9kb3ducmV2LnhtbESPS2vDMBCE74X8B7GB3ho5IRTjRAnG5NFDoc2DnBdr&#10;Yzu2VsZSYre/vioUehxm5htmuR5MIx7UucqygukkAkGcW11xoeB82r7EIJxH1thYJgVf5GC9Gj0t&#10;MdG25wM9jr4QAcIuQQWl920ipctLMugmtiUO3tV2Bn2QXSF1h32Am0bOouhVGqw4LJTYUlZSXh/v&#10;RkH6+XFxbdxnu8PtfV+nTf2dZxulnsdDugDhafD/4b/2m1Ywm8Zz+H0Tn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EJ/7HAAAA3QAAAA8AAAAAAAAAAAAAAAAAmAIAAGRy&#10;cy9kb3ducmV2LnhtbFBLBQYAAAAABAAEAPUAAACMAwAAAAA=&#10;" fillcolor="white [3212]" strokecolor="#4579b8 [3044]">
                  <v:shadow on="t" color="black" opacity="22937f" origin=",.5" offset="0,.63889mm"/>
                </v:rect>
                <v:rect id="Rectangle 2185" o:spid="_x0000_s1177" style="position:absolute;left:2880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iCZccA&#10;AADdAAAADwAAAGRycy9kb3ducmV2LnhtbESPS2vDMBCE74X8B7GB3ho5gRTjRAnG5NFDoc2DnBdr&#10;Yzu2VsZSYre/vioUehxm5htmuR5MIx7UucqygukkAkGcW11xoeB82r7EIJxH1thYJgVf5GC9Gj0t&#10;MdG25wM9jr4QAcIuQQWl920ipctLMugmtiUO3tV2Bn2QXSF1h32Am0bOouhVGqw4LJTYUlZSXh/v&#10;RkH6+XFxbdxnu8PtfV+nTf2dZxulnsdDugDhafD/4b/2m1Ywm8Zz+H0Tn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5IgmXHAAAA3QAAAA8AAAAAAAAAAAAAAAAAmAIAAGRy&#10;cy9kb3ducmV2LnhtbFBLBQYAAAAABAAEAPUAAACMAwAAAAA=&#10;" fillcolor="white [3212]" strokecolor="#4579b8 [3044]">
                  <v:shadow on="t" color="black" opacity="22937f" origin=",.5" offset="0,.63889mm"/>
                </v:rect>
                <v:rect id="Rectangle 2186" o:spid="_x0000_s1178" style="position:absolute;left:3168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ocEsYA&#10;AADdAAAADwAAAGRycy9kb3ducmV2LnhtbESPQWvCQBSE74L/YXmCN93oQUJ0lRDUeii0WvH8yD6T&#10;mOzbkN2atL++Wyj0OMzMN8xmN5hGPKlzlWUFi3kEgji3uuJCwfXjMItBOI+ssbFMCr7IwW47Hm0w&#10;0bbnMz0vvhABwi5BBaX3bSKly0sy6Oa2JQ7e3XYGfZBdIXWHfYCbRi6jaCUNVhwWSmwpKymvL59G&#10;Qfr+dnNt3GfH8+P1pU6b+jvP9kpNJ0O6BuFp8P/hv/ZJK1gu4hX8vglP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ocEsYAAADdAAAADwAAAAAAAAAAAAAAAACYAgAAZHJz&#10;L2Rvd25yZXYueG1sUEsFBgAAAAAEAAQA9QAAAIsDAAAAAA==&#10;" fillcolor="white [3212]" strokecolor="#4579b8 [3044]">
                  <v:shadow on="t" color="black" opacity="22937f" origin=",.5" offset="0,.63889mm"/>
                </v:rect>
                <v:rect id="Rectangle 2187" o:spid="_x0000_s1179" style="position:absolute;left:3456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a5iccA&#10;AADdAAAADwAAAGRycy9kb3ducmV2LnhtbESPS2vDMBCE74X8B7GB3ho5OaTGiRKMyaOHQpsHOS/W&#10;xnZsrYylxG5/fVUo9DjMzDfMcj2YRjyoc5VlBdNJBII4t7riQsH5tH2JQTiPrLGxTAq+yMF6NXpa&#10;YqJtzwd6HH0hAoRdggpK79tESpeXZNBNbEscvKvtDPogu0LqDvsAN42cRdFcGqw4LJTYUlZSXh/v&#10;RkH6+XFxbdxnu8PtfV+nTf2dZxulnsdDugDhafD/4b/2m1Ywm8av8PsmPAG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WuYnHAAAA3QAAAA8AAAAAAAAAAAAAAAAAmAIAAGRy&#10;cy9kb3ducmV2LnhtbFBLBQYAAAAABAAEAPUAAACMAwAAAAA=&#10;" fillcolor="white [3212]" strokecolor="#4579b8 [3044]">
                  <v:shadow on="t" color="black" opacity="22937f" origin=",.5" offset="0,.63889mm"/>
                </v:rect>
                <v:rect id="Rectangle 2188" o:spid="_x0000_s1180" style="position:absolute;left:37440;top:2592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t+8MA&#10;AADdAAAADwAAAGRycy9kb3ducmV2LnhtbERPTWvCQBC9F/oflil4qxs9SEhdJYRWexCqqXgesmMS&#10;k50N2a2J/fXuQfD4eN/L9WhacaXe1ZYVzKYRCOLC6ppLBcffr/cYhPPIGlvLpOBGDtar15clJtoO&#10;fKBr7ksRQtglqKDyvkukdEVFBt3UdsSBO9veoA+wL6XucQjhppXzKFpIgzWHhgo7yioqmvzPKEj3&#10;PyfXxUO2OVx22yZtm/8i+1Rq8jamHyA8jf4pfri/tYL5LA5zw5vw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kt+8MAAADdAAAADwAAAAAAAAAAAAAAAACYAgAAZHJzL2Rv&#10;d25yZXYueG1sUEsFBgAAAAAEAAQA9QAAAIgDAAAAAA==&#10;" fillcolor="white [3212]" strokecolor="#4579b8 [3044]">
                  <v:shadow on="t" color="black" opacity="22937f" origin=",.5" offset="0,.63889mm"/>
                </v:rect>
                <v:rect id="Rectangle 2189" o:spid="_x0000_s1181" style="position:absolute;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A+2MUA&#10;AADdAAAADwAAAGRycy9kb3ducmV2LnhtbESPUWvCQBCE34X+h2MLfasXBUVTTxFBsUIFY/u+zW2T&#10;0NxeyK0m7a/vCQUfh5n5hlmselerK7Wh8mxgNExAEefeVlwYeD9vn2eggiBbrD2TgR8KsFo+DBaY&#10;Wt/xia6ZFCpCOKRooBRpUq1DXpLDMPQNcfS+fOtQomwLbVvsItzVepwkU+2w4rhQYkObkvLv7OIM&#10;yHTH/Vs4TA7h9bi/iF9/fP52xjw99usXUEK93MP/7b01MB7N5nB7E5+AX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AD7YxQAAAN0AAAAPAAAAAAAAAAAAAAAAAJgCAABkcnMv&#10;ZG93bnJldi54bWxQSwUGAAAAAAQABAD1AAAAigMAAAAA&#10;" fillcolor="#84a6d1 [2260]" strokecolor="#4579b8 [3044]">
                  <v:shadow on="t" color="black" opacity="22937f" origin=",.5" offset="0,.63889mm"/>
                </v:rect>
                <v:rect id="Rectangle 2190" o:spid="_x0000_s1182" style="position:absolute;left:28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mMIA&#10;AADdAAAADwAAAGRycy9kb3ducmV2LnhtbERPTWvCQBC9F/oflin0VjcKSo2uIQiKFVpQ2/uYnSah&#10;2dmQHU3013cPhR4f73uZDa5RV+pC7dnAeJSAIi68rbk08HnavLyCCoJssfFMBm4UIFs9Piwxtb7n&#10;A12PUqoYwiFFA5VIm2odioochpFviSP37TuHEmFXatthH8NdoydJMtMOa44NFba0rqj4OV6cAZlt&#10;eXgP++k+vH3sLuLzr/O9N+b5acgXoIQG+Rf/uXfWwGQ8j/vjm/gE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4wGYwgAAAN0AAAAPAAAAAAAAAAAAAAAAAJgCAABkcnMvZG93&#10;bnJldi54bWxQSwUGAAAAAAQABAD1AAAAhwMAAAAA&#10;" fillcolor="#84a6d1 [2260]" strokecolor="#4579b8 [3044]">
                  <v:shadow on="t" color="black" opacity="22937f" origin=",.5" offset="0,.63889mm"/>
                </v:rect>
                <v:rect id="Rectangle 2191" o:spid="_x0000_s1183" style="position:absolute;left:57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oSu8cA&#10;AADdAAAADwAAAGRycy9kb3ducmV2LnhtbESPS2vDMBCE74X8B7GB3hrZOYTUiRKMyaOHQpsHOS/W&#10;xnZsrYylxG5/fVUo9DjMzDfMcj2YRjyoc5VlBfEkAkGcW11xoeB82r7MQTiPrLGxTAq+yMF6NXpa&#10;YqJtzwd6HH0hAoRdggpK79tESpeXZNBNbEscvKvtDPogu0LqDvsAN42cRtFMGqw4LJTYUlZSXh/v&#10;RkH6+XFx7bzPdofb+75Om/o7zzZKPY+HdAHC0+D/w3/tN61gGr/G8PsmPAG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qErvHAAAA3QAAAA8AAAAAAAAAAAAAAAAAmAIAAGRy&#10;cy9kb3ducmV2LnhtbFBLBQYAAAAABAAEAPUAAACMAwAAAAA=&#10;" fillcolor="white [3212]" strokecolor="#4579b8 [3044]">
                  <v:shadow on="t" color="black" opacity="22937f" origin=",.5" offset="0,.63889mm"/>
                </v:rect>
                <v:rect id="Rectangle 2192" o:spid="_x0000_s1184" style="position:absolute;left:86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iMzMcA&#10;AADdAAAADwAAAGRycy9kb3ducmV2LnhtbESPT2vCQBTE7wW/w/IEb3VjDmKjq4Sg1UOh9Q+eH9ln&#10;EpN9G7Jbk/bTdwuFHoeZ+Q2z2gymEQ/qXGVZwWwagSDOra64UHA5754XIJxH1thYJgVf5GCzHj2t&#10;MNG25yM9Tr4QAcIuQQWl920ipctLMuimtiUO3s12Bn2QXSF1h32Am0bGUTSXBisOCyW2lJWU16dP&#10;oyD9eL+6dtFnr8f7275Om/o7z7ZKTcZDugThafD/4b/2QSuIZy8x/L4JT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R4jMzHAAAA3QAAAA8AAAAAAAAAAAAAAAAAmAIAAGRy&#10;cy9kb3ducmV2LnhtbFBLBQYAAAAABAAEAPUAAACMAwAAAAA=&#10;" fillcolor="white [3212]" strokecolor="#4579b8 [3044]">
                  <v:shadow on="t" color="black" opacity="22937f" origin=",.5" offset="0,.63889mm"/>
                </v:rect>
                <v:rect id="Rectangle 2193" o:spid="_x0000_s1185" style="position:absolute;left:1152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Z58YA&#10;AADdAAAADwAAAGRycy9kb3ducmV2LnhtbESPQWsCMRSE7wX/Q3iCt5q4Fqlbo2hRkEIPWu35sXlu&#10;FjcvyyZ11/76plDocZiZb5jFqne1uFEbKs8aJmMFgrjwpuJSw+lj9/gMIkRkg7Vn0nCnAKvl4GGB&#10;ufEdH+h2jKVIEA45arAxNrmUobDkMIx9Q5y8i28dxiTbUpoWuwR3tcyUmkmHFacFiw29Wiquxy+n&#10;QdnN7Ezfb9ssqM+n9+1u3p1PUevRsF+/gIjUx//wX3tvNGST+RR+36Qn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Z58YAAADdAAAADwAAAAAAAAAAAAAAAACYAgAAZHJz&#10;L2Rvd25yZXYueG1sUEsFBgAAAAAEAAQA9QAAAIsDAAAAAA==&#10;" fillcolor="#1f497d [3215]" strokecolor="#4579b8 [3044]">
                  <v:shadow on="t" color="black" opacity="22937f" origin=",.5" offset="0,.63889mm"/>
                </v:rect>
                <v:rect id="Rectangle 2194" o:spid="_x0000_s1186" style="position:absolute;left:1440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jBk8YA&#10;AADdAAAADwAAAGRycy9kb3ducmV2LnhtbESPQWsCMRSE74X+h/AK3rqJi0hdjWKLQhF6qNWeH5vn&#10;ZnHzsmyiu/XXN4WCx2FmvmEWq8E14kpdqD1rGGcKBHHpTc2VhsPX9vkFRIjIBhvPpOGHAqyWjw8L&#10;LIzv+ZOu+1iJBOFQoAYbY1tIGUpLDkPmW+LknXznMCbZVdJ02Ce4a2Su1FQ6rDktWGzpzVJ53l+c&#10;BmVfp0e67TZ5UN+Tj8121h8PUevR07Ceg4g0xHv4v/1uNOTj2QT+3qQn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jBk8YAAADdAAAADwAAAAAAAAAAAAAAAACYAgAAZHJz&#10;L2Rvd25yZXYueG1sUEsFBgAAAAAEAAQA9QAAAIsDAAAAAA==&#10;" fillcolor="#1f497d [3215]" strokecolor="#4579b8 [3044]">
                  <v:shadow on="t" color="black" opacity="22937f" origin=",.5" offset="0,.63889mm"/>
                </v:rect>
                <v:rect id="Rectangle 2195" o:spid="_x0000_s1187" style="position:absolute;left:172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EUuMcA&#10;AADdAAAADwAAAGRycy9kb3ducmV2LnhtbESPT2vCQBTE74LfYXlCb7pRsNjoKiG0tgeh/sPzI/tM&#10;YrJvQ3ZrUj99t1DocZiZ3zCrTW9qcafWlZYVTCcRCOLM6pJzBefT23gBwnlkjbVlUvBNDjbr4WCF&#10;sbYdH+h+9LkIEHYxKii8b2IpXVaQQTexDXHwrrY16INsc6lb7ALc1HIWRc/SYMlhocCG0oKy6vhl&#10;FCT7z4trFl26Pdx271VSV48sfVXqadQnSxCeev8f/mt/aAWz6csc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RFLjHAAAA3QAAAA8AAAAAAAAAAAAAAAAAmAIAAGRy&#10;cy9kb3ducmV2LnhtbFBLBQYAAAAABAAEAPUAAACMAwAAAAA=&#10;" fillcolor="white [3212]" strokecolor="#4579b8 [3044]">
                  <v:shadow on="t" color="black" opacity="22937f" origin=",.5" offset="0,.63889mm"/>
                </v:rect>
                <v:rect id="Rectangle 2196" o:spid="_x0000_s1188" style="position:absolute;left:201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OKz8cA&#10;AADdAAAADwAAAGRycy9kb3ducmV2LnhtbESPT2vCQBTE7wW/w/KE3upGD2Kjq4Rgaw8F6x88P7LP&#10;JCb7NmRXk/bTdwXB4zAzv2EWq97U4katKy0rGI8iEMSZ1SXnCo6Hj7cZCOeRNdaWScEvOVgtBy8L&#10;jLXteEe3vc9FgLCLUUHhfRNL6bKCDLqRbYiDd7atQR9km0vdYhfgppaTKJpKgyWHhQIbSgvKqv3V&#10;KEh+tifXzLr0c3f53lRJXf1l6Vqp12GfzEF46v0z/Gh/aQWT8fsU7m/CE5D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Dis/HAAAA3QAAAA8AAAAAAAAAAAAAAAAAmAIAAGRy&#10;cy9kb3ducmV2LnhtbFBLBQYAAAAABAAEAPUAAACMAwAAAAA=&#10;" fillcolor="white [3212]" strokecolor="#4579b8 [3044]">
                  <v:shadow on="t" color="black" opacity="22937f" origin=",.5" offset="0,.63889mm"/>
                </v:rect>
                <v:rect id="Rectangle 2197" o:spid="_x0000_s1189" style="position:absolute;left:230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pf5MYA&#10;AADdAAAADwAAAGRycy9kb3ducmV2LnhtbESPQWsCMRSE7wX/Q3iCt5q4iK1bo2hRkEIPWu35sXlu&#10;FjcvyyZ11/76plDocZiZb5jFqne1uFEbKs8aJmMFgrjwpuJSw+lj9/gMIkRkg7Vn0nCnAKvl4GGB&#10;ufEdH+h2jKVIEA45arAxNrmUobDkMIx9Q5y8i28dxiTbUpoWuwR3tcyUmkmHFacFiw29Wiquxy+n&#10;QdnN7Ezfb9ssqM/p+3Y3786nqPVo2K9fQETq43/4r703GrLJ/Al+36Qn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pf5MYAAADdAAAADwAAAAAAAAAAAAAAAACYAgAAZHJz&#10;L2Rvd25yZXYueG1sUEsFBgAAAAAEAAQA9QAAAIsDAAAAAA==&#10;" fillcolor="#1f497d [3215]" strokecolor="#4579b8 [3044]">
                  <v:shadow on="t" color="black" opacity="22937f" origin=",.5" offset="0,.63889mm"/>
                </v:rect>
                <v:rect id="Rectangle 2198" o:spid="_x0000_s1190" style="position:absolute;left:2592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XLlsIA&#10;AADdAAAADwAAAGRycy9kb3ducmV2LnhtbERPy2oCMRTdC/5DuIXuNHEoUkejVFEoBRf1tb5MbidD&#10;JzfDJDrTfr1ZCC4P571Y9a4WN2pD5VnDZKxAEBfeVFxqOB13o3cQISIbrD2Thj8KsFoOBwvMje/4&#10;m26HWIoUwiFHDTbGJpcyFJYchrFviBP341uHMcG2lKbFLoW7WmZKTaXDilODxYY2lorfw9VpUHY9&#10;PdP/1zYL6vK23+5m3fkUtX596T/mICL18Sl+uD+NhmwyS3PTm/Q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VcuWwgAAAN0AAAAPAAAAAAAAAAAAAAAAAJgCAABkcnMvZG93&#10;bnJldi54bWxQSwUGAAAAAAQABAD1AAAAhwMAAAAA&#10;" fillcolor="#1f497d [3215]" strokecolor="#4579b8 [3044]">
                  <v:shadow on="t" color="black" opacity="22937f" origin=",.5" offset="0,.63889mm"/>
                </v:rect>
                <v:rect id="Rectangle 2199" o:spid="_x0000_s1191" style="position:absolute;left:2880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wevcYA&#10;AADdAAAADwAAAGRycy9kb3ducmV2LnhtbESPQWvCQBSE74X+h+UJ3upGD6LRVUJoaw+C1YrnR/aZ&#10;xGTfhuxqUn+9WxB6HGbmG2a57k0tbtS60rKC8SgCQZxZXXKu4Pjz8TYD4TyyxtoyKfglB+vV68sS&#10;Y2073tPt4HMRIOxiVFB438RSuqwgg25kG+LgnW1r0AfZ5lK32AW4qeUkiqbSYMlhocCG0oKy6nA1&#10;CpLv3ck1sy793F+2myqpq3uWvis1HPTJAoSn3v+Hn+0vrWAyns/h7014AnL1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twevcYAAADdAAAADwAAAAAAAAAAAAAAAACYAgAAZHJz&#10;L2Rvd25yZXYueG1sUEsFBgAAAAAEAAQA9QAAAIsDAAAAAA==&#10;" fillcolor="white [3212]" strokecolor="#4579b8 [3044]">
                  <v:shadow on="t" color="black" opacity="22937f" origin=",.5" offset="0,.63889mm"/>
                </v:rect>
                <v:rect id="Rectangle 2200" o:spid="_x0000_s1192" style="position:absolute;left:3168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lD28UA&#10;AADdAAAADwAAAGRycy9kb3ducmV2LnhtbESPQWvCQBSE74L/YXlCb7oxhyKpawhBWw8Fq5aeH9nX&#10;JCb7NmRXk/rru4WCx2FmvmHW6WhacaPe1ZYVLBcRCOLC6ppLBZ/n3XwFwnlkja1lUvBDDtLNdLLG&#10;RNuBj3Q7+VIECLsEFVTed4mUrqjIoFvYjjh437Y36IPsS6l7HALctDKOomdpsOawUGFHeUVFc7oa&#10;BdnH4ct1qyF/PV7e35qsbe5FvlXqaTZmLyA8jf4R/m/vtYI4IOHvTXg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yUPbxQAAAN0AAAAPAAAAAAAAAAAAAAAAAJgCAABkcnMv&#10;ZG93bnJldi54bWxQSwUGAAAAAAQABAD1AAAAigMAAAAA&#10;" fillcolor="white [3212]" strokecolor="#4579b8 [3044]">
                  <v:shadow on="t" color="black" opacity="22937f" origin=",.5" offset="0,.63889mm"/>
                </v:rect>
                <v:rect id="Rectangle 2201" o:spid="_x0000_s1193" style="position:absolute;left:3456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W8MUA&#10;AADdAAAADwAAAGRycy9kb3ducmV2LnhtbESPT2sCMRTE7wW/Q3iCt5q4iNStUVQUSqGH+qfnx+Z1&#10;s3Tzsmyiu+2nbwTB4zAzv2EWq97V4kptqDxrmIwVCOLCm4pLDafj/vkFRIjIBmvPpOGXAqyWg6cF&#10;5sZ3/EnXQyxFgnDIUYONscmlDIUlh2HsG+LkffvWYUyyLaVpsUtwV8tMqZl0WHFasNjQ1lLxc7g4&#10;DcpuZmf6e99lQX1NP3b7eXc+Ra1Hw379CiJSHx/he/vNaMgyNYHbm/Q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bwxQAAAN0AAAAPAAAAAAAAAAAAAAAAAJgCAABkcnMv&#10;ZG93bnJldi54bWxQSwUGAAAAAAQABAD1AAAAigMAAAAA&#10;" fillcolor="#1f497d [3215]" strokecolor="#4579b8 [3044]">
                  <v:shadow on="t" color="black" opacity="22937f" origin=",.5" offset="0,.63889mm"/>
                </v:rect>
                <v:rect id="Rectangle 2202" o:spid="_x0000_s1194" style="position:absolute;left:37440;top:2880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IIh8UA&#10;AADdAAAADwAAAGRycy9kb3ducmV2LnhtbESPQWsCMRSE74X+h/AK3mrSINKuRmmLghQ81GrPj81z&#10;s3TzsmxSd+2vN4LQ4zAz3zDz5eAbcaIu1oENPI0VCOIy2JorA/uv9eMziJiQLTaBycCZIiwX93dz&#10;LGzo+ZNOu1SJDOFYoAGXUltIGUtHHuM4tMTZO4bOY8qyq6TtsM9w30it1FR6rDkvOGzp3VH5s/v1&#10;BpR7mx7o72Olo/qebFfrl/6wT8aMHobXGYhEQ/oP39oba0BrpeH6Jj8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kgiHxQAAAN0AAAAPAAAAAAAAAAAAAAAAAJgCAABkcnMv&#10;ZG93bnJldi54bWxQSwUGAAAAAAQABAD1AAAAigMAAAAA&#10;" fillcolor="#1f497d [3215]" strokecolor="#4579b8 [3044]">
                  <v:shadow on="t" color="black" opacity="22937f" origin=",.5" offset="0,.63889mm"/>
                </v:rect>
                <v:rect id="Rectangle 2203" o:spid="_x0000_s1195" style="position:absolute;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ICeMMA&#10;AADdAAAADwAAAGRycy9kb3ducmV2LnhtbESPS6vCMBSE94L/IRzh7jS1XkSrUVQQ7sIHvvaH5tgW&#10;m5PSRO3990YQXA4z8w0znTemFA+qXWFZQb8XgSBOrS44U3A+rbsjEM4jaywtk4J/cjCftVtTTLR9&#10;8oEeR5+JAGGXoILc+yqR0qU5GXQ9WxEH72prgz7IOpO6xmeAm1LGUTSUBgsOCzlWtMopvR3vRsF+&#10;tzhU59/Yjse0vew2l+YmN0ulfjrNYgLCU+O/4U/7TyuI42gA7zfhCc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ICeMMAAADdAAAADwAAAAAAAAAAAAAAAACYAgAAZHJzL2Rv&#10;d25yZXYueG1sUEsFBgAAAAAEAAQA9QAAAIgDAAAAAA==&#10;" fillcolor="#c6615e [2901]" strokecolor="#4579b8 [3044]">
                  <v:shadow on="t" color="black" opacity="22937f" origin=",.5" offset="0,.63889mm"/>
                </v:rect>
                <v:rect id="Rectangle 2204" o:spid="_x0000_s1196" style="position:absolute;left:28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zYMUA&#10;AADdAAAADwAAAGRycy9kb3ducmV2LnhtbESPUWvCQBCE3wv+h2OFvunF0EqJniJCiwotaPV9zW2T&#10;0NxeyK0m9tf3CkIfh5n5hpkve1erK7Wh8mxgMk5AEefeVlwYOH6+jl5ABUG2WHsmAzcKsFwMHuaY&#10;Wd/xnq4HKVSEcMjQQCnSZFqHvCSHYewb4uh9+dahRNkW2rbYRbirdZokU+2w4rhQYkPrkvLvw8UZ&#10;kOkb9+9h97wL24/NRfzqdP7pjHkc9qsZKKFe/sP39sYaSNPkCf7exCe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9/NgxQAAAN0AAAAPAAAAAAAAAAAAAAAAAJgCAABkcnMv&#10;ZG93bnJldi54bWxQSwUGAAAAAAQABAD1AAAAigMAAAAA&#10;" fillcolor="#84a6d1 [2260]" strokecolor="#4579b8 [3044]">
                  <v:shadow on="t" color="black" opacity="22937f" origin=",.5" offset="0,.63889mm"/>
                </v:rect>
                <v:rect id="Rectangle 2205" o:spid="_x0000_s1197" style="position:absolute;left:57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gQ8cA&#10;AADdAAAADwAAAGRycy9kb3ducmV2LnhtbESPT2vCQBTE7wW/w/KE3urGgEWiq4SgtYdC6x88P7LP&#10;JCb7NmS3Ju2n7xYEj8PM/IZZrgfTiBt1rrKsYDqJQBDnVldcKDgdty9zEM4ja2wsk4IfcrBejZ6W&#10;mGjb855uB1+IAGGXoILS+zaR0uUlGXQT2xIH72I7gz7IrpC6wz7ATSPjKHqVBisOCyW2lJWU14dv&#10;oyD9+jy7dt5nb/vrx65Om/o3zzZKPY+HdAHC0+Af4Xv7XSuI42gG/2/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4EPHAAAA3QAAAA8AAAAAAAAAAAAAAAAAmAIAAGRy&#10;cy9kb3ducmV2LnhtbFBLBQYAAAAABAAEAPUAAACMAwAAAAA=&#10;" fillcolor="white [3212]" strokecolor="#4579b8 [3044]">
                  <v:shadow on="t" color="black" opacity="22937f" origin=",.5" offset="0,.63889mm"/>
                </v:rect>
                <v:rect id="Rectangle 2206" o:spid="_x0000_s1198" style="position:absolute;left:86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NMYA&#10;AADdAAAADwAAAGRycy9kb3ducmV2LnhtbESPQWvCQBSE7wX/w/IEb3VjDiLRVUJQ60Fo1dLzI/tM&#10;YrJvQ3ZrYn99t1DwOMzMN8xqM5hG3KlzlWUFs2kEgji3uuJCwedl97oA4TyyxsYyKXiQg8169LLC&#10;RNueT3Q/+0IECLsEFZTet4mULi/JoJvaljh4V9sZ9EF2hdQd9gFuGhlH0VwarDgslNhSVlJen7+N&#10;gvTj/cu1iz7bn27Htzpt6p882yo1GQ/pEoSnwT/D/+2DVhDH0Rz+3o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x+NMYAAADdAAAADwAAAAAAAAAAAAAAAACYAgAAZHJz&#10;L2Rvd25yZXYueG1sUEsFBgAAAAAEAAQA9QAAAIsDAAAAAA==&#10;" fillcolor="white [3212]" strokecolor="#4579b8 [3044]">
                  <v:shadow on="t" color="black" opacity="22937f" origin=",.5" offset="0,.63889mm"/>
                </v:rect>
                <v:rect id="Rectangle 2207" o:spid="_x0000_s1199" style="position:absolute;left:1152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haQsUA&#10;AADdAAAADwAAAGRycy9kb3ducmV2LnhtbESPX2vCMBTF3wd+h3CFvc1kZeioRhmiY2MvWsXnS3Nt&#10;i81NabKa7dObgbDHw/nz4yxW0bZioN43jjU8TxQI4tKZhisNx8P26RWED8gGW8ek4Yc8rJajhwXm&#10;xl15T0MRKpFG2OeooQ6hy6X0ZU0W/cR1xMk7u95iSLKvpOnxmsZtKzOlptJiw4lQY0frmspL8W0T&#10;ZBgOp/ciftFp+/m7m71E1Wz2Wj+O49scRKAY/sP39ofRkGVqBn9v0hO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eFpCxQAAAN0AAAAPAAAAAAAAAAAAAAAAAJgCAABkcnMv&#10;ZG93bnJldi54bWxQSwUGAAAAAAQABAD1AAAAigMAAAAA&#10;" fillcolor="#d38482 [2261]" strokecolor="#4579b8 [3044]">
                  <v:shadow on="t" color="black" opacity="22937f" origin=",.5" offset="0,.63889mm"/>
                </v:rect>
                <v:rect id="Rectangle 2208" o:spid="_x0000_s1200" style="position:absolute;left:1440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9P3cMA&#10;AADdAAAADwAAAGRycy9kb3ducmV2LnhtbERPTWvCQBC9C/0PyxR6001zKJK6SghWeyiosXgesmMS&#10;k50N2a1J/fXuQfD4eN+L1WhacaXe1ZYVvM8iEMSF1TWXCn6PX9M5COeRNbaWScE/OVgtXyYLTLQd&#10;+EDX3JcihLBLUEHlfZdI6YqKDLqZ7YgDd7a9QR9gX0rd4xDCTSvjKPqQBmsODRV2lFVUNPmfUZDu&#10;dyfXzYdsc7j8bJu0bW5Ftlbq7XVMP0F4Gv1T/HB/awVxHIW54U14An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9P3cMAAADdAAAADwAAAAAAAAAAAAAAAACYAgAAZHJzL2Rv&#10;d25yZXYueG1sUEsFBgAAAAAEAAQA9QAAAIgDAAAAAA==&#10;" fillcolor="white [3212]" strokecolor="#4579b8 [3044]">
                  <v:shadow on="t" color="black" opacity="22937f" origin=",.5" offset="0,.63889mm"/>
                </v:rect>
                <v:rect id="Rectangle 2209" o:spid="_x0000_s1201" style="position:absolute;left:172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PqRscA&#10;AADdAAAADwAAAGRycy9kb3ducmV2LnhtbESPT2vCQBTE7wW/w/KE3urGHMRGVwlBaw+F1j94fmSf&#10;SUz2bchuTdpP3y0IHoeZ+Q2zXA+mETfqXGVZwXQSgSDOra64UHA6bl/mIJxH1thYJgU/5GC9Gj0t&#10;MdG25z3dDr4QAcIuQQWl920ipctLMugmtiUO3sV2Bn2QXSF1h32Am0bGUTSTBisOCyW2lJWU14dv&#10;oyD9+jy7dt5nb/vrx65Om/o3zzZKPY+HdAHC0+Af4Xv7XSuI4+gV/t+EJ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z6kbHAAAA3QAAAA8AAAAAAAAAAAAAAAAAmAIAAGRy&#10;cy9kb3ducmV2LnhtbFBLBQYAAAAABAAEAPUAAACMAwAAAAA=&#10;" fillcolor="white [3212]" strokecolor="#4579b8 [3044]">
                  <v:shadow on="t" color="black" opacity="22937f" origin=",.5" offset="0,.63889mm"/>
                </v:rect>
                <v:rect id="Rectangle 2210" o:spid="_x0000_s1202" style="position:absolute;left:201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kK0r4A&#10;AADdAAAADwAAAGRycy9kb3ducmV2LnhtbERPyQrCMBC9C/5DGMGbphYRrUZRQfDggtt9aMa22ExK&#10;E7X+vTkIHh9vny0aU4oX1a6wrGDQj0AQp1YXnCm4Xja9MQjnkTWWlknBhxws5u3WDBNt33yi19ln&#10;IoSwS1BB7n2VSOnSnAy6vq2IA3e3tUEfYJ1JXeM7hJtSxlE0kgYLDg05VrTOKX2cn0bB8bA8Vddh&#10;bCcT2t8Ou1vzkLuVUt1Os5yC8NT4v/jn3moFcTwI+8Ob8ATk/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zpCtK+AAAA3QAAAA8AAAAAAAAAAAAAAAAAmAIAAGRycy9kb3ducmV2&#10;LnhtbFBLBQYAAAAABAAEAPUAAACDAwAAAAA=&#10;" fillcolor="#c6615e [2901]" strokecolor="#4579b8 [3044]">
                  <v:shadow on="t" color="black" opacity="22937f" origin=",.5" offset="0,.63889mm"/>
                </v:rect>
                <v:rect id="Rectangle 2211" o:spid="_x0000_s1203" style="position:absolute;left:230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xwncYA&#10;AADdAAAADwAAAGRycy9kb3ducmV2LnhtbESPzWrDMBCE74W8g9hCbo1sH0JwogRjmraHQv5Kz4u1&#10;tV1bK2OpsZunjwKBHIeZ+YZZbUbTijP1rrasIJ5FIIgLq2suFXydti8LEM4ja2wtk4J/crBZT55W&#10;mGo78IHOR1+KAGGXooLK+y6V0hUVGXQz2xEH78f2Bn2QfSl1j0OAm1YmUTSXBmsOCxV2lFdUNMc/&#10;oyDb775dtxjyt8Pv53uTtc2lyF+Vmj6P2RKEp9E/wvf2h1aQJHEMtzfhCc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xwncYAAADdAAAADwAAAAAAAAAAAAAAAACYAgAAZHJz&#10;L2Rvd25yZXYueG1sUEsFBgAAAAAEAAQA9QAAAIsDAAAAAA==&#10;" fillcolor="white [3212]" strokecolor="#4579b8 [3044]">
                  <v:shadow on="t" color="black" opacity="22937f" origin=",.5" offset="0,.63889mm"/>
                </v:rect>
                <v:rect id="Rectangle 2212" o:spid="_x0000_s1204" style="position:absolute;left:2592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u6sYA&#10;AADdAAAADwAAAGRycy9kb3ducmV2LnhtbESPT2vCQBTE74LfYXlCb7oxhyLRVULQ1kOh9Q+eH9ln&#10;EpN9G7KrSfvpu4WCx2FmfsOsNoNpxIM6V1lWMJ9FIIhzqysuFJxPu+kChPPIGhvLpOCbHGzW49EK&#10;E217PtDj6AsRIOwSVFB63yZSurwkg25mW+LgXW1n0AfZFVJ32Ae4aWQcRa/SYMVhocSWspLy+ng3&#10;CtKvz4trF332drh9vNdpU//k2Vapl8mQLkF4Gvwz/N/eawVxPI/h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7u6sYAAADdAAAADwAAAAAAAAAAAAAAAACYAgAAZHJz&#10;L2Rvd25yZXYueG1sUEsFBgAAAAAEAAQA9QAAAIsDAAAAAA==&#10;" fillcolor="white [3212]" strokecolor="#4579b8 [3044]">
                  <v:shadow on="t" color="black" opacity="22937f" origin=",.5" offset="0,.63889mm"/>
                </v:rect>
                <v:rect id="Rectangle 2213" o:spid="_x0000_s1205" style="position:absolute;left:2880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JLcccA&#10;AADdAAAADwAAAGRycy9kb3ducmV2LnhtbESPT2vCQBTE7wW/w/IEb3VjhCLRVULQ6qHQ+gfPj+wz&#10;icm+DdmtSfvpu4VCj8PM/IZZbQbTiAd1rrKsYDaNQBDnVldcKLicd88LEM4ja2wsk4IvcrBZj55W&#10;mGjb85EeJ1+IAGGXoILS+zaR0uUlGXRT2xIH72Y7gz7IrpC6wz7ATSPjKHqRBisOCyW2lJWU16dP&#10;oyD9eL+6dtFnr8f7275Om/o7z7ZKTcZDugThafD/4b/2QSuI49kc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3CS3HHAAAA3QAAAA8AAAAAAAAAAAAAAAAAmAIAAGRy&#10;cy9kb3ducmV2LnhtbFBLBQYAAAAABAAEAPUAAACMAwAAAAA=&#10;" fillcolor="white [3212]" strokecolor="#4579b8 [3044]">
                  <v:shadow on="t" color="black" opacity="22937f" origin=",.5" offset="0,.63889mm"/>
                </v:rect>
                <v:rect id="Rectangle 2214" o:spid="_x0000_s1206" style="position:absolute;left:3168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NS6MQA&#10;AADdAAAADwAAAGRycy9kb3ducmV2LnhtbESPX2vCMBTF3wd+h3AF32ZqkU2qUURUHHuZVXy+NNe2&#10;2NyUJtZsn34ZDHw8nD8/zmIVTCN66lxtWcFknIAgLqyuuVRwPu1eZyCcR9bYWCYF3+RgtRy8LDDT&#10;9sFH6nNfijjCLkMFlfdtJqUrKjLoxrYljt7VdgZ9lF0pdYePOG4amSbJmzRYcyRU2NKmouKW302E&#10;9P3pss/DJ112Hz9f79OQ1NujUqNhWM9BeAr+Gf5vH7SCNJ1M4e9Nf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zUujEAAAA3QAAAA8AAAAAAAAAAAAAAAAAmAIAAGRycy9k&#10;b3ducmV2LnhtbFBLBQYAAAAABAAEAPUAAACJAwAAAAA=&#10;" fillcolor="#d38482 [2261]" strokecolor="#4579b8 [3044]">
                  <v:shadow on="t" color="black" opacity="22937f" origin=",.5" offset="0,.63889mm"/>
                </v:rect>
                <v:rect id="Rectangle 2215" o:spid="_x0000_s1207" style="position:absolute;left:3456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2nscA&#10;AADdAAAADwAAAGRycy9kb3ducmV2LnhtbESPT2vCQBTE7wW/w/IEb3VjwCLRVULQ6qHQ+gfPj+wz&#10;icm+DdmtSfvpu4VCj8PM/IZZbQbTiAd1rrKsYDaNQBDnVldcKLicd88LEM4ja2wsk4IvcrBZj55W&#10;mGjb85EeJ1+IAGGXoILS+zaR0uUlGXRT2xIH72Y7gz7IrpC6wz7ATSPjKHqRBisOCyW2lJWU16dP&#10;oyD9eL+6dtFnr8f7275Om/o7z7ZKTcZDugThafD/4b/2QSuI49kcft+E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ndp7HAAAA3QAAAA8AAAAAAAAAAAAAAAAAmAIAAGRy&#10;cy9kb3ducmV2LnhtbFBLBQYAAAAABAAEAPUAAACMAwAAAAA=&#10;" fillcolor="white [3212]" strokecolor="#4579b8 [3044]">
                  <v:shadow on="t" color="black" opacity="22937f" origin=",.5" offset="0,.63889mm"/>
                </v:rect>
                <v:rect id="Rectangle 2216" o:spid="_x0000_s1208" style="position:absolute;left:37440;top:3168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Xo6cYA&#10;AADdAAAADwAAAGRycy9kb3ducmV2LnhtbESPT2vCQBTE7wW/w/KE3urGHERSVwlBbQ8F/5WeH9nX&#10;JCb7NmS3JvXTu4LgcZiZ3zCL1WAacaHOVZYVTCcRCOLc6ooLBd+nzdschPPIGhvLpOCfHKyWo5cF&#10;Jtr2fKDL0RciQNglqKD0vk2kdHlJBt3EtsTB+7WdQR9kV0jdYR/gppFxFM2kwYrDQoktZSXl9fHP&#10;KEj3ux/Xzvtsezh/fdRpU1/zbK3U63hI30F4Gvwz/Gh/agVxPJ3B/U1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Xo6cYAAADdAAAADwAAAAAAAAAAAAAAAACYAgAAZHJz&#10;L2Rvd25yZXYueG1sUEsFBgAAAAAEAAQA9QAAAIsDAAAAAA==&#10;" fillcolor="white [3212]" strokecolor="#4579b8 [3044]">
                  <v:shadow on="t" color="black" opacity="22937f" origin=",.5" offset="0,.63889mm"/>
                </v:rect>
                <v:rect id="Rectangle 2217" o:spid="_x0000_s1209" style="position:absolute;left:2879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I9RMYA&#10;AADdAAAADwAAAGRycy9kb3ducmV2LnhtbESPQWvCQBSE7wX/w/KE3urGNNQSXUWCRbGXNi31+sg+&#10;k2D2bdjdxvTfd4VCj8PMfMOsNqPpxEDOt5YVzGcJCOLK6pZrBZ8fLw/PIHxA1thZJgU/5GGzntyt&#10;MNf2yu80lKEWEcI+RwVNCH0upa8aMuhntieO3tk6gyFKV0vt8BrhppNpkjxJgy3HhQZ7KhqqLuW3&#10;UbAfT69f1pWDLZJisXs8ZtmbzJS6n47bJYhAY/gP/7UPWkGazhdw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I9RMYAAADdAAAADwAAAAAAAAAAAAAAAACYAgAAZHJz&#10;L2Rvd25yZXYueG1sUEsFBgAAAAAEAAQA9QAAAIsDAAAAAA==&#10;" fillcolor="#ccc [669]" strokecolor="#4f81bd [3204]" strokeweight="2pt">
                  <v:shadow on="t" color="black" opacity="22937f" origin=",.5" offset="0,.63889mm"/>
                </v:rect>
                <v:rect id="Rectangle 2218" o:spid="_x0000_s1210" style="position:absolute;left:17279;width:1;height:3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2pNsMA&#10;AADdAAAADwAAAGRycy9kb3ducmV2LnhtbERPz2vCMBS+C/4P4Q28aWotbnRGkbIxmZetG3p9NG9t&#10;WfNSkqzW/345CB4/vt+b3Wg6MZDzrWUFy0UCgriyuuVawffX6/wJhA/IGjvLpOBKHnbb6WSDubYX&#10;/qShDLWIIexzVNCE0OdS+qohg35he+LI/VhnMEToaqkdXmK46WSaJGtpsOXY0GBPRUPVb/lnFLyN&#10;5+PJunKwRVI8vqzes+xDZkrNHsb9M4hAY7iLb+6DVpCmyzg3volP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2pNsMAAADdAAAADwAAAAAAAAAAAAAAAACYAgAAZHJzL2Rv&#10;d25yZXYueG1sUEsFBgAAAAAEAAQA9QAAAIgDAAAAAA==&#10;" fillcolor="#ccc [669]" strokecolor="#4f81bd [3204]" strokeweight="2pt">
                  <v:shadow on="t" color="black" opacity="22937f" origin=",.5" offset="0,.63889mm"/>
                </v:rect>
              </v:group>
            </w:pict>
          </mc:Fallback>
        </mc:AlternateContent>
      </w:r>
    </w:p>
    <w:p w14:paraId="4B2AFC0E" w14:textId="77777777" w:rsidR="009372D2" w:rsidRDefault="009372D2" w:rsidP="009372D2"/>
    <w:p w14:paraId="4B148A8A" w14:textId="77777777" w:rsidR="009372D2" w:rsidRDefault="009372D2" w:rsidP="009372D2"/>
    <w:p w14:paraId="6E13A7B9" w14:textId="77777777" w:rsidR="009372D2" w:rsidRDefault="009372D2" w:rsidP="009372D2"/>
    <w:p w14:paraId="03164B03" w14:textId="77777777" w:rsidR="009372D2" w:rsidRDefault="009372D2" w:rsidP="009372D2"/>
    <w:p w14:paraId="09486DA9" w14:textId="77777777" w:rsidR="009372D2" w:rsidRDefault="009372D2" w:rsidP="009372D2"/>
    <w:p w14:paraId="3AA3AF62" w14:textId="77777777" w:rsidR="009372D2" w:rsidRDefault="009372D2" w:rsidP="009372D2">
      <w:r>
        <w:t xml:space="preserve">  </w:t>
      </w:r>
    </w:p>
    <w:p w14:paraId="348C1BE8" w14:textId="1C849EB4" w:rsidR="009372D2" w:rsidRDefault="009372D2" w:rsidP="009372D2">
      <w:pPr>
        <w:pStyle w:val="Caption"/>
      </w:pPr>
      <w:bookmarkStart w:id="18" w:name="_Ref441674147"/>
      <w:r>
        <w:t xml:space="preserve">Figure </w:t>
      </w:r>
      <w:r>
        <w:fldChar w:fldCharType="begin"/>
      </w:r>
      <w:r>
        <w:instrText xml:space="preserve"> SEQ Figure \* ARABIC </w:instrText>
      </w:r>
      <w:r>
        <w:fldChar w:fldCharType="separate"/>
      </w:r>
      <w:r w:rsidR="00863D1B">
        <w:rPr>
          <w:noProof/>
        </w:rPr>
        <w:t>2</w:t>
      </w:r>
      <w:r>
        <w:fldChar w:fldCharType="end"/>
      </w:r>
      <w:bookmarkEnd w:id="18"/>
      <w:r>
        <w:t xml:space="preserve">. DMRS placement for TTI of length </w:t>
      </w:r>
      <w:r w:rsidR="0044314D">
        <w:t xml:space="preserve">4 symbols (left), </w:t>
      </w:r>
      <w:r>
        <w:t>2 symbols (</w:t>
      </w:r>
      <w:r w:rsidR="0044314D">
        <w:t>middle</w:t>
      </w:r>
      <w:r>
        <w:t>), and 1 symbol (right).</w:t>
      </w:r>
    </w:p>
    <w:p w14:paraId="7E17719D" w14:textId="77777777" w:rsidR="009372D2" w:rsidRDefault="009372D2" w:rsidP="009372D2">
      <w:pPr>
        <w:pStyle w:val="Heading4"/>
        <w:numPr>
          <w:ilvl w:val="3"/>
          <w:numId w:val="43"/>
        </w:numPr>
        <w:textAlignment w:val="auto"/>
      </w:pPr>
      <w:r>
        <w:t>DMRS overhead reduction</w:t>
      </w:r>
    </w:p>
    <w:p w14:paraId="646E882C" w14:textId="1C2C8764" w:rsidR="009372D2" w:rsidRDefault="009372D2" w:rsidP="009372D2">
      <w:r>
        <w:t xml:space="preserve">For 2-symbol length TTI, the DMRS would cover all symbols of 3 subcarriers in the resource blocks, thereby leading to a DMRS overhead of 25%. However, as it can be expected that the same UE is scheduled more than one TTI per subframe, DMRS transmission might not be needed each TTI, and the DMRS can be </w:t>
      </w:r>
      <w:r>
        <w:lastRenderedPageBreak/>
        <w:t>transmitted only when needed, e.g. indicated by a bit in the DL DCI fields</w:t>
      </w:r>
      <w:r w:rsidR="005F1734">
        <w:t>, or by a rule specifying that if the UE has recently been scheduled in the same subframe, a new DMRS is not transmitted again</w:t>
      </w:r>
      <w:r>
        <w:t>.</w:t>
      </w:r>
    </w:p>
    <w:p w14:paraId="7F6AEECD" w14:textId="77777777" w:rsidR="009372D2" w:rsidRDefault="009372D2" w:rsidP="009372D2">
      <w:r>
        <w:t xml:space="preserve">For single-symbol TTI, a different scheme needs to be </w:t>
      </w:r>
      <w:proofErr w:type="gramStart"/>
      <w:r>
        <w:t>designed,</w:t>
      </w:r>
      <w:proofErr w:type="gramEnd"/>
      <w:r>
        <w:t xml:space="preserve"> only covering one symbol in time. To limit the overhead, it may be enough to support only single layer transmission with 1 symbol TTI. Then, the same DMRS frequency pattern as in 2-symbol TTI can be used. See right part of </w:t>
      </w:r>
      <w:r>
        <w:fldChar w:fldCharType="begin"/>
      </w:r>
      <w:r>
        <w:instrText xml:space="preserve"> REF _Ref441674147 \h </w:instrText>
      </w:r>
      <w:r>
        <w:fldChar w:fldCharType="separate"/>
      </w:r>
      <w:r w:rsidR="007A0B6A">
        <w:t xml:space="preserve">Figure </w:t>
      </w:r>
      <w:r w:rsidR="007A0B6A">
        <w:rPr>
          <w:noProof/>
        </w:rPr>
        <w:t>2</w:t>
      </w:r>
      <w:r>
        <w:fldChar w:fldCharType="end"/>
      </w:r>
      <w:r>
        <w:t>.</w:t>
      </w:r>
    </w:p>
    <w:p w14:paraId="4458211D" w14:textId="77777777" w:rsidR="009372D2" w:rsidRDefault="009372D2" w:rsidP="009372D2">
      <w:r>
        <w:t>Channel estimation performance is expected to depend on the number of resource elements per minimum scheduling unit, the transmit power, as well as the coherence bandwidth and time. Assuming that physical resource block bundling is applied, the terminal can employ averaging in the frequency domain beyond a single resource block. In addition, power boosting may be applied.</w:t>
      </w:r>
    </w:p>
    <w:p w14:paraId="7D8994CE" w14:textId="77777777" w:rsidR="00F96289" w:rsidRDefault="00F96289" w:rsidP="00F96289">
      <w:pPr>
        <w:rPr>
          <w:lang w:val="en-US" w:eastAsia="sv-SE"/>
        </w:rPr>
      </w:pPr>
    </w:p>
    <w:p w14:paraId="221EA942" w14:textId="0811A194" w:rsidR="00F96289" w:rsidRDefault="00F96289" w:rsidP="00F96289">
      <w:pPr>
        <w:pStyle w:val="Observation"/>
        <w:numPr>
          <w:ilvl w:val="0"/>
          <w:numId w:val="45"/>
        </w:numPr>
        <w:ind w:left="1701" w:hanging="1701"/>
        <w:textAlignment w:val="auto"/>
      </w:pPr>
      <w:bookmarkStart w:id="19" w:name="_Toc447273153"/>
      <w:bookmarkStart w:id="20" w:name="_Toc447273175"/>
      <w:r>
        <w:t>The number of DL DMRS resource elements per minimum scheduling unit and the RS power impacts channel estimation performance.</w:t>
      </w:r>
      <w:bookmarkEnd w:id="19"/>
      <w:bookmarkEnd w:id="20"/>
    </w:p>
    <w:p w14:paraId="5B223BA0" w14:textId="34FB51F8" w:rsidR="00F96289" w:rsidRDefault="00F96289" w:rsidP="00F96289">
      <w:pPr>
        <w:pStyle w:val="Observation"/>
        <w:numPr>
          <w:ilvl w:val="0"/>
          <w:numId w:val="45"/>
        </w:numPr>
        <w:ind w:left="1701" w:hanging="1701"/>
        <w:textAlignment w:val="auto"/>
      </w:pPr>
      <w:bookmarkStart w:id="21" w:name="_Toc447273154"/>
      <w:bookmarkStart w:id="22" w:name="_Toc447273176"/>
      <w:r>
        <w:t>The DMRS DL overhead can be mitigated by not transmitting DMRS in every short TTI when one UE is scheduled multiple times within a legacy subframe.</w:t>
      </w:r>
      <w:bookmarkEnd w:id="21"/>
      <w:bookmarkEnd w:id="22"/>
    </w:p>
    <w:p w14:paraId="0A33BA95" w14:textId="77777777" w:rsidR="00F96289" w:rsidRDefault="00F96289" w:rsidP="009372D2"/>
    <w:p w14:paraId="11716355" w14:textId="02CDA650" w:rsidR="00F96289" w:rsidRDefault="00F96289" w:rsidP="00F96289">
      <w:pPr>
        <w:pStyle w:val="Proposal"/>
        <w:numPr>
          <w:ilvl w:val="0"/>
          <w:numId w:val="44"/>
        </w:numPr>
      </w:pPr>
      <w:bookmarkStart w:id="23" w:name="_Toc447273181"/>
      <w:bookmarkStart w:id="24" w:name="_Toc447273195"/>
      <w:bookmarkStart w:id="25" w:name="_Toc447273254"/>
      <w:bookmarkStart w:id="26" w:name="_Toc447273260"/>
      <w:r>
        <w:t>Study further DMRS design options for shortened PDSCH considering both overhead, impact on channel estimation and benefit of features enabled by DMRS.</w:t>
      </w:r>
      <w:bookmarkEnd w:id="23"/>
      <w:bookmarkEnd w:id="24"/>
      <w:bookmarkEnd w:id="25"/>
      <w:bookmarkEnd w:id="26"/>
    </w:p>
    <w:p w14:paraId="4DDAEEAA" w14:textId="77777777" w:rsidR="00BB1DDE" w:rsidRDefault="00BB1DDE" w:rsidP="00BB1DDE">
      <w:pPr>
        <w:pStyle w:val="Heading1"/>
        <w:numPr>
          <w:ilvl w:val="0"/>
          <w:numId w:val="43"/>
        </w:numPr>
        <w:textAlignment w:val="auto"/>
        <w:rPr>
          <w:lang w:val="en-US"/>
        </w:rPr>
      </w:pPr>
      <w:r>
        <w:rPr>
          <w:lang w:val="en-US"/>
        </w:rPr>
        <w:t>Summary</w:t>
      </w:r>
    </w:p>
    <w:p w14:paraId="723B4B80" w14:textId="56712288" w:rsidR="0044314D" w:rsidRDefault="009372D2" w:rsidP="0095620C">
      <w:r>
        <w:rPr>
          <w:noProof/>
        </w:rPr>
        <w:t>In this contribution we discussed</w:t>
      </w:r>
      <w:r>
        <w:t xml:space="preserve"> our views on the physical layer design for short TTIs in downlink transmissions</w:t>
      </w:r>
      <w:r>
        <w:rPr>
          <w:iCs/>
        </w:rPr>
        <w:t>.</w:t>
      </w:r>
      <w:r>
        <w:t xml:space="preserve"> The above discussion is summarized with the following observations and proposals:</w:t>
      </w:r>
    </w:p>
    <w:p w14:paraId="54B43367" w14:textId="77777777" w:rsidR="0044314D" w:rsidRPr="0095620C" w:rsidRDefault="0044314D">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t>Observation 1</w:t>
      </w:r>
      <w:r w:rsidRPr="0095620C">
        <w:rPr>
          <w:rFonts w:asciiTheme="minorHAnsi" w:eastAsiaTheme="minorEastAsia" w:hAnsiTheme="minorHAnsi" w:cstheme="minorBidi"/>
          <w:b w:val="0"/>
          <w:sz w:val="22"/>
          <w:lang w:eastAsia="sv-SE"/>
        </w:rPr>
        <w:tab/>
      </w:r>
      <w:r>
        <w:t>The number of DL DMRS resource elements per minimum scheduling unit and the RS power impacts channel estimation performance.</w:t>
      </w:r>
    </w:p>
    <w:p w14:paraId="2024DB33" w14:textId="77777777" w:rsidR="0044314D" w:rsidRPr="0095620C" w:rsidRDefault="0044314D">
      <w:pPr>
        <w:pStyle w:val="TOC1"/>
        <w:rPr>
          <w:rFonts w:asciiTheme="minorHAnsi" w:eastAsiaTheme="minorEastAsia" w:hAnsiTheme="minorHAnsi" w:cstheme="minorBidi"/>
          <w:b w:val="0"/>
          <w:sz w:val="22"/>
          <w:lang w:eastAsia="sv-SE"/>
        </w:rPr>
      </w:pPr>
      <w:r>
        <w:t>Observation 2</w:t>
      </w:r>
      <w:r w:rsidRPr="0095620C">
        <w:rPr>
          <w:rFonts w:asciiTheme="minorHAnsi" w:eastAsiaTheme="minorEastAsia" w:hAnsiTheme="minorHAnsi" w:cstheme="minorBidi"/>
          <w:b w:val="0"/>
          <w:sz w:val="22"/>
          <w:lang w:eastAsia="sv-SE"/>
        </w:rPr>
        <w:tab/>
      </w:r>
      <w:r>
        <w:t>The DMRS DL overhead can be mitigated by not transmitting DMRS in every short TTI when one UE is scheduled multiple times within a legacy subframe.</w:t>
      </w:r>
    </w:p>
    <w:p w14:paraId="5F988DF4" w14:textId="1E46A29E" w:rsidR="0044314D" w:rsidRDefault="0044314D" w:rsidP="0095620C">
      <w:pPr>
        <w:pStyle w:val="BodyText"/>
      </w:pPr>
      <w:r>
        <w:rPr>
          <w:b/>
          <w:bCs/>
        </w:rPr>
        <w:fldChar w:fldCharType="end"/>
      </w:r>
    </w:p>
    <w:p w14:paraId="2F8BB30B" w14:textId="77777777" w:rsidR="0044314D" w:rsidRPr="0095620C" w:rsidRDefault="0044314D">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t>Proposal 1</w:t>
      </w:r>
      <w:r w:rsidRPr="0095620C">
        <w:rPr>
          <w:rFonts w:asciiTheme="minorHAnsi" w:eastAsiaTheme="minorEastAsia" w:hAnsiTheme="minorHAnsi" w:cstheme="minorBidi"/>
          <w:b w:val="0"/>
          <w:sz w:val="22"/>
          <w:lang w:eastAsia="sv-SE"/>
        </w:rPr>
        <w:tab/>
      </w:r>
      <w:r>
        <w:t>Both CRS and DMRS are supported for shortened TTI.</w:t>
      </w:r>
    </w:p>
    <w:p w14:paraId="1D608B8F" w14:textId="77777777" w:rsidR="0044314D" w:rsidRPr="0095620C" w:rsidRDefault="0044314D">
      <w:pPr>
        <w:pStyle w:val="TOC1"/>
        <w:rPr>
          <w:rFonts w:asciiTheme="minorHAnsi" w:eastAsiaTheme="minorEastAsia" w:hAnsiTheme="minorHAnsi" w:cstheme="minorBidi"/>
          <w:b w:val="0"/>
          <w:sz w:val="22"/>
          <w:lang w:eastAsia="sv-SE"/>
        </w:rPr>
      </w:pPr>
      <w:r>
        <w:t>Proposal 2</w:t>
      </w:r>
      <w:r w:rsidRPr="0095620C">
        <w:rPr>
          <w:rFonts w:asciiTheme="minorHAnsi" w:eastAsiaTheme="minorEastAsia" w:hAnsiTheme="minorHAnsi" w:cstheme="minorBidi"/>
          <w:b w:val="0"/>
          <w:sz w:val="22"/>
          <w:lang w:eastAsia="sv-SE"/>
        </w:rPr>
        <w:tab/>
      </w:r>
      <w:r>
        <w:t>Study modified DMRS patterns for different sTTI lengths.</w:t>
      </w:r>
    </w:p>
    <w:p w14:paraId="1BD6C046" w14:textId="77777777" w:rsidR="0044314D" w:rsidRPr="0095620C" w:rsidRDefault="0044314D">
      <w:pPr>
        <w:pStyle w:val="TOC1"/>
        <w:rPr>
          <w:rFonts w:asciiTheme="minorHAnsi" w:eastAsiaTheme="minorEastAsia" w:hAnsiTheme="minorHAnsi" w:cstheme="minorBidi"/>
          <w:b w:val="0"/>
          <w:sz w:val="22"/>
          <w:lang w:eastAsia="sv-SE"/>
        </w:rPr>
      </w:pPr>
      <w:r>
        <w:t>Proposal 3</w:t>
      </w:r>
      <w:r w:rsidRPr="0095620C">
        <w:rPr>
          <w:rFonts w:asciiTheme="minorHAnsi" w:eastAsiaTheme="minorEastAsia" w:hAnsiTheme="minorHAnsi" w:cstheme="minorBidi"/>
          <w:b w:val="0"/>
          <w:sz w:val="22"/>
          <w:lang w:eastAsia="sv-SE"/>
        </w:rPr>
        <w:tab/>
      </w:r>
      <w:r>
        <w:t>For slot-length TTI using DMRS, the DMRS pattern should be re-designed, as the legacy DMRS pattern is not efficient with high Doppler spread.</w:t>
      </w:r>
    </w:p>
    <w:p w14:paraId="189AF04F" w14:textId="77777777" w:rsidR="0044314D" w:rsidRPr="0095620C" w:rsidRDefault="0044314D">
      <w:pPr>
        <w:pStyle w:val="TOC1"/>
        <w:rPr>
          <w:rFonts w:asciiTheme="minorHAnsi" w:eastAsiaTheme="minorEastAsia" w:hAnsiTheme="minorHAnsi" w:cstheme="minorBidi"/>
          <w:b w:val="0"/>
          <w:sz w:val="22"/>
          <w:lang w:eastAsia="sv-SE"/>
        </w:rPr>
      </w:pPr>
      <w:r>
        <w:t>Proposal 4</w:t>
      </w:r>
      <w:r w:rsidRPr="0095620C">
        <w:rPr>
          <w:rFonts w:asciiTheme="minorHAnsi" w:eastAsiaTheme="minorEastAsia" w:hAnsiTheme="minorHAnsi" w:cstheme="minorBidi"/>
          <w:b w:val="0"/>
          <w:sz w:val="22"/>
          <w:lang w:eastAsia="sv-SE"/>
        </w:rPr>
        <w:tab/>
      </w:r>
      <w:r>
        <w:t>Study further DMRS design options for shortened PDSCH considering both overhead, impact on channel estimation and benefit of features enabled by DMRS.</w:t>
      </w:r>
    </w:p>
    <w:p w14:paraId="27B1D0A8" w14:textId="455D39C7" w:rsidR="003730EF" w:rsidRDefault="0044314D" w:rsidP="00193A16">
      <w:pPr>
        <w:rPr>
          <w:rFonts w:eastAsia="Calibri"/>
          <w:lang w:val="en-US" w:eastAsia="en-US"/>
        </w:rPr>
      </w:pPr>
      <w:r>
        <w:rPr>
          <w:b/>
          <w:bCs/>
        </w:rPr>
        <w:fldChar w:fldCharType="end"/>
      </w:r>
    </w:p>
    <w:p w14:paraId="047FD24B" w14:textId="77777777" w:rsidR="00D00AE7" w:rsidRPr="00A742FA" w:rsidRDefault="00D00AE7" w:rsidP="00D00AE7">
      <w:pPr>
        <w:pStyle w:val="Heading1"/>
        <w:rPr>
          <w:lang w:val="en-US"/>
        </w:rPr>
      </w:pPr>
      <w:r w:rsidRPr="00A742FA">
        <w:rPr>
          <w:lang w:val="en-US"/>
        </w:rPr>
        <w:t>Reference</w:t>
      </w:r>
      <w:r>
        <w:rPr>
          <w:lang w:val="en-US"/>
        </w:rPr>
        <w:t>s</w:t>
      </w:r>
    </w:p>
    <w:p w14:paraId="005819D7" w14:textId="77777777" w:rsidR="00BF2E38" w:rsidRDefault="00BF2E38" w:rsidP="00BF2E38">
      <w:pPr>
        <w:pStyle w:val="Reference"/>
        <w:keepNext/>
        <w:keepLines/>
        <w:rPr>
          <w:lang w:val="en-US"/>
        </w:rPr>
      </w:pPr>
      <w:bookmarkStart w:id="27" w:name="_Ref441739574"/>
      <w:r w:rsidRPr="00AD5D7E">
        <w:rPr>
          <w:rFonts w:cs="Arial"/>
          <w:bCs/>
          <w:noProof/>
          <w:szCs w:val="18"/>
          <w:lang w:val="en-US"/>
        </w:rPr>
        <w:t>R1-157146</w:t>
      </w:r>
      <w:r>
        <w:rPr>
          <w:rFonts w:cs="Arial"/>
          <w:bCs/>
          <w:noProof/>
          <w:szCs w:val="18"/>
          <w:lang w:val="en-US"/>
        </w:rPr>
        <w:t xml:space="preserve">, </w:t>
      </w:r>
      <w:r w:rsidRPr="00AD5D7E">
        <w:rPr>
          <w:lang w:val="en-US"/>
        </w:rPr>
        <w:t>Overview of TTI shortening</w:t>
      </w:r>
      <w:r>
        <w:rPr>
          <w:lang w:val="en-US"/>
        </w:rPr>
        <w:t>, Ericsson, RAN1#83, November 2015.</w:t>
      </w:r>
      <w:bookmarkEnd w:id="27"/>
    </w:p>
    <w:p w14:paraId="5A3594FA" w14:textId="4A18E77F" w:rsidR="007A0B6A" w:rsidRDefault="007A0B6A" w:rsidP="007A0B6A">
      <w:pPr>
        <w:pStyle w:val="Reference"/>
        <w:keepNext/>
        <w:keepLines/>
        <w:rPr>
          <w:lang w:val="en-US"/>
        </w:rPr>
      </w:pPr>
      <w:bookmarkStart w:id="28" w:name="_Ref447017991"/>
      <w:bookmarkStart w:id="29" w:name="_Ref447050946"/>
      <w:r>
        <w:rPr>
          <w:lang w:val="en-US"/>
        </w:rPr>
        <w:t>R1-16</w:t>
      </w:r>
      <w:r w:rsidR="0095620C">
        <w:rPr>
          <w:lang w:val="en-US"/>
        </w:rPr>
        <w:t>3313</w:t>
      </w:r>
      <w:r>
        <w:rPr>
          <w:lang w:val="en-US"/>
        </w:rPr>
        <w:t>,</w:t>
      </w:r>
      <w:r>
        <w:rPr>
          <w:rFonts w:cs="Arial"/>
          <w:bCs/>
          <w:noProof/>
          <w:szCs w:val="18"/>
          <w:lang w:val="en-US"/>
        </w:rPr>
        <w:t xml:space="preserve"> </w:t>
      </w:r>
      <w:r w:rsidR="005F1734" w:rsidRPr="008B559E">
        <w:rPr>
          <w:lang w:val="en-US"/>
        </w:rPr>
        <w:t>Link evaluation for PDSCH for short TTI with CRS based transmission</w:t>
      </w:r>
      <w:r>
        <w:rPr>
          <w:lang w:val="en-US"/>
        </w:rPr>
        <w:t>, Ericsson, RAN1#84bis, April 2016</w:t>
      </w:r>
      <w:bookmarkEnd w:id="28"/>
    </w:p>
    <w:p w14:paraId="378AB770" w14:textId="4A427433" w:rsidR="007A0B6A" w:rsidRPr="008F3564" w:rsidRDefault="0095620C" w:rsidP="007A0B6A">
      <w:pPr>
        <w:pStyle w:val="Reference"/>
        <w:rPr>
          <w:lang w:val="en-US"/>
        </w:rPr>
      </w:pPr>
      <w:bookmarkStart w:id="30" w:name="_Ref447097875"/>
      <w:r>
        <w:rPr>
          <w:lang w:val="en-US"/>
        </w:rPr>
        <w:t>R1-163314</w:t>
      </w:r>
      <w:r w:rsidR="007A0B6A">
        <w:rPr>
          <w:lang w:val="en-US"/>
        </w:rPr>
        <w:t xml:space="preserve">, </w:t>
      </w:r>
      <w:r w:rsidR="005F1734" w:rsidRPr="0002005B">
        <w:rPr>
          <w:lang w:val="en-US"/>
        </w:rPr>
        <w:t>Link evaluation for PDSCH for short TTI with DMRS based transmission</w:t>
      </w:r>
      <w:r w:rsidR="007A0B6A">
        <w:rPr>
          <w:lang w:val="en-US"/>
        </w:rPr>
        <w:t>, RAN1#84bis, April 2016</w:t>
      </w:r>
      <w:bookmarkEnd w:id="29"/>
      <w:bookmarkEnd w:id="30"/>
    </w:p>
    <w:p w14:paraId="1AFEBAA1" w14:textId="50ED8873" w:rsidR="00D16698" w:rsidRDefault="0095620C" w:rsidP="0095620C">
      <w:pPr>
        <w:pStyle w:val="Reference"/>
        <w:rPr>
          <w:lang w:val="en-US"/>
        </w:rPr>
      </w:pPr>
      <w:bookmarkStart w:id="31" w:name="_Ref447195391"/>
      <w:r>
        <w:rPr>
          <w:lang w:val="en-US"/>
        </w:rPr>
        <w:t>R1-163323</w:t>
      </w:r>
      <w:r w:rsidR="00D16698">
        <w:rPr>
          <w:lang w:val="en-US"/>
        </w:rPr>
        <w:t xml:space="preserve">, </w:t>
      </w:r>
      <w:r w:rsidRPr="0095620C">
        <w:rPr>
          <w:lang w:val="en-US"/>
        </w:rPr>
        <w:t>Definition of DCI bit fields for short TTI</w:t>
      </w:r>
      <w:r w:rsidR="00D16698">
        <w:rPr>
          <w:lang w:val="en-US"/>
        </w:rPr>
        <w:t>, Ericsson, RAN1#84bis, April 2016</w:t>
      </w:r>
      <w:bookmarkEnd w:id="31"/>
    </w:p>
    <w:p w14:paraId="7C26DD15" w14:textId="4E71148F" w:rsidR="00D96B67" w:rsidRDefault="00D96B67" w:rsidP="00D96B67">
      <w:pPr>
        <w:pStyle w:val="Reference"/>
        <w:keepNext/>
        <w:keepLines/>
        <w:rPr>
          <w:lang w:val="en-US"/>
        </w:rPr>
      </w:pPr>
      <w:bookmarkStart w:id="32" w:name="_Ref447200006"/>
      <w:r>
        <w:rPr>
          <w:lang w:val="en-US"/>
        </w:rPr>
        <w:t>R1-16</w:t>
      </w:r>
      <w:r w:rsidR="0095620C">
        <w:rPr>
          <w:lang w:val="en-US"/>
        </w:rPr>
        <w:t>3322</w:t>
      </w:r>
      <w:r>
        <w:rPr>
          <w:lang w:val="en-US"/>
        </w:rPr>
        <w:t xml:space="preserve">, </w:t>
      </w:r>
      <w:r w:rsidR="0095620C">
        <w:rPr>
          <w:lang w:val="en-US"/>
        </w:rPr>
        <w:t>Downlink control signaling design for short TTI</w:t>
      </w:r>
      <w:r>
        <w:rPr>
          <w:lang w:val="en-US"/>
        </w:rPr>
        <w:t>, Ericsson, RAN1#84bis, April 2016</w:t>
      </w:r>
      <w:bookmarkEnd w:id="32"/>
    </w:p>
    <w:p w14:paraId="562434BC" w14:textId="77777777" w:rsidR="000F43F8" w:rsidRDefault="000F43F8">
      <w:pPr>
        <w:rPr>
          <w:rFonts w:eastAsia="Calibri"/>
          <w:lang w:val="en-US"/>
        </w:rPr>
      </w:pPr>
    </w:p>
    <w:sectPr w:rsidR="000F43F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64A182" w15:done="0"/>
  <w15:commentEx w15:paraId="1C226C1F" w15:done="0"/>
  <w15:commentEx w15:paraId="569914A1" w15:done="0"/>
  <w15:commentEx w15:paraId="6098F18A" w15:done="0"/>
  <w15:commentEx w15:paraId="5F0AA43F" w15:done="0"/>
  <w15:commentEx w15:paraId="5E9A8DF4" w15:done="0"/>
  <w15:commentEx w15:paraId="090523A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33904" w14:textId="77777777" w:rsidR="002210FE" w:rsidRDefault="002210FE">
      <w:r>
        <w:separator/>
      </w:r>
    </w:p>
  </w:endnote>
  <w:endnote w:type="continuationSeparator" w:id="0">
    <w:p w14:paraId="2B384C4E" w14:textId="77777777" w:rsidR="002210FE" w:rsidRDefault="00221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5E53B2" w:rsidRDefault="005E53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18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18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E8A6E" w14:textId="77777777" w:rsidR="002210FE" w:rsidRDefault="002210FE">
      <w:r>
        <w:separator/>
      </w:r>
    </w:p>
  </w:footnote>
  <w:footnote w:type="continuationSeparator" w:id="0">
    <w:p w14:paraId="0D334ABA" w14:textId="77777777" w:rsidR="002210FE" w:rsidRDefault="00221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5E53B2" w:rsidRDefault="005E53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B27FD"/>
    <w:multiLevelType w:val="hybridMultilevel"/>
    <w:tmpl w:val="7B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2C6934"/>
    <w:multiLevelType w:val="hybridMultilevel"/>
    <w:tmpl w:val="75F49606"/>
    <w:lvl w:ilvl="0" w:tplc="E9DC5752">
      <w:start w:val="1"/>
      <w:numFmt w:val="bullet"/>
      <w:lvlText w:val="›"/>
      <w:lvlJc w:val="left"/>
      <w:pPr>
        <w:tabs>
          <w:tab w:val="num" w:pos="720"/>
        </w:tabs>
        <w:ind w:left="720" w:hanging="360"/>
      </w:pPr>
      <w:rPr>
        <w:rFonts w:ascii="Ericsson Capital TT" w:hAnsi="Ericsson Capital TT" w:hint="default"/>
      </w:rPr>
    </w:lvl>
    <w:lvl w:ilvl="1" w:tplc="72FEEA0C" w:tentative="1">
      <w:start w:val="1"/>
      <w:numFmt w:val="bullet"/>
      <w:lvlText w:val="›"/>
      <w:lvlJc w:val="left"/>
      <w:pPr>
        <w:tabs>
          <w:tab w:val="num" w:pos="1440"/>
        </w:tabs>
        <w:ind w:left="1440" w:hanging="360"/>
      </w:pPr>
      <w:rPr>
        <w:rFonts w:ascii="Ericsson Capital TT" w:hAnsi="Ericsson Capital TT" w:hint="default"/>
      </w:rPr>
    </w:lvl>
    <w:lvl w:ilvl="2" w:tplc="659A34FA">
      <w:start w:val="1"/>
      <w:numFmt w:val="bullet"/>
      <w:lvlText w:val="›"/>
      <w:lvlJc w:val="left"/>
      <w:pPr>
        <w:tabs>
          <w:tab w:val="num" w:pos="2160"/>
        </w:tabs>
        <w:ind w:left="2160" w:hanging="360"/>
      </w:pPr>
      <w:rPr>
        <w:rFonts w:ascii="Ericsson Capital TT" w:hAnsi="Ericsson Capital TT" w:hint="default"/>
      </w:rPr>
    </w:lvl>
    <w:lvl w:ilvl="3" w:tplc="E040B932">
      <w:start w:val="57"/>
      <w:numFmt w:val="bullet"/>
      <w:lvlText w:val="-"/>
      <w:lvlJc w:val="left"/>
      <w:pPr>
        <w:tabs>
          <w:tab w:val="num" w:pos="2880"/>
        </w:tabs>
        <w:ind w:left="2880" w:hanging="360"/>
      </w:pPr>
      <w:rPr>
        <w:rFonts w:ascii="Ericsson Capital TT" w:hAnsi="Ericsson Capital TT" w:hint="default"/>
      </w:rPr>
    </w:lvl>
    <w:lvl w:ilvl="4" w:tplc="62E672AC">
      <w:start w:val="57"/>
      <w:numFmt w:val="bullet"/>
      <w:lvlText w:val="›"/>
      <w:lvlJc w:val="left"/>
      <w:pPr>
        <w:tabs>
          <w:tab w:val="num" w:pos="3600"/>
        </w:tabs>
        <w:ind w:left="3600" w:hanging="360"/>
      </w:pPr>
      <w:rPr>
        <w:rFonts w:ascii="Ericsson Capital TT" w:hAnsi="Ericsson Capital TT" w:hint="default"/>
      </w:rPr>
    </w:lvl>
    <w:lvl w:ilvl="5" w:tplc="BCD01E46" w:tentative="1">
      <w:start w:val="1"/>
      <w:numFmt w:val="bullet"/>
      <w:lvlText w:val="›"/>
      <w:lvlJc w:val="left"/>
      <w:pPr>
        <w:tabs>
          <w:tab w:val="num" w:pos="4320"/>
        </w:tabs>
        <w:ind w:left="4320" w:hanging="360"/>
      </w:pPr>
      <w:rPr>
        <w:rFonts w:ascii="Ericsson Capital TT" w:hAnsi="Ericsson Capital TT" w:hint="default"/>
      </w:rPr>
    </w:lvl>
    <w:lvl w:ilvl="6" w:tplc="C15EBD44" w:tentative="1">
      <w:start w:val="1"/>
      <w:numFmt w:val="bullet"/>
      <w:lvlText w:val="›"/>
      <w:lvlJc w:val="left"/>
      <w:pPr>
        <w:tabs>
          <w:tab w:val="num" w:pos="5040"/>
        </w:tabs>
        <w:ind w:left="5040" w:hanging="360"/>
      </w:pPr>
      <w:rPr>
        <w:rFonts w:ascii="Ericsson Capital TT" w:hAnsi="Ericsson Capital TT" w:hint="default"/>
      </w:rPr>
    </w:lvl>
    <w:lvl w:ilvl="7" w:tplc="52C22F94" w:tentative="1">
      <w:start w:val="1"/>
      <w:numFmt w:val="bullet"/>
      <w:lvlText w:val="›"/>
      <w:lvlJc w:val="left"/>
      <w:pPr>
        <w:tabs>
          <w:tab w:val="num" w:pos="5760"/>
        </w:tabs>
        <w:ind w:left="5760" w:hanging="360"/>
      </w:pPr>
      <w:rPr>
        <w:rFonts w:ascii="Ericsson Capital TT" w:hAnsi="Ericsson Capital TT" w:hint="default"/>
      </w:rPr>
    </w:lvl>
    <w:lvl w:ilvl="8" w:tplc="BE404574" w:tentative="1">
      <w:start w:val="1"/>
      <w:numFmt w:val="bullet"/>
      <w:lvlText w:val="›"/>
      <w:lvlJc w:val="left"/>
      <w:pPr>
        <w:tabs>
          <w:tab w:val="num" w:pos="6480"/>
        </w:tabs>
        <w:ind w:left="6480" w:hanging="360"/>
      </w:pPr>
      <w:rPr>
        <w:rFonts w:ascii="Ericsson Capital TT" w:hAnsi="Ericsson Capital TT" w:hint="default"/>
      </w:rPr>
    </w:lvl>
  </w:abstractNum>
  <w:abstractNum w:abstractNumId="7">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B7F2F06"/>
    <w:multiLevelType w:val="hybridMultilevel"/>
    <w:tmpl w:val="32A06C94"/>
    <w:lvl w:ilvl="0" w:tplc="AD8A35B0">
      <w:numFmt w:val="bullet"/>
      <w:lvlText w:val="•"/>
      <w:lvlJc w:val="left"/>
      <w:pPr>
        <w:ind w:left="930" w:hanging="57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2DE7CCC"/>
    <w:multiLevelType w:val="hybridMultilevel"/>
    <w:tmpl w:val="A2A8A078"/>
    <w:lvl w:ilvl="0" w:tplc="D6DAF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717D0F"/>
    <w:multiLevelType w:val="hybridMultilevel"/>
    <w:tmpl w:val="B77E048E"/>
    <w:lvl w:ilvl="0" w:tplc="4BFC689C">
      <w:numFmt w:val="bullet"/>
      <w:lvlText w:val="-"/>
      <w:lvlJc w:val="left"/>
      <w:pPr>
        <w:ind w:left="930" w:hanging="360"/>
      </w:pPr>
      <w:rPr>
        <w:rFonts w:ascii="Arial" w:eastAsia="Calibri"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2">
    <w:nsid w:val="6CB112B3"/>
    <w:multiLevelType w:val="hybridMultilevel"/>
    <w:tmpl w:val="13B8C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F03AF0"/>
    <w:multiLevelType w:val="hybridMultilevel"/>
    <w:tmpl w:val="C2FCE662"/>
    <w:lvl w:ilvl="0" w:tplc="3A16E74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73157E"/>
    <w:multiLevelType w:val="hybridMultilevel"/>
    <w:tmpl w:val="773EF8C2"/>
    <w:lvl w:ilvl="0" w:tplc="F04C3194">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5"/>
  </w:num>
  <w:num w:numId="6">
    <w:abstractNumId w:val="20"/>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1"/>
  </w:num>
  <w:num w:numId="15">
    <w:abstractNumId w:val="8"/>
  </w:num>
  <w:num w:numId="16">
    <w:abstractNumId w:val="23"/>
  </w:num>
  <w:num w:numId="17">
    <w:abstractNumId w:val="19"/>
  </w:num>
  <w:num w:numId="18">
    <w:abstractNumId w:val="25"/>
  </w:num>
  <w:num w:numId="19">
    <w:abstractNumId w:val="26"/>
  </w:num>
  <w:num w:numId="20">
    <w:abstractNumId w:val="10"/>
  </w:num>
  <w:num w:numId="21">
    <w:abstractNumId w:val="31"/>
  </w:num>
  <w:num w:numId="22">
    <w:abstractNumId w:val="29"/>
  </w:num>
  <w:num w:numId="23">
    <w:abstractNumId w:val="13"/>
  </w:num>
  <w:num w:numId="24">
    <w:abstractNumId w:val="17"/>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30"/>
  </w:num>
  <w:num w:numId="29">
    <w:abstractNumId w:val="34"/>
  </w:num>
  <w:num w:numId="30">
    <w:abstractNumId w:val="33"/>
  </w:num>
  <w:num w:numId="31">
    <w:abstractNumId w:val="28"/>
  </w:num>
  <w:num w:numId="32">
    <w:abstractNumId w:val="32"/>
  </w:num>
  <w:num w:numId="33">
    <w:abstractNumId w:val="4"/>
  </w:num>
  <w:num w:numId="34">
    <w:abstractNumId w:val="36"/>
  </w:num>
  <w:num w:numId="35">
    <w:abstractNumId w:val="5"/>
  </w:num>
  <w:num w:numId="36">
    <w:abstractNumId w:val="7"/>
  </w:num>
  <w:num w:numId="37">
    <w:abstractNumId w:val="24"/>
    <w:lvlOverride w:ilvl="0">
      <w:startOverride w:val="1"/>
    </w:lvlOverride>
  </w:num>
  <w:num w:numId="38">
    <w:abstractNumId w:val="12"/>
  </w:num>
  <w:num w:numId="39">
    <w:abstractNumId w:val="11"/>
  </w:num>
  <w:num w:numId="40">
    <w:abstractNumId w:val="24"/>
    <w:lvlOverride w:ilvl="0">
      <w:startOverride w:val="1"/>
    </w:lvlOverride>
  </w:num>
  <w:num w:numId="41">
    <w:abstractNumId w:val="37"/>
  </w:num>
  <w:num w:numId="42">
    <w:abstractNumId w:val="35"/>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9"/>
  </w:num>
  <w:num w:numId="50">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6446"/>
    <w:rsid w:val="00006896"/>
    <w:rsid w:val="00006EDC"/>
    <w:rsid w:val="00007CDC"/>
    <w:rsid w:val="0001115E"/>
    <w:rsid w:val="00011B28"/>
    <w:rsid w:val="00012CA8"/>
    <w:rsid w:val="00013FC9"/>
    <w:rsid w:val="00015D15"/>
    <w:rsid w:val="000160E7"/>
    <w:rsid w:val="00023678"/>
    <w:rsid w:val="00024170"/>
    <w:rsid w:val="00025347"/>
    <w:rsid w:val="0002564D"/>
    <w:rsid w:val="00025ECA"/>
    <w:rsid w:val="000325B8"/>
    <w:rsid w:val="00034C15"/>
    <w:rsid w:val="000364B8"/>
    <w:rsid w:val="00036BA1"/>
    <w:rsid w:val="00040292"/>
    <w:rsid w:val="00041962"/>
    <w:rsid w:val="000422E2"/>
    <w:rsid w:val="00042F22"/>
    <w:rsid w:val="0004395C"/>
    <w:rsid w:val="00043F68"/>
    <w:rsid w:val="000444EF"/>
    <w:rsid w:val="000511F7"/>
    <w:rsid w:val="00052A07"/>
    <w:rsid w:val="000534E3"/>
    <w:rsid w:val="00053D03"/>
    <w:rsid w:val="0005606A"/>
    <w:rsid w:val="00057117"/>
    <w:rsid w:val="000609B7"/>
    <w:rsid w:val="000616E7"/>
    <w:rsid w:val="0006487E"/>
    <w:rsid w:val="00065E1A"/>
    <w:rsid w:val="0007092F"/>
    <w:rsid w:val="0007094A"/>
    <w:rsid w:val="00070FBD"/>
    <w:rsid w:val="000715B7"/>
    <w:rsid w:val="00077E5F"/>
    <w:rsid w:val="0008036A"/>
    <w:rsid w:val="00081AE6"/>
    <w:rsid w:val="000855EB"/>
    <w:rsid w:val="00085B52"/>
    <w:rsid w:val="000866F2"/>
    <w:rsid w:val="0009009F"/>
    <w:rsid w:val="00090CCA"/>
    <w:rsid w:val="00091557"/>
    <w:rsid w:val="000924C1"/>
    <w:rsid w:val="000924F0"/>
    <w:rsid w:val="00093474"/>
    <w:rsid w:val="000937BD"/>
    <w:rsid w:val="0009510F"/>
    <w:rsid w:val="000A1B7B"/>
    <w:rsid w:val="000A1EA1"/>
    <w:rsid w:val="000A36C3"/>
    <w:rsid w:val="000A56F2"/>
    <w:rsid w:val="000B02E5"/>
    <w:rsid w:val="000B2719"/>
    <w:rsid w:val="000B3A8F"/>
    <w:rsid w:val="000B4AB9"/>
    <w:rsid w:val="000B58C3"/>
    <w:rsid w:val="000B61E9"/>
    <w:rsid w:val="000C038F"/>
    <w:rsid w:val="000C165A"/>
    <w:rsid w:val="000C27C5"/>
    <w:rsid w:val="000C2E19"/>
    <w:rsid w:val="000C3B9C"/>
    <w:rsid w:val="000C7397"/>
    <w:rsid w:val="000D0D07"/>
    <w:rsid w:val="000D2D69"/>
    <w:rsid w:val="000D4797"/>
    <w:rsid w:val="000D6C88"/>
    <w:rsid w:val="000E0527"/>
    <w:rsid w:val="000E1E92"/>
    <w:rsid w:val="000F06D6"/>
    <w:rsid w:val="000F0EB1"/>
    <w:rsid w:val="000F1106"/>
    <w:rsid w:val="000F3BE9"/>
    <w:rsid w:val="000F3F6C"/>
    <w:rsid w:val="000F43F8"/>
    <w:rsid w:val="000F6DF3"/>
    <w:rsid w:val="001005FF"/>
    <w:rsid w:val="00100F45"/>
    <w:rsid w:val="001062FB"/>
    <w:rsid w:val="001063E6"/>
    <w:rsid w:val="00107A20"/>
    <w:rsid w:val="00110233"/>
    <w:rsid w:val="00113CF4"/>
    <w:rsid w:val="001153EA"/>
    <w:rsid w:val="00115643"/>
    <w:rsid w:val="00115E25"/>
    <w:rsid w:val="001163DE"/>
    <w:rsid w:val="00116765"/>
    <w:rsid w:val="001174B9"/>
    <w:rsid w:val="001219F5"/>
    <w:rsid w:val="00121A20"/>
    <w:rsid w:val="0012377F"/>
    <w:rsid w:val="00124314"/>
    <w:rsid w:val="00125CE0"/>
    <w:rsid w:val="00126B4A"/>
    <w:rsid w:val="00132FD0"/>
    <w:rsid w:val="0013301A"/>
    <w:rsid w:val="001344C0"/>
    <w:rsid w:val="001346FA"/>
    <w:rsid w:val="00135252"/>
    <w:rsid w:val="00137728"/>
    <w:rsid w:val="00137AB5"/>
    <w:rsid w:val="00137F0B"/>
    <w:rsid w:val="00142A99"/>
    <w:rsid w:val="00143008"/>
    <w:rsid w:val="0014787F"/>
    <w:rsid w:val="001519C5"/>
    <w:rsid w:val="00151E23"/>
    <w:rsid w:val="001526E0"/>
    <w:rsid w:val="0015387F"/>
    <w:rsid w:val="001551B5"/>
    <w:rsid w:val="00155B29"/>
    <w:rsid w:val="001659C1"/>
    <w:rsid w:val="0016637B"/>
    <w:rsid w:val="00170C54"/>
    <w:rsid w:val="00173A8E"/>
    <w:rsid w:val="0018143F"/>
    <w:rsid w:val="0018777E"/>
    <w:rsid w:val="001906F8"/>
    <w:rsid w:val="00190AC1"/>
    <w:rsid w:val="00192423"/>
    <w:rsid w:val="0019259A"/>
    <w:rsid w:val="001928FD"/>
    <w:rsid w:val="0019341A"/>
    <w:rsid w:val="00193A16"/>
    <w:rsid w:val="001955A4"/>
    <w:rsid w:val="00196C01"/>
    <w:rsid w:val="00197DF9"/>
    <w:rsid w:val="001A1987"/>
    <w:rsid w:val="001A2564"/>
    <w:rsid w:val="001A2B06"/>
    <w:rsid w:val="001A6173"/>
    <w:rsid w:val="001A6CBA"/>
    <w:rsid w:val="001B0579"/>
    <w:rsid w:val="001B0D97"/>
    <w:rsid w:val="001B189A"/>
    <w:rsid w:val="001B5A5D"/>
    <w:rsid w:val="001B7AB8"/>
    <w:rsid w:val="001C1632"/>
    <w:rsid w:val="001C1CE5"/>
    <w:rsid w:val="001C3D2A"/>
    <w:rsid w:val="001C7427"/>
    <w:rsid w:val="001D51BA"/>
    <w:rsid w:val="001D61A9"/>
    <w:rsid w:val="001D6342"/>
    <w:rsid w:val="001D6D53"/>
    <w:rsid w:val="001E0114"/>
    <w:rsid w:val="001E09BB"/>
    <w:rsid w:val="001E114A"/>
    <w:rsid w:val="001E1DF8"/>
    <w:rsid w:val="001E58E2"/>
    <w:rsid w:val="001E7AED"/>
    <w:rsid w:val="001F1261"/>
    <w:rsid w:val="001F2689"/>
    <w:rsid w:val="001F3916"/>
    <w:rsid w:val="001F54C5"/>
    <w:rsid w:val="001F662C"/>
    <w:rsid w:val="001F7074"/>
    <w:rsid w:val="00200490"/>
    <w:rsid w:val="00200FF6"/>
    <w:rsid w:val="00201F3A"/>
    <w:rsid w:val="00203F96"/>
    <w:rsid w:val="00205B63"/>
    <w:rsid w:val="002069B2"/>
    <w:rsid w:val="00207231"/>
    <w:rsid w:val="00207FA3"/>
    <w:rsid w:val="0021200B"/>
    <w:rsid w:val="0021281F"/>
    <w:rsid w:val="00214DA8"/>
    <w:rsid w:val="00215423"/>
    <w:rsid w:val="002158FA"/>
    <w:rsid w:val="00220600"/>
    <w:rsid w:val="002210FE"/>
    <w:rsid w:val="00221380"/>
    <w:rsid w:val="002224DB"/>
    <w:rsid w:val="002231CD"/>
    <w:rsid w:val="00223FCB"/>
    <w:rsid w:val="002252C3"/>
    <w:rsid w:val="00225C54"/>
    <w:rsid w:val="00230765"/>
    <w:rsid w:val="002319E4"/>
    <w:rsid w:val="00232211"/>
    <w:rsid w:val="00233F86"/>
    <w:rsid w:val="00235632"/>
    <w:rsid w:val="00235872"/>
    <w:rsid w:val="00236AE2"/>
    <w:rsid w:val="00237465"/>
    <w:rsid w:val="00240E69"/>
    <w:rsid w:val="00241559"/>
    <w:rsid w:val="002435B3"/>
    <w:rsid w:val="002458EB"/>
    <w:rsid w:val="002500C8"/>
    <w:rsid w:val="00250B2A"/>
    <w:rsid w:val="002554E9"/>
    <w:rsid w:val="00255D91"/>
    <w:rsid w:val="00257543"/>
    <w:rsid w:val="00257C94"/>
    <w:rsid w:val="002617E7"/>
    <w:rsid w:val="00262E21"/>
    <w:rsid w:val="00263A3F"/>
    <w:rsid w:val="00264228"/>
    <w:rsid w:val="00264334"/>
    <w:rsid w:val="0026473E"/>
    <w:rsid w:val="0026612E"/>
    <w:rsid w:val="00266214"/>
    <w:rsid w:val="00266F8A"/>
    <w:rsid w:val="00267C83"/>
    <w:rsid w:val="0027144F"/>
    <w:rsid w:val="00271899"/>
    <w:rsid w:val="00271F3A"/>
    <w:rsid w:val="002724CD"/>
    <w:rsid w:val="00273278"/>
    <w:rsid w:val="002737F4"/>
    <w:rsid w:val="00277B80"/>
    <w:rsid w:val="002805F5"/>
    <w:rsid w:val="00280751"/>
    <w:rsid w:val="0028280A"/>
    <w:rsid w:val="002828DA"/>
    <w:rsid w:val="00285311"/>
    <w:rsid w:val="00286176"/>
    <w:rsid w:val="00286ACD"/>
    <w:rsid w:val="00287838"/>
    <w:rsid w:val="002907B5"/>
    <w:rsid w:val="002918A7"/>
    <w:rsid w:val="00292EB7"/>
    <w:rsid w:val="00294857"/>
    <w:rsid w:val="00295E23"/>
    <w:rsid w:val="00296227"/>
    <w:rsid w:val="00296F44"/>
    <w:rsid w:val="0029777D"/>
    <w:rsid w:val="002A055E"/>
    <w:rsid w:val="002A1D4E"/>
    <w:rsid w:val="002A1FBA"/>
    <w:rsid w:val="002A2869"/>
    <w:rsid w:val="002A4CFA"/>
    <w:rsid w:val="002A7746"/>
    <w:rsid w:val="002A778C"/>
    <w:rsid w:val="002A7E72"/>
    <w:rsid w:val="002B24D6"/>
    <w:rsid w:val="002C1219"/>
    <w:rsid w:val="002C41E6"/>
    <w:rsid w:val="002D04B8"/>
    <w:rsid w:val="002D071A"/>
    <w:rsid w:val="002D13DA"/>
    <w:rsid w:val="002D34B2"/>
    <w:rsid w:val="002D3E97"/>
    <w:rsid w:val="002D4825"/>
    <w:rsid w:val="002D5ABE"/>
    <w:rsid w:val="002D6234"/>
    <w:rsid w:val="002D6CA1"/>
    <w:rsid w:val="002D6DD0"/>
    <w:rsid w:val="002D7637"/>
    <w:rsid w:val="002E17F2"/>
    <w:rsid w:val="002E2BBC"/>
    <w:rsid w:val="002E5141"/>
    <w:rsid w:val="002E7CAE"/>
    <w:rsid w:val="002F2771"/>
    <w:rsid w:val="002F37A9"/>
    <w:rsid w:val="00301CE6"/>
    <w:rsid w:val="0030256B"/>
    <w:rsid w:val="00302631"/>
    <w:rsid w:val="0030443D"/>
    <w:rsid w:val="00304B6A"/>
    <w:rsid w:val="0030501F"/>
    <w:rsid w:val="00306134"/>
    <w:rsid w:val="00307BA1"/>
    <w:rsid w:val="00311702"/>
    <w:rsid w:val="00311E82"/>
    <w:rsid w:val="00313FD6"/>
    <w:rsid w:val="003140FC"/>
    <w:rsid w:val="003143BD"/>
    <w:rsid w:val="003203ED"/>
    <w:rsid w:val="0032131B"/>
    <w:rsid w:val="00321C4F"/>
    <w:rsid w:val="00322C9F"/>
    <w:rsid w:val="0032460C"/>
    <w:rsid w:val="00324D23"/>
    <w:rsid w:val="00325A36"/>
    <w:rsid w:val="00331751"/>
    <w:rsid w:val="00331C1E"/>
    <w:rsid w:val="00334172"/>
    <w:rsid w:val="00334579"/>
    <w:rsid w:val="00335858"/>
    <w:rsid w:val="00336BDA"/>
    <w:rsid w:val="00342681"/>
    <w:rsid w:val="00342BD7"/>
    <w:rsid w:val="0034324A"/>
    <w:rsid w:val="00346DB5"/>
    <w:rsid w:val="00347407"/>
    <w:rsid w:val="003477B1"/>
    <w:rsid w:val="00350057"/>
    <w:rsid w:val="00354011"/>
    <w:rsid w:val="00357380"/>
    <w:rsid w:val="003602D9"/>
    <w:rsid w:val="003604CE"/>
    <w:rsid w:val="00367803"/>
    <w:rsid w:val="00370E47"/>
    <w:rsid w:val="00372A03"/>
    <w:rsid w:val="003730EF"/>
    <w:rsid w:val="003742AC"/>
    <w:rsid w:val="0037443C"/>
    <w:rsid w:val="003744A0"/>
    <w:rsid w:val="00377CE1"/>
    <w:rsid w:val="00383C85"/>
    <w:rsid w:val="00385714"/>
    <w:rsid w:val="00385BF0"/>
    <w:rsid w:val="00390400"/>
    <w:rsid w:val="0039057D"/>
    <w:rsid w:val="003921EB"/>
    <w:rsid w:val="003939FF"/>
    <w:rsid w:val="0039564B"/>
    <w:rsid w:val="003A0575"/>
    <w:rsid w:val="003A2223"/>
    <w:rsid w:val="003A2A0F"/>
    <w:rsid w:val="003A45A1"/>
    <w:rsid w:val="003A5B0A"/>
    <w:rsid w:val="003A6BAC"/>
    <w:rsid w:val="003A6C03"/>
    <w:rsid w:val="003A7EF3"/>
    <w:rsid w:val="003B159C"/>
    <w:rsid w:val="003B369F"/>
    <w:rsid w:val="003B36A3"/>
    <w:rsid w:val="003B7FE5"/>
    <w:rsid w:val="003C11C8"/>
    <w:rsid w:val="003C2702"/>
    <w:rsid w:val="003C5A0F"/>
    <w:rsid w:val="003C672E"/>
    <w:rsid w:val="003C713E"/>
    <w:rsid w:val="003C7806"/>
    <w:rsid w:val="003D0851"/>
    <w:rsid w:val="003D109F"/>
    <w:rsid w:val="003D2478"/>
    <w:rsid w:val="003D3C45"/>
    <w:rsid w:val="003D5B1F"/>
    <w:rsid w:val="003E15FA"/>
    <w:rsid w:val="003E2CCC"/>
    <w:rsid w:val="003E55E4"/>
    <w:rsid w:val="003E5BD2"/>
    <w:rsid w:val="003E6322"/>
    <w:rsid w:val="003E74E3"/>
    <w:rsid w:val="003F05C7"/>
    <w:rsid w:val="003F2BBC"/>
    <w:rsid w:val="003F2CD4"/>
    <w:rsid w:val="003F3012"/>
    <w:rsid w:val="003F6BBE"/>
    <w:rsid w:val="004000E8"/>
    <w:rsid w:val="00402E2B"/>
    <w:rsid w:val="0040512B"/>
    <w:rsid w:val="00405CA5"/>
    <w:rsid w:val="00405D5F"/>
    <w:rsid w:val="0040673A"/>
    <w:rsid w:val="00407AB5"/>
    <w:rsid w:val="00407CD3"/>
    <w:rsid w:val="00410134"/>
    <w:rsid w:val="00410B72"/>
    <w:rsid w:val="00410F18"/>
    <w:rsid w:val="004117A3"/>
    <w:rsid w:val="0041263E"/>
    <w:rsid w:val="0041398A"/>
    <w:rsid w:val="00413AAC"/>
    <w:rsid w:val="00414717"/>
    <w:rsid w:val="00421105"/>
    <w:rsid w:val="004242F4"/>
    <w:rsid w:val="00427248"/>
    <w:rsid w:val="00432EA3"/>
    <w:rsid w:val="0043324D"/>
    <w:rsid w:val="004358F0"/>
    <w:rsid w:val="0043650E"/>
    <w:rsid w:val="00437447"/>
    <w:rsid w:val="00441A92"/>
    <w:rsid w:val="004428EF"/>
    <w:rsid w:val="0044314D"/>
    <w:rsid w:val="00444F56"/>
    <w:rsid w:val="0044528E"/>
    <w:rsid w:val="00446488"/>
    <w:rsid w:val="00450D54"/>
    <w:rsid w:val="0045109D"/>
    <w:rsid w:val="004517AA"/>
    <w:rsid w:val="00452CAC"/>
    <w:rsid w:val="00452E9A"/>
    <w:rsid w:val="00452ED0"/>
    <w:rsid w:val="00453385"/>
    <w:rsid w:val="00454082"/>
    <w:rsid w:val="00455381"/>
    <w:rsid w:val="00456150"/>
    <w:rsid w:val="00457565"/>
    <w:rsid w:val="00457B71"/>
    <w:rsid w:val="0046693A"/>
    <w:rsid w:val="004669E2"/>
    <w:rsid w:val="004703FE"/>
    <w:rsid w:val="00470C31"/>
    <w:rsid w:val="004734D0"/>
    <w:rsid w:val="0047475A"/>
    <w:rsid w:val="0047556B"/>
    <w:rsid w:val="00476793"/>
    <w:rsid w:val="00477768"/>
    <w:rsid w:val="00477958"/>
    <w:rsid w:val="00480B0F"/>
    <w:rsid w:val="00482BC7"/>
    <w:rsid w:val="00483F3E"/>
    <w:rsid w:val="00486ACF"/>
    <w:rsid w:val="00490255"/>
    <w:rsid w:val="00492BC5"/>
    <w:rsid w:val="004964F1"/>
    <w:rsid w:val="004A0F7C"/>
    <w:rsid w:val="004A16BC"/>
    <w:rsid w:val="004A2B94"/>
    <w:rsid w:val="004A5281"/>
    <w:rsid w:val="004A68C2"/>
    <w:rsid w:val="004A7419"/>
    <w:rsid w:val="004A7D56"/>
    <w:rsid w:val="004B3B03"/>
    <w:rsid w:val="004B72BA"/>
    <w:rsid w:val="004B7C0C"/>
    <w:rsid w:val="004C379F"/>
    <w:rsid w:val="004C3898"/>
    <w:rsid w:val="004C7E2C"/>
    <w:rsid w:val="004D212A"/>
    <w:rsid w:val="004D36B1"/>
    <w:rsid w:val="004D7EBD"/>
    <w:rsid w:val="004E2680"/>
    <w:rsid w:val="004E28F9"/>
    <w:rsid w:val="004E3F61"/>
    <w:rsid w:val="004E462E"/>
    <w:rsid w:val="004E56DC"/>
    <w:rsid w:val="004E6092"/>
    <w:rsid w:val="004E6727"/>
    <w:rsid w:val="004E72C3"/>
    <w:rsid w:val="004E76F4"/>
    <w:rsid w:val="004F0B4E"/>
    <w:rsid w:val="004F0B6C"/>
    <w:rsid w:val="004F2078"/>
    <w:rsid w:val="004F3FAE"/>
    <w:rsid w:val="004F4DA3"/>
    <w:rsid w:val="00500884"/>
    <w:rsid w:val="00501D8D"/>
    <w:rsid w:val="00506557"/>
    <w:rsid w:val="0050677A"/>
    <w:rsid w:val="005108D8"/>
    <w:rsid w:val="005116F9"/>
    <w:rsid w:val="00511A2E"/>
    <w:rsid w:val="005153A7"/>
    <w:rsid w:val="00517AD0"/>
    <w:rsid w:val="0052037E"/>
    <w:rsid w:val="00520D36"/>
    <w:rsid w:val="005219CF"/>
    <w:rsid w:val="005238BB"/>
    <w:rsid w:val="00527027"/>
    <w:rsid w:val="00527DF4"/>
    <w:rsid w:val="00530FD1"/>
    <w:rsid w:val="00531A4E"/>
    <w:rsid w:val="00534B59"/>
    <w:rsid w:val="00535A57"/>
    <w:rsid w:val="00536036"/>
    <w:rsid w:val="00536759"/>
    <w:rsid w:val="00537C62"/>
    <w:rsid w:val="005408AE"/>
    <w:rsid w:val="00544436"/>
    <w:rsid w:val="00545536"/>
    <w:rsid w:val="00546970"/>
    <w:rsid w:val="00552203"/>
    <w:rsid w:val="0055231F"/>
    <w:rsid w:val="0055232A"/>
    <w:rsid w:val="00553829"/>
    <w:rsid w:val="00554E19"/>
    <w:rsid w:val="005561A7"/>
    <w:rsid w:val="0056121F"/>
    <w:rsid w:val="00565488"/>
    <w:rsid w:val="005709E3"/>
    <w:rsid w:val="005713F7"/>
    <w:rsid w:val="00572505"/>
    <w:rsid w:val="0058206C"/>
    <w:rsid w:val="00582809"/>
    <w:rsid w:val="0058798C"/>
    <w:rsid w:val="00587FA9"/>
    <w:rsid w:val="005900FA"/>
    <w:rsid w:val="0059175A"/>
    <w:rsid w:val="00591876"/>
    <w:rsid w:val="005935A4"/>
    <w:rsid w:val="0059472E"/>
    <w:rsid w:val="005948C2"/>
    <w:rsid w:val="00595DCA"/>
    <w:rsid w:val="005967E4"/>
    <w:rsid w:val="0059779B"/>
    <w:rsid w:val="005A1ECE"/>
    <w:rsid w:val="005A209A"/>
    <w:rsid w:val="005A3F00"/>
    <w:rsid w:val="005A662D"/>
    <w:rsid w:val="005A68BA"/>
    <w:rsid w:val="005B04A1"/>
    <w:rsid w:val="005B1CDF"/>
    <w:rsid w:val="005B35D7"/>
    <w:rsid w:val="005B392A"/>
    <w:rsid w:val="005B3AA3"/>
    <w:rsid w:val="005B6F83"/>
    <w:rsid w:val="005C1729"/>
    <w:rsid w:val="005C74FB"/>
    <w:rsid w:val="005C7503"/>
    <w:rsid w:val="005C7F53"/>
    <w:rsid w:val="005D1602"/>
    <w:rsid w:val="005D2B0B"/>
    <w:rsid w:val="005D4C89"/>
    <w:rsid w:val="005D6F32"/>
    <w:rsid w:val="005D7606"/>
    <w:rsid w:val="005E385F"/>
    <w:rsid w:val="005E53B2"/>
    <w:rsid w:val="005E5834"/>
    <w:rsid w:val="005E5B81"/>
    <w:rsid w:val="005F1734"/>
    <w:rsid w:val="005F2CB1"/>
    <w:rsid w:val="005F3025"/>
    <w:rsid w:val="005F618C"/>
    <w:rsid w:val="005F70BD"/>
    <w:rsid w:val="005F7E70"/>
    <w:rsid w:val="00600F6A"/>
    <w:rsid w:val="0060283C"/>
    <w:rsid w:val="00603BC5"/>
    <w:rsid w:val="00604F14"/>
    <w:rsid w:val="00611B83"/>
    <w:rsid w:val="00613257"/>
    <w:rsid w:val="00615B9D"/>
    <w:rsid w:val="006204DC"/>
    <w:rsid w:val="00620A71"/>
    <w:rsid w:val="00620D80"/>
    <w:rsid w:val="006234A6"/>
    <w:rsid w:val="00623923"/>
    <w:rsid w:val="00630001"/>
    <w:rsid w:val="006311B3"/>
    <w:rsid w:val="00631F81"/>
    <w:rsid w:val="006325E4"/>
    <w:rsid w:val="0063284C"/>
    <w:rsid w:val="00633FFA"/>
    <w:rsid w:val="00636398"/>
    <w:rsid w:val="006368D3"/>
    <w:rsid w:val="006377EC"/>
    <w:rsid w:val="00640D33"/>
    <w:rsid w:val="0064151F"/>
    <w:rsid w:val="00641533"/>
    <w:rsid w:val="00641D36"/>
    <w:rsid w:val="0064208D"/>
    <w:rsid w:val="00643475"/>
    <w:rsid w:val="0064396A"/>
    <w:rsid w:val="0064502E"/>
    <w:rsid w:val="00645491"/>
    <w:rsid w:val="00645C43"/>
    <w:rsid w:val="0064624E"/>
    <w:rsid w:val="00647629"/>
    <w:rsid w:val="00650AB9"/>
    <w:rsid w:val="00655733"/>
    <w:rsid w:val="00655ACD"/>
    <w:rsid w:val="00656A92"/>
    <w:rsid w:val="00656DDE"/>
    <w:rsid w:val="0066011D"/>
    <w:rsid w:val="006607C0"/>
    <w:rsid w:val="006613A6"/>
    <w:rsid w:val="006627A2"/>
    <w:rsid w:val="00663317"/>
    <w:rsid w:val="006634E6"/>
    <w:rsid w:val="006655EE"/>
    <w:rsid w:val="00667EE7"/>
    <w:rsid w:val="00670922"/>
    <w:rsid w:val="00670BE1"/>
    <w:rsid w:val="00671234"/>
    <w:rsid w:val="0067218F"/>
    <w:rsid w:val="006741F2"/>
    <w:rsid w:val="00674C38"/>
    <w:rsid w:val="00674CC3"/>
    <w:rsid w:val="006758FB"/>
    <w:rsid w:val="00675C72"/>
    <w:rsid w:val="006771F9"/>
    <w:rsid w:val="006776D7"/>
    <w:rsid w:val="00681003"/>
    <w:rsid w:val="006817C9"/>
    <w:rsid w:val="00683ECE"/>
    <w:rsid w:val="0069010F"/>
    <w:rsid w:val="00690172"/>
    <w:rsid w:val="00692EDE"/>
    <w:rsid w:val="00695FC2"/>
    <w:rsid w:val="00696949"/>
    <w:rsid w:val="00697052"/>
    <w:rsid w:val="006A18D5"/>
    <w:rsid w:val="006A46FB"/>
    <w:rsid w:val="006A5E1E"/>
    <w:rsid w:val="006A5E28"/>
    <w:rsid w:val="006A697B"/>
    <w:rsid w:val="006A7AFF"/>
    <w:rsid w:val="006B0BB5"/>
    <w:rsid w:val="006B1816"/>
    <w:rsid w:val="006B2099"/>
    <w:rsid w:val="006B50CF"/>
    <w:rsid w:val="006B7BE2"/>
    <w:rsid w:val="006C03B8"/>
    <w:rsid w:val="006C5EC9"/>
    <w:rsid w:val="006C6059"/>
    <w:rsid w:val="006C7522"/>
    <w:rsid w:val="006D5B70"/>
    <w:rsid w:val="006D5D33"/>
    <w:rsid w:val="006D6F08"/>
    <w:rsid w:val="006E062C"/>
    <w:rsid w:val="006E28B7"/>
    <w:rsid w:val="006E3310"/>
    <w:rsid w:val="006E4AAA"/>
    <w:rsid w:val="006E4E39"/>
    <w:rsid w:val="006E565E"/>
    <w:rsid w:val="006E673D"/>
    <w:rsid w:val="006E7D3B"/>
    <w:rsid w:val="006F09C9"/>
    <w:rsid w:val="006F0F8A"/>
    <w:rsid w:val="006F0FBF"/>
    <w:rsid w:val="006F1B70"/>
    <w:rsid w:val="006F32A4"/>
    <w:rsid w:val="006F341D"/>
    <w:rsid w:val="006F3CDE"/>
    <w:rsid w:val="006F58D4"/>
    <w:rsid w:val="007006BE"/>
    <w:rsid w:val="00702E19"/>
    <w:rsid w:val="0070346E"/>
    <w:rsid w:val="00704EDB"/>
    <w:rsid w:val="00706101"/>
    <w:rsid w:val="0070691F"/>
    <w:rsid w:val="00707072"/>
    <w:rsid w:val="00707287"/>
    <w:rsid w:val="00707D61"/>
    <w:rsid w:val="00710627"/>
    <w:rsid w:val="00712287"/>
    <w:rsid w:val="00712772"/>
    <w:rsid w:val="00713A69"/>
    <w:rsid w:val="007148D3"/>
    <w:rsid w:val="00715B9A"/>
    <w:rsid w:val="00720817"/>
    <w:rsid w:val="007218E9"/>
    <w:rsid w:val="00726EA6"/>
    <w:rsid w:val="00727208"/>
    <w:rsid w:val="00727680"/>
    <w:rsid w:val="0073381F"/>
    <w:rsid w:val="007348B1"/>
    <w:rsid w:val="00734A8B"/>
    <w:rsid w:val="00735268"/>
    <w:rsid w:val="007355C4"/>
    <w:rsid w:val="007362A6"/>
    <w:rsid w:val="00736D7D"/>
    <w:rsid w:val="00740E58"/>
    <w:rsid w:val="00741F19"/>
    <w:rsid w:val="00742624"/>
    <w:rsid w:val="0074305D"/>
    <w:rsid w:val="007432A9"/>
    <w:rsid w:val="007438CE"/>
    <w:rsid w:val="007445A0"/>
    <w:rsid w:val="007447EF"/>
    <w:rsid w:val="0074524B"/>
    <w:rsid w:val="00746183"/>
    <w:rsid w:val="00747D8B"/>
    <w:rsid w:val="007508A2"/>
    <w:rsid w:val="00751228"/>
    <w:rsid w:val="007571E1"/>
    <w:rsid w:val="007604B2"/>
    <w:rsid w:val="00762500"/>
    <w:rsid w:val="00765281"/>
    <w:rsid w:val="00766BAD"/>
    <w:rsid w:val="0076708C"/>
    <w:rsid w:val="007755F2"/>
    <w:rsid w:val="00776971"/>
    <w:rsid w:val="00777AC8"/>
    <w:rsid w:val="00780B5F"/>
    <w:rsid w:val="0078177E"/>
    <w:rsid w:val="0078304C"/>
    <w:rsid w:val="00783673"/>
    <w:rsid w:val="00785490"/>
    <w:rsid w:val="00785BC6"/>
    <w:rsid w:val="007925EA"/>
    <w:rsid w:val="00792A09"/>
    <w:rsid w:val="007935D9"/>
    <w:rsid w:val="00793CD8"/>
    <w:rsid w:val="007950A8"/>
    <w:rsid w:val="00795C92"/>
    <w:rsid w:val="00796231"/>
    <w:rsid w:val="007966F9"/>
    <w:rsid w:val="00796F94"/>
    <w:rsid w:val="007A0B6A"/>
    <w:rsid w:val="007A1CB3"/>
    <w:rsid w:val="007A283F"/>
    <w:rsid w:val="007A306F"/>
    <w:rsid w:val="007A43A6"/>
    <w:rsid w:val="007A58A6"/>
    <w:rsid w:val="007A6AD0"/>
    <w:rsid w:val="007A719B"/>
    <w:rsid w:val="007B1455"/>
    <w:rsid w:val="007B188B"/>
    <w:rsid w:val="007B3D2D"/>
    <w:rsid w:val="007B50AE"/>
    <w:rsid w:val="007B51DF"/>
    <w:rsid w:val="007B5213"/>
    <w:rsid w:val="007B68C1"/>
    <w:rsid w:val="007C05DD"/>
    <w:rsid w:val="007C3D18"/>
    <w:rsid w:val="007C60BF"/>
    <w:rsid w:val="007C6A07"/>
    <w:rsid w:val="007C75A1"/>
    <w:rsid w:val="007C77A5"/>
    <w:rsid w:val="007D04E5"/>
    <w:rsid w:val="007D1E1D"/>
    <w:rsid w:val="007D5901"/>
    <w:rsid w:val="007D685B"/>
    <w:rsid w:val="007D7526"/>
    <w:rsid w:val="007E4610"/>
    <w:rsid w:val="007E4715"/>
    <w:rsid w:val="007E505B"/>
    <w:rsid w:val="007E683C"/>
    <w:rsid w:val="007E7091"/>
    <w:rsid w:val="007E784D"/>
    <w:rsid w:val="00803FAE"/>
    <w:rsid w:val="0080605F"/>
    <w:rsid w:val="008076AB"/>
    <w:rsid w:val="00807786"/>
    <w:rsid w:val="00811FCB"/>
    <w:rsid w:val="0081579D"/>
    <w:rsid w:val="008158D6"/>
    <w:rsid w:val="00817196"/>
    <w:rsid w:val="00820630"/>
    <w:rsid w:val="008235DB"/>
    <w:rsid w:val="00824AB4"/>
    <w:rsid w:val="00825C42"/>
    <w:rsid w:val="00825D25"/>
    <w:rsid w:val="00827746"/>
    <w:rsid w:val="00827D6F"/>
    <w:rsid w:val="00833A21"/>
    <w:rsid w:val="0083700D"/>
    <w:rsid w:val="008376AC"/>
    <w:rsid w:val="00843190"/>
    <w:rsid w:val="008444E8"/>
    <w:rsid w:val="00844E80"/>
    <w:rsid w:val="00846FE7"/>
    <w:rsid w:val="00856911"/>
    <w:rsid w:val="00862ADB"/>
    <w:rsid w:val="00863D1B"/>
    <w:rsid w:val="008677FD"/>
    <w:rsid w:val="008706D4"/>
    <w:rsid w:val="00870F8A"/>
    <w:rsid w:val="008719A4"/>
    <w:rsid w:val="00871D23"/>
    <w:rsid w:val="00874312"/>
    <w:rsid w:val="0087437C"/>
    <w:rsid w:val="00875CD7"/>
    <w:rsid w:val="00876517"/>
    <w:rsid w:val="00876B4D"/>
    <w:rsid w:val="00877F18"/>
    <w:rsid w:val="00882674"/>
    <w:rsid w:val="00884021"/>
    <w:rsid w:val="00884BB3"/>
    <w:rsid w:val="00887F9A"/>
    <w:rsid w:val="0089230C"/>
    <w:rsid w:val="00894A88"/>
    <w:rsid w:val="00895386"/>
    <w:rsid w:val="008963CE"/>
    <w:rsid w:val="00896419"/>
    <w:rsid w:val="008A00B3"/>
    <w:rsid w:val="008A21FF"/>
    <w:rsid w:val="008A2CE2"/>
    <w:rsid w:val="008A30AC"/>
    <w:rsid w:val="008A44B8"/>
    <w:rsid w:val="008A4D2B"/>
    <w:rsid w:val="008A51A8"/>
    <w:rsid w:val="008A54C7"/>
    <w:rsid w:val="008A6324"/>
    <w:rsid w:val="008A77D8"/>
    <w:rsid w:val="008B0483"/>
    <w:rsid w:val="008B120C"/>
    <w:rsid w:val="008B22F6"/>
    <w:rsid w:val="008B43B5"/>
    <w:rsid w:val="008B51A0"/>
    <w:rsid w:val="008B592A"/>
    <w:rsid w:val="008B6058"/>
    <w:rsid w:val="008B7B5C"/>
    <w:rsid w:val="008C0C99"/>
    <w:rsid w:val="008C2017"/>
    <w:rsid w:val="008C44DA"/>
    <w:rsid w:val="008C4958"/>
    <w:rsid w:val="008C4BAA"/>
    <w:rsid w:val="008C6AE8"/>
    <w:rsid w:val="008C7573"/>
    <w:rsid w:val="008D05BC"/>
    <w:rsid w:val="008D34F1"/>
    <w:rsid w:val="008D39D8"/>
    <w:rsid w:val="008D47E3"/>
    <w:rsid w:val="008D6D1A"/>
    <w:rsid w:val="008D74B4"/>
    <w:rsid w:val="008E065E"/>
    <w:rsid w:val="008E0927"/>
    <w:rsid w:val="008E153D"/>
    <w:rsid w:val="008E1909"/>
    <w:rsid w:val="008E1D5E"/>
    <w:rsid w:val="008E6EFC"/>
    <w:rsid w:val="008F1EAB"/>
    <w:rsid w:val="008F33DC"/>
    <w:rsid w:val="008F35FC"/>
    <w:rsid w:val="008F36A6"/>
    <w:rsid w:val="008F477F"/>
    <w:rsid w:val="008F523A"/>
    <w:rsid w:val="00902350"/>
    <w:rsid w:val="0090336B"/>
    <w:rsid w:val="009053AA"/>
    <w:rsid w:val="00906939"/>
    <w:rsid w:val="00910B7D"/>
    <w:rsid w:val="00911DFB"/>
    <w:rsid w:val="00911F36"/>
    <w:rsid w:val="00912D2D"/>
    <w:rsid w:val="009139D9"/>
    <w:rsid w:val="00914AD8"/>
    <w:rsid w:val="00914C56"/>
    <w:rsid w:val="00916046"/>
    <w:rsid w:val="00916079"/>
    <w:rsid w:val="0091643F"/>
    <w:rsid w:val="0091759B"/>
    <w:rsid w:val="00917CE9"/>
    <w:rsid w:val="00920BF2"/>
    <w:rsid w:val="00921FA6"/>
    <w:rsid w:val="00922010"/>
    <w:rsid w:val="00927915"/>
    <w:rsid w:val="00931BD9"/>
    <w:rsid w:val="0093523B"/>
    <w:rsid w:val="009368F3"/>
    <w:rsid w:val="009372D2"/>
    <w:rsid w:val="00937B5A"/>
    <w:rsid w:val="00941636"/>
    <w:rsid w:val="00943742"/>
    <w:rsid w:val="00945C05"/>
    <w:rsid w:val="00946945"/>
    <w:rsid w:val="00947713"/>
    <w:rsid w:val="00950DE7"/>
    <w:rsid w:val="00953920"/>
    <w:rsid w:val="00953D47"/>
    <w:rsid w:val="00954AD0"/>
    <w:rsid w:val="0095620C"/>
    <w:rsid w:val="0095681E"/>
    <w:rsid w:val="009572D4"/>
    <w:rsid w:val="00961921"/>
    <w:rsid w:val="0096430A"/>
    <w:rsid w:val="0096554B"/>
    <w:rsid w:val="0096584A"/>
    <w:rsid w:val="009659BA"/>
    <w:rsid w:val="00966D79"/>
    <w:rsid w:val="009675AA"/>
    <w:rsid w:val="009703C7"/>
    <w:rsid w:val="00971E93"/>
    <w:rsid w:val="00971F08"/>
    <w:rsid w:val="00972F2F"/>
    <w:rsid w:val="0097603D"/>
    <w:rsid w:val="00976949"/>
    <w:rsid w:val="00976CCA"/>
    <w:rsid w:val="00980477"/>
    <w:rsid w:val="00980F2B"/>
    <w:rsid w:val="00985253"/>
    <w:rsid w:val="009853B3"/>
    <w:rsid w:val="009860D2"/>
    <w:rsid w:val="00990630"/>
    <w:rsid w:val="00991761"/>
    <w:rsid w:val="009940CF"/>
    <w:rsid w:val="00994DCA"/>
    <w:rsid w:val="009960EC"/>
    <w:rsid w:val="009970DD"/>
    <w:rsid w:val="009A0DA8"/>
    <w:rsid w:val="009A0FBA"/>
    <w:rsid w:val="009A1601"/>
    <w:rsid w:val="009A2BD6"/>
    <w:rsid w:val="009A462D"/>
    <w:rsid w:val="009A5CBA"/>
    <w:rsid w:val="009A7298"/>
    <w:rsid w:val="009A7879"/>
    <w:rsid w:val="009B1F30"/>
    <w:rsid w:val="009B2D0C"/>
    <w:rsid w:val="009B3AC2"/>
    <w:rsid w:val="009B465F"/>
    <w:rsid w:val="009B4DF4"/>
    <w:rsid w:val="009B564E"/>
    <w:rsid w:val="009B57BB"/>
    <w:rsid w:val="009B7E87"/>
    <w:rsid w:val="009C403E"/>
    <w:rsid w:val="009C5D9A"/>
    <w:rsid w:val="009D048B"/>
    <w:rsid w:val="009D28AD"/>
    <w:rsid w:val="009D484C"/>
    <w:rsid w:val="009D4FF0"/>
    <w:rsid w:val="009D703C"/>
    <w:rsid w:val="009D718F"/>
    <w:rsid w:val="009E068F"/>
    <w:rsid w:val="009E14E0"/>
    <w:rsid w:val="009E2A13"/>
    <w:rsid w:val="009E35DB"/>
    <w:rsid w:val="009E3E2F"/>
    <w:rsid w:val="009E47A3"/>
    <w:rsid w:val="009E7B23"/>
    <w:rsid w:val="009F08F3"/>
    <w:rsid w:val="009F344F"/>
    <w:rsid w:val="009F5696"/>
    <w:rsid w:val="009F7BBB"/>
    <w:rsid w:val="009F7EC6"/>
    <w:rsid w:val="00A048A8"/>
    <w:rsid w:val="00A049D4"/>
    <w:rsid w:val="00A04C24"/>
    <w:rsid w:val="00A04F49"/>
    <w:rsid w:val="00A07A3D"/>
    <w:rsid w:val="00A07DDA"/>
    <w:rsid w:val="00A10D08"/>
    <w:rsid w:val="00A13E54"/>
    <w:rsid w:val="00A14603"/>
    <w:rsid w:val="00A17F63"/>
    <w:rsid w:val="00A20E0C"/>
    <w:rsid w:val="00A2193B"/>
    <w:rsid w:val="00A2208D"/>
    <w:rsid w:val="00A2351A"/>
    <w:rsid w:val="00A25F47"/>
    <w:rsid w:val="00A264A9"/>
    <w:rsid w:val="00A27785"/>
    <w:rsid w:val="00A30187"/>
    <w:rsid w:val="00A31C10"/>
    <w:rsid w:val="00A3448A"/>
    <w:rsid w:val="00A36297"/>
    <w:rsid w:val="00A37063"/>
    <w:rsid w:val="00A37937"/>
    <w:rsid w:val="00A3793A"/>
    <w:rsid w:val="00A41E2B"/>
    <w:rsid w:val="00A45A9D"/>
    <w:rsid w:val="00A45B74"/>
    <w:rsid w:val="00A47891"/>
    <w:rsid w:val="00A5102A"/>
    <w:rsid w:val="00A51B80"/>
    <w:rsid w:val="00A52E1D"/>
    <w:rsid w:val="00A53CB2"/>
    <w:rsid w:val="00A555D3"/>
    <w:rsid w:val="00A61499"/>
    <w:rsid w:val="00A62318"/>
    <w:rsid w:val="00A62A77"/>
    <w:rsid w:val="00A63483"/>
    <w:rsid w:val="00A64E18"/>
    <w:rsid w:val="00A64F7C"/>
    <w:rsid w:val="00A657D7"/>
    <w:rsid w:val="00A660AC"/>
    <w:rsid w:val="00A67E6C"/>
    <w:rsid w:val="00A7147C"/>
    <w:rsid w:val="00A71B99"/>
    <w:rsid w:val="00A72883"/>
    <w:rsid w:val="00A739D0"/>
    <w:rsid w:val="00A761D4"/>
    <w:rsid w:val="00A7740B"/>
    <w:rsid w:val="00A77EC4"/>
    <w:rsid w:val="00A80760"/>
    <w:rsid w:val="00A92879"/>
    <w:rsid w:val="00A937F3"/>
    <w:rsid w:val="00A9442A"/>
    <w:rsid w:val="00AA016F"/>
    <w:rsid w:val="00AA1E89"/>
    <w:rsid w:val="00AA1ED6"/>
    <w:rsid w:val="00AA4091"/>
    <w:rsid w:val="00AA4F83"/>
    <w:rsid w:val="00AA51D6"/>
    <w:rsid w:val="00AA7466"/>
    <w:rsid w:val="00AA7770"/>
    <w:rsid w:val="00AB0BC8"/>
    <w:rsid w:val="00AB11CA"/>
    <w:rsid w:val="00AB14D9"/>
    <w:rsid w:val="00AB4AB8"/>
    <w:rsid w:val="00AB655E"/>
    <w:rsid w:val="00AB7AAD"/>
    <w:rsid w:val="00AC007F"/>
    <w:rsid w:val="00AC2ECD"/>
    <w:rsid w:val="00AC3119"/>
    <w:rsid w:val="00AC414C"/>
    <w:rsid w:val="00AC49FB"/>
    <w:rsid w:val="00AC5A10"/>
    <w:rsid w:val="00AC7D88"/>
    <w:rsid w:val="00AD0AA3"/>
    <w:rsid w:val="00AD10A8"/>
    <w:rsid w:val="00AD1D0F"/>
    <w:rsid w:val="00AD3F94"/>
    <w:rsid w:val="00AD4A5A"/>
    <w:rsid w:val="00AD5947"/>
    <w:rsid w:val="00AE27AC"/>
    <w:rsid w:val="00AE2F7E"/>
    <w:rsid w:val="00AE40E0"/>
    <w:rsid w:val="00AE43A0"/>
    <w:rsid w:val="00AE4DBA"/>
    <w:rsid w:val="00AE4F07"/>
    <w:rsid w:val="00AE7C50"/>
    <w:rsid w:val="00AF1C5D"/>
    <w:rsid w:val="00AF2B46"/>
    <w:rsid w:val="00AF2D03"/>
    <w:rsid w:val="00AF42D7"/>
    <w:rsid w:val="00AF6AB8"/>
    <w:rsid w:val="00AF70B2"/>
    <w:rsid w:val="00B00067"/>
    <w:rsid w:val="00B006FE"/>
    <w:rsid w:val="00B007CB"/>
    <w:rsid w:val="00B02AA9"/>
    <w:rsid w:val="00B02FA3"/>
    <w:rsid w:val="00B03A18"/>
    <w:rsid w:val="00B05084"/>
    <w:rsid w:val="00B069E1"/>
    <w:rsid w:val="00B11E1B"/>
    <w:rsid w:val="00B157F9"/>
    <w:rsid w:val="00B20256"/>
    <w:rsid w:val="00B20D09"/>
    <w:rsid w:val="00B22452"/>
    <w:rsid w:val="00B225A5"/>
    <w:rsid w:val="00B23120"/>
    <w:rsid w:val="00B266CC"/>
    <w:rsid w:val="00B2686F"/>
    <w:rsid w:val="00B2763F"/>
    <w:rsid w:val="00B27AAC"/>
    <w:rsid w:val="00B30431"/>
    <w:rsid w:val="00B3057C"/>
    <w:rsid w:val="00B30929"/>
    <w:rsid w:val="00B35CA3"/>
    <w:rsid w:val="00B372AA"/>
    <w:rsid w:val="00B37748"/>
    <w:rsid w:val="00B40445"/>
    <w:rsid w:val="00B41888"/>
    <w:rsid w:val="00B42CD7"/>
    <w:rsid w:val="00B45A52"/>
    <w:rsid w:val="00B46175"/>
    <w:rsid w:val="00B503A6"/>
    <w:rsid w:val="00B5100C"/>
    <w:rsid w:val="00B664C7"/>
    <w:rsid w:val="00B739F6"/>
    <w:rsid w:val="00B7618F"/>
    <w:rsid w:val="00B8088E"/>
    <w:rsid w:val="00B816EA"/>
    <w:rsid w:val="00B81A6C"/>
    <w:rsid w:val="00B81B0D"/>
    <w:rsid w:val="00B83BC0"/>
    <w:rsid w:val="00B85DE5"/>
    <w:rsid w:val="00B860A0"/>
    <w:rsid w:val="00B90301"/>
    <w:rsid w:val="00B9077F"/>
    <w:rsid w:val="00B90F73"/>
    <w:rsid w:val="00B92EA3"/>
    <w:rsid w:val="00B93B59"/>
    <w:rsid w:val="00B9406A"/>
    <w:rsid w:val="00BA2280"/>
    <w:rsid w:val="00BA2864"/>
    <w:rsid w:val="00BA2A08"/>
    <w:rsid w:val="00BA56D2"/>
    <w:rsid w:val="00BA76E0"/>
    <w:rsid w:val="00BB19ED"/>
    <w:rsid w:val="00BB1DDE"/>
    <w:rsid w:val="00BB246D"/>
    <w:rsid w:val="00BB2A25"/>
    <w:rsid w:val="00BB51E9"/>
    <w:rsid w:val="00BB7AFF"/>
    <w:rsid w:val="00BC0FDC"/>
    <w:rsid w:val="00BC15A2"/>
    <w:rsid w:val="00BC3053"/>
    <w:rsid w:val="00BC4D2E"/>
    <w:rsid w:val="00BD09F7"/>
    <w:rsid w:val="00BD1174"/>
    <w:rsid w:val="00BD184A"/>
    <w:rsid w:val="00BD48AC"/>
    <w:rsid w:val="00BD5F1A"/>
    <w:rsid w:val="00BD73A3"/>
    <w:rsid w:val="00BE0BB9"/>
    <w:rsid w:val="00BE1234"/>
    <w:rsid w:val="00BE2FA6"/>
    <w:rsid w:val="00BE333F"/>
    <w:rsid w:val="00BE7406"/>
    <w:rsid w:val="00BE7603"/>
    <w:rsid w:val="00BF2E38"/>
    <w:rsid w:val="00BF3279"/>
    <w:rsid w:val="00BF74C7"/>
    <w:rsid w:val="00C015F1"/>
    <w:rsid w:val="00C01F33"/>
    <w:rsid w:val="00C02CC6"/>
    <w:rsid w:val="00C040F7"/>
    <w:rsid w:val="00C044AB"/>
    <w:rsid w:val="00C04DD2"/>
    <w:rsid w:val="00C04F22"/>
    <w:rsid w:val="00C05706"/>
    <w:rsid w:val="00C07377"/>
    <w:rsid w:val="00C079E8"/>
    <w:rsid w:val="00C10478"/>
    <w:rsid w:val="00C10F3D"/>
    <w:rsid w:val="00C12107"/>
    <w:rsid w:val="00C14AEC"/>
    <w:rsid w:val="00C14D4B"/>
    <w:rsid w:val="00C154BB"/>
    <w:rsid w:val="00C17B3E"/>
    <w:rsid w:val="00C20923"/>
    <w:rsid w:val="00C22738"/>
    <w:rsid w:val="00C25B67"/>
    <w:rsid w:val="00C279B5"/>
    <w:rsid w:val="00C27C45"/>
    <w:rsid w:val="00C36612"/>
    <w:rsid w:val="00C36C34"/>
    <w:rsid w:val="00C3719D"/>
    <w:rsid w:val="00C45571"/>
    <w:rsid w:val="00C465CE"/>
    <w:rsid w:val="00C4713E"/>
    <w:rsid w:val="00C54995"/>
    <w:rsid w:val="00C54D41"/>
    <w:rsid w:val="00C55E52"/>
    <w:rsid w:val="00C5754D"/>
    <w:rsid w:val="00C60783"/>
    <w:rsid w:val="00C60D03"/>
    <w:rsid w:val="00C61FD4"/>
    <w:rsid w:val="00C6255D"/>
    <w:rsid w:val="00C63BA2"/>
    <w:rsid w:val="00C64672"/>
    <w:rsid w:val="00C66D2D"/>
    <w:rsid w:val="00C70697"/>
    <w:rsid w:val="00C72EF4"/>
    <w:rsid w:val="00C75D2F"/>
    <w:rsid w:val="00C767BE"/>
    <w:rsid w:val="00C76E3C"/>
    <w:rsid w:val="00C8004C"/>
    <w:rsid w:val="00C81568"/>
    <w:rsid w:val="00C8725C"/>
    <w:rsid w:val="00C8739A"/>
    <w:rsid w:val="00C9027A"/>
    <w:rsid w:val="00C9068E"/>
    <w:rsid w:val="00C93C4B"/>
    <w:rsid w:val="00C944AB"/>
    <w:rsid w:val="00C95B40"/>
    <w:rsid w:val="00CA0740"/>
    <w:rsid w:val="00CA1ED8"/>
    <w:rsid w:val="00CA59EF"/>
    <w:rsid w:val="00CA5C94"/>
    <w:rsid w:val="00CB1F63"/>
    <w:rsid w:val="00CB5C17"/>
    <w:rsid w:val="00CB7170"/>
    <w:rsid w:val="00CB745E"/>
    <w:rsid w:val="00CC040E"/>
    <w:rsid w:val="00CC0977"/>
    <w:rsid w:val="00CC111F"/>
    <w:rsid w:val="00CC2011"/>
    <w:rsid w:val="00CC3EA0"/>
    <w:rsid w:val="00CC7B45"/>
    <w:rsid w:val="00CD1188"/>
    <w:rsid w:val="00CD2ED1"/>
    <w:rsid w:val="00CD31BF"/>
    <w:rsid w:val="00CD337B"/>
    <w:rsid w:val="00CD6EB6"/>
    <w:rsid w:val="00CD7B07"/>
    <w:rsid w:val="00CE0424"/>
    <w:rsid w:val="00CE6894"/>
    <w:rsid w:val="00CE7561"/>
    <w:rsid w:val="00CF11A7"/>
    <w:rsid w:val="00CF1354"/>
    <w:rsid w:val="00CF3B1F"/>
    <w:rsid w:val="00CF3BF6"/>
    <w:rsid w:val="00CF625B"/>
    <w:rsid w:val="00CF687E"/>
    <w:rsid w:val="00D00AE7"/>
    <w:rsid w:val="00D01957"/>
    <w:rsid w:val="00D0349B"/>
    <w:rsid w:val="00D068D4"/>
    <w:rsid w:val="00D10249"/>
    <w:rsid w:val="00D115C3"/>
    <w:rsid w:val="00D11897"/>
    <w:rsid w:val="00D13135"/>
    <w:rsid w:val="00D13E4E"/>
    <w:rsid w:val="00D140E7"/>
    <w:rsid w:val="00D16698"/>
    <w:rsid w:val="00D239A7"/>
    <w:rsid w:val="00D23F47"/>
    <w:rsid w:val="00D25712"/>
    <w:rsid w:val="00D25792"/>
    <w:rsid w:val="00D31491"/>
    <w:rsid w:val="00D32A9B"/>
    <w:rsid w:val="00D36E71"/>
    <w:rsid w:val="00D3710F"/>
    <w:rsid w:val="00D37987"/>
    <w:rsid w:val="00D37D87"/>
    <w:rsid w:val="00D40B33"/>
    <w:rsid w:val="00D4318F"/>
    <w:rsid w:val="00D438BF"/>
    <w:rsid w:val="00D440F8"/>
    <w:rsid w:val="00D44A1E"/>
    <w:rsid w:val="00D546FF"/>
    <w:rsid w:val="00D55AD5"/>
    <w:rsid w:val="00D576CA"/>
    <w:rsid w:val="00D61AF5"/>
    <w:rsid w:val="00D652B5"/>
    <w:rsid w:val="00D66155"/>
    <w:rsid w:val="00D70075"/>
    <w:rsid w:val="00D708B0"/>
    <w:rsid w:val="00D762BB"/>
    <w:rsid w:val="00D77B1D"/>
    <w:rsid w:val="00D8021F"/>
    <w:rsid w:val="00D80383"/>
    <w:rsid w:val="00D80AC8"/>
    <w:rsid w:val="00D823C6"/>
    <w:rsid w:val="00D831F1"/>
    <w:rsid w:val="00D86CA3"/>
    <w:rsid w:val="00D871CE"/>
    <w:rsid w:val="00D87CB9"/>
    <w:rsid w:val="00D9196D"/>
    <w:rsid w:val="00D91BC7"/>
    <w:rsid w:val="00D92982"/>
    <w:rsid w:val="00D95DF5"/>
    <w:rsid w:val="00D96B67"/>
    <w:rsid w:val="00DA02AF"/>
    <w:rsid w:val="00DA305E"/>
    <w:rsid w:val="00DA5417"/>
    <w:rsid w:val="00DA5659"/>
    <w:rsid w:val="00DA56E8"/>
    <w:rsid w:val="00DA5E06"/>
    <w:rsid w:val="00DB0A9F"/>
    <w:rsid w:val="00DB2B16"/>
    <w:rsid w:val="00DB377D"/>
    <w:rsid w:val="00DB4FC3"/>
    <w:rsid w:val="00DC1C50"/>
    <w:rsid w:val="00DC2D36"/>
    <w:rsid w:val="00DC431C"/>
    <w:rsid w:val="00DC53EF"/>
    <w:rsid w:val="00DC5477"/>
    <w:rsid w:val="00DC7AAB"/>
    <w:rsid w:val="00DD03DC"/>
    <w:rsid w:val="00DD6051"/>
    <w:rsid w:val="00DD6BE3"/>
    <w:rsid w:val="00DD6CA7"/>
    <w:rsid w:val="00DD766F"/>
    <w:rsid w:val="00DE2AB7"/>
    <w:rsid w:val="00DE5608"/>
    <w:rsid w:val="00DE58D0"/>
    <w:rsid w:val="00DE654F"/>
    <w:rsid w:val="00DF0B6E"/>
    <w:rsid w:val="00DF0F93"/>
    <w:rsid w:val="00DF15E0"/>
    <w:rsid w:val="00DF3642"/>
    <w:rsid w:val="00DF37A0"/>
    <w:rsid w:val="00DF4892"/>
    <w:rsid w:val="00DF5401"/>
    <w:rsid w:val="00DF58FF"/>
    <w:rsid w:val="00DF7229"/>
    <w:rsid w:val="00E00600"/>
    <w:rsid w:val="00E00660"/>
    <w:rsid w:val="00E00BE1"/>
    <w:rsid w:val="00E07842"/>
    <w:rsid w:val="00E110E7"/>
    <w:rsid w:val="00E11B20"/>
    <w:rsid w:val="00E12BA4"/>
    <w:rsid w:val="00E14C07"/>
    <w:rsid w:val="00E177A7"/>
    <w:rsid w:val="00E17FA2"/>
    <w:rsid w:val="00E22330"/>
    <w:rsid w:val="00E24725"/>
    <w:rsid w:val="00E30B5A"/>
    <w:rsid w:val="00E30EB6"/>
    <w:rsid w:val="00E3123D"/>
    <w:rsid w:val="00E31461"/>
    <w:rsid w:val="00E31D43"/>
    <w:rsid w:val="00E32608"/>
    <w:rsid w:val="00E34188"/>
    <w:rsid w:val="00E34B6E"/>
    <w:rsid w:val="00E35559"/>
    <w:rsid w:val="00E3723A"/>
    <w:rsid w:val="00E37860"/>
    <w:rsid w:val="00E431F1"/>
    <w:rsid w:val="00E446F1"/>
    <w:rsid w:val="00E46886"/>
    <w:rsid w:val="00E47AEF"/>
    <w:rsid w:val="00E52A05"/>
    <w:rsid w:val="00E53B75"/>
    <w:rsid w:val="00E54D45"/>
    <w:rsid w:val="00E54E3B"/>
    <w:rsid w:val="00E57565"/>
    <w:rsid w:val="00E6200A"/>
    <w:rsid w:val="00E63838"/>
    <w:rsid w:val="00E64434"/>
    <w:rsid w:val="00E66C38"/>
    <w:rsid w:val="00E67C51"/>
    <w:rsid w:val="00E7280F"/>
    <w:rsid w:val="00E72EFC"/>
    <w:rsid w:val="00E7489C"/>
    <w:rsid w:val="00E758EC"/>
    <w:rsid w:val="00E76E1C"/>
    <w:rsid w:val="00E8234C"/>
    <w:rsid w:val="00E83AA9"/>
    <w:rsid w:val="00E84ADB"/>
    <w:rsid w:val="00E85928"/>
    <w:rsid w:val="00E87822"/>
    <w:rsid w:val="00E90395"/>
    <w:rsid w:val="00E90E49"/>
    <w:rsid w:val="00E91004"/>
    <w:rsid w:val="00E91005"/>
    <w:rsid w:val="00E917F9"/>
    <w:rsid w:val="00E9291C"/>
    <w:rsid w:val="00E93FFE"/>
    <w:rsid w:val="00E94A0E"/>
    <w:rsid w:val="00E94F8A"/>
    <w:rsid w:val="00E951EC"/>
    <w:rsid w:val="00E95F33"/>
    <w:rsid w:val="00E9752B"/>
    <w:rsid w:val="00EA0AE8"/>
    <w:rsid w:val="00EA225B"/>
    <w:rsid w:val="00EA3CF0"/>
    <w:rsid w:val="00EA7A41"/>
    <w:rsid w:val="00EB031C"/>
    <w:rsid w:val="00EB077B"/>
    <w:rsid w:val="00EB287A"/>
    <w:rsid w:val="00EB2889"/>
    <w:rsid w:val="00EB4EA2"/>
    <w:rsid w:val="00EC1E6C"/>
    <w:rsid w:val="00EC27C6"/>
    <w:rsid w:val="00EC4207"/>
    <w:rsid w:val="00EC5653"/>
    <w:rsid w:val="00EC5BF9"/>
    <w:rsid w:val="00EC71CE"/>
    <w:rsid w:val="00ED1006"/>
    <w:rsid w:val="00ED2AAD"/>
    <w:rsid w:val="00ED4733"/>
    <w:rsid w:val="00EF18FE"/>
    <w:rsid w:val="00EF268B"/>
    <w:rsid w:val="00EF3C81"/>
    <w:rsid w:val="00EF4221"/>
    <w:rsid w:val="00EF4C30"/>
    <w:rsid w:val="00EF5787"/>
    <w:rsid w:val="00EF60D0"/>
    <w:rsid w:val="00F0528D"/>
    <w:rsid w:val="00F06C67"/>
    <w:rsid w:val="00F06DFD"/>
    <w:rsid w:val="00F071D1"/>
    <w:rsid w:val="00F07533"/>
    <w:rsid w:val="00F10595"/>
    <w:rsid w:val="00F10629"/>
    <w:rsid w:val="00F1236C"/>
    <w:rsid w:val="00F15FA5"/>
    <w:rsid w:val="00F16310"/>
    <w:rsid w:val="00F16FE2"/>
    <w:rsid w:val="00F209B7"/>
    <w:rsid w:val="00F2376F"/>
    <w:rsid w:val="00F243D8"/>
    <w:rsid w:val="00F25DC6"/>
    <w:rsid w:val="00F30828"/>
    <w:rsid w:val="00F313D6"/>
    <w:rsid w:val="00F36E17"/>
    <w:rsid w:val="00F40F0C"/>
    <w:rsid w:val="00F42239"/>
    <w:rsid w:val="00F45221"/>
    <w:rsid w:val="00F4766C"/>
    <w:rsid w:val="00F50548"/>
    <w:rsid w:val="00F507D1"/>
    <w:rsid w:val="00F519CE"/>
    <w:rsid w:val="00F51ADA"/>
    <w:rsid w:val="00F522EF"/>
    <w:rsid w:val="00F56091"/>
    <w:rsid w:val="00F607C5"/>
    <w:rsid w:val="00F60DEA"/>
    <w:rsid w:val="00F6302A"/>
    <w:rsid w:val="00F639E4"/>
    <w:rsid w:val="00F64C2B"/>
    <w:rsid w:val="00F651BE"/>
    <w:rsid w:val="00F67F53"/>
    <w:rsid w:val="00F703BE"/>
    <w:rsid w:val="00F71316"/>
    <w:rsid w:val="00F71F69"/>
    <w:rsid w:val="00F72B72"/>
    <w:rsid w:val="00F7418E"/>
    <w:rsid w:val="00F74BB9"/>
    <w:rsid w:val="00F75582"/>
    <w:rsid w:val="00F76EFA"/>
    <w:rsid w:val="00F8033E"/>
    <w:rsid w:val="00F804BE"/>
    <w:rsid w:val="00F817CE"/>
    <w:rsid w:val="00F81AF6"/>
    <w:rsid w:val="00F82812"/>
    <w:rsid w:val="00F8456C"/>
    <w:rsid w:val="00F848DD"/>
    <w:rsid w:val="00F859D8"/>
    <w:rsid w:val="00F85A8D"/>
    <w:rsid w:val="00F85CDA"/>
    <w:rsid w:val="00F868F5"/>
    <w:rsid w:val="00F87AB5"/>
    <w:rsid w:val="00F9056A"/>
    <w:rsid w:val="00F90A97"/>
    <w:rsid w:val="00F90AC0"/>
    <w:rsid w:val="00F90F8D"/>
    <w:rsid w:val="00F92782"/>
    <w:rsid w:val="00F93A82"/>
    <w:rsid w:val="00F93AA9"/>
    <w:rsid w:val="00F96289"/>
    <w:rsid w:val="00F96985"/>
    <w:rsid w:val="00F969C0"/>
    <w:rsid w:val="00F974D0"/>
    <w:rsid w:val="00F97838"/>
    <w:rsid w:val="00FA0C89"/>
    <w:rsid w:val="00FA213F"/>
    <w:rsid w:val="00FA2BB3"/>
    <w:rsid w:val="00FB0C15"/>
    <w:rsid w:val="00FB1944"/>
    <w:rsid w:val="00FB2039"/>
    <w:rsid w:val="00FB216B"/>
    <w:rsid w:val="00FB368B"/>
    <w:rsid w:val="00FB3B05"/>
    <w:rsid w:val="00FB3F9E"/>
    <w:rsid w:val="00FB4C80"/>
    <w:rsid w:val="00FB64DC"/>
    <w:rsid w:val="00FB6A6A"/>
    <w:rsid w:val="00FB7F1D"/>
    <w:rsid w:val="00FC2AA5"/>
    <w:rsid w:val="00FC4236"/>
    <w:rsid w:val="00FC4E33"/>
    <w:rsid w:val="00FC5706"/>
    <w:rsid w:val="00FC7429"/>
    <w:rsid w:val="00FD07F6"/>
    <w:rsid w:val="00FD0EE5"/>
    <w:rsid w:val="00FD1EC8"/>
    <w:rsid w:val="00FD2354"/>
    <w:rsid w:val="00FD47ED"/>
    <w:rsid w:val="00FD4AEC"/>
    <w:rsid w:val="00FD577E"/>
    <w:rsid w:val="00FD74DB"/>
    <w:rsid w:val="00FD7660"/>
    <w:rsid w:val="00FE0655"/>
    <w:rsid w:val="00FE1D6D"/>
    <w:rsid w:val="00FE2365"/>
    <w:rsid w:val="00FE2ABC"/>
    <w:rsid w:val="00FE2CC1"/>
    <w:rsid w:val="00FE4C7B"/>
    <w:rsid w:val="00FE7336"/>
    <w:rsid w:val="00FE787C"/>
    <w:rsid w:val="00FF1E79"/>
    <w:rsid w:val="00FF33B7"/>
    <w:rsid w:val="00FF44FC"/>
    <w:rsid w:val="00FF45A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98319">
      <w:bodyDiv w:val="1"/>
      <w:marLeft w:val="0"/>
      <w:marRight w:val="0"/>
      <w:marTop w:val="0"/>
      <w:marBottom w:val="0"/>
      <w:divBdr>
        <w:top w:val="none" w:sz="0" w:space="0" w:color="auto"/>
        <w:left w:val="none" w:sz="0" w:space="0" w:color="auto"/>
        <w:bottom w:val="none" w:sz="0" w:space="0" w:color="auto"/>
        <w:right w:val="none" w:sz="0" w:space="0" w:color="auto"/>
      </w:divBdr>
      <w:divsChild>
        <w:div w:id="1329209588">
          <w:marLeft w:val="1411"/>
          <w:marRight w:val="0"/>
          <w:marTop w:val="96"/>
          <w:marBottom w:val="0"/>
          <w:divBdr>
            <w:top w:val="none" w:sz="0" w:space="0" w:color="auto"/>
            <w:left w:val="none" w:sz="0" w:space="0" w:color="auto"/>
            <w:bottom w:val="none" w:sz="0" w:space="0" w:color="auto"/>
            <w:right w:val="none" w:sz="0" w:space="0" w:color="auto"/>
          </w:divBdr>
        </w:div>
        <w:div w:id="603535020">
          <w:marLeft w:val="1973"/>
          <w:marRight w:val="0"/>
          <w:marTop w:val="82"/>
          <w:marBottom w:val="0"/>
          <w:divBdr>
            <w:top w:val="none" w:sz="0" w:space="0" w:color="auto"/>
            <w:left w:val="none" w:sz="0" w:space="0" w:color="auto"/>
            <w:bottom w:val="none" w:sz="0" w:space="0" w:color="auto"/>
            <w:right w:val="none" w:sz="0" w:space="0" w:color="auto"/>
          </w:divBdr>
        </w:div>
        <w:div w:id="1929070391">
          <w:marLeft w:val="1973"/>
          <w:marRight w:val="0"/>
          <w:marTop w:val="82"/>
          <w:marBottom w:val="0"/>
          <w:divBdr>
            <w:top w:val="none" w:sz="0" w:space="0" w:color="auto"/>
            <w:left w:val="none" w:sz="0" w:space="0" w:color="auto"/>
            <w:bottom w:val="none" w:sz="0" w:space="0" w:color="auto"/>
            <w:right w:val="none" w:sz="0" w:space="0" w:color="auto"/>
          </w:divBdr>
        </w:div>
        <w:div w:id="552010146">
          <w:marLeft w:val="1411"/>
          <w:marRight w:val="0"/>
          <w:marTop w:val="96"/>
          <w:marBottom w:val="0"/>
          <w:divBdr>
            <w:top w:val="none" w:sz="0" w:space="0" w:color="auto"/>
            <w:left w:val="none" w:sz="0" w:space="0" w:color="auto"/>
            <w:bottom w:val="none" w:sz="0" w:space="0" w:color="auto"/>
            <w:right w:val="none" w:sz="0" w:space="0" w:color="auto"/>
          </w:divBdr>
        </w:div>
        <w:div w:id="1206913154">
          <w:marLeft w:val="1973"/>
          <w:marRight w:val="0"/>
          <w:marTop w:val="82"/>
          <w:marBottom w:val="0"/>
          <w:divBdr>
            <w:top w:val="none" w:sz="0" w:space="0" w:color="auto"/>
            <w:left w:val="none" w:sz="0" w:space="0" w:color="auto"/>
            <w:bottom w:val="none" w:sz="0" w:space="0" w:color="auto"/>
            <w:right w:val="none" w:sz="0" w:space="0" w:color="auto"/>
          </w:divBdr>
        </w:div>
        <w:div w:id="263073063">
          <w:marLeft w:val="2549"/>
          <w:marRight w:val="0"/>
          <w:marTop w:val="82"/>
          <w:marBottom w:val="0"/>
          <w:divBdr>
            <w:top w:val="none" w:sz="0" w:space="0" w:color="auto"/>
            <w:left w:val="none" w:sz="0" w:space="0" w:color="auto"/>
            <w:bottom w:val="none" w:sz="0" w:space="0" w:color="auto"/>
            <w:right w:val="none" w:sz="0" w:space="0" w:color="auto"/>
          </w:divBdr>
        </w:div>
        <w:div w:id="903687907">
          <w:marLeft w:val="2549"/>
          <w:marRight w:val="0"/>
          <w:marTop w:val="82"/>
          <w:marBottom w:val="0"/>
          <w:divBdr>
            <w:top w:val="none" w:sz="0" w:space="0" w:color="auto"/>
            <w:left w:val="none" w:sz="0" w:space="0" w:color="auto"/>
            <w:bottom w:val="none" w:sz="0" w:space="0" w:color="auto"/>
            <w:right w:val="none" w:sz="0" w:space="0" w:color="auto"/>
          </w:divBdr>
        </w:div>
        <w:div w:id="779031954">
          <w:marLeft w:val="1973"/>
          <w:marRight w:val="0"/>
          <w:marTop w:val="82"/>
          <w:marBottom w:val="0"/>
          <w:divBdr>
            <w:top w:val="none" w:sz="0" w:space="0" w:color="auto"/>
            <w:left w:val="none" w:sz="0" w:space="0" w:color="auto"/>
            <w:bottom w:val="none" w:sz="0" w:space="0" w:color="auto"/>
            <w:right w:val="none" w:sz="0" w:space="0" w:color="auto"/>
          </w:divBdr>
        </w:div>
        <w:div w:id="2029256968">
          <w:marLeft w:val="1973"/>
          <w:marRight w:val="0"/>
          <w:marTop w:val="82"/>
          <w:marBottom w:val="0"/>
          <w:divBdr>
            <w:top w:val="none" w:sz="0" w:space="0" w:color="auto"/>
            <w:left w:val="none" w:sz="0" w:space="0" w:color="auto"/>
            <w:bottom w:val="none" w:sz="0" w:space="0" w:color="auto"/>
            <w:right w:val="none" w:sz="0" w:space="0" w:color="auto"/>
          </w:divBdr>
        </w:div>
      </w:divsChild>
    </w:div>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38683189">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291056022">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425222930">
      <w:bodyDiv w:val="1"/>
      <w:marLeft w:val="0"/>
      <w:marRight w:val="0"/>
      <w:marTop w:val="0"/>
      <w:marBottom w:val="0"/>
      <w:divBdr>
        <w:top w:val="none" w:sz="0" w:space="0" w:color="auto"/>
        <w:left w:val="none" w:sz="0" w:space="0" w:color="auto"/>
        <w:bottom w:val="none" w:sz="0" w:space="0" w:color="auto"/>
        <w:right w:val="none" w:sz="0" w:space="0" w:color="auto"/>
      </w:divBdr>
    </w:div>
    <w:div w:id="1483036504">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363DB-E277-4088-BCF7-08C08E517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Daniel Larsson</cp:lastModifiedBy>
  <cp:revision>3</cp:revision>
  <cp:lastPrinted>2008-01-31T07:09:00Z</cp:lastPrinted>
  <dcterms:created xsi:type="dcterms:W3CDTF">2016-04-01T15:46:00Z</dcterms:created>
  <dcterms:modified xsi:type="dcterms:W3CDTF">2016-04-01T15:49:00Z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